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9DB6F" w14:textId="3FF2D2D5" w:rsidR="00C46E6C" w:rsidRPr="00C46E6C" w:rsidRDefault="00C46E6C" w:rsidP="00C46E6C">
      <w:pPr>
        <w:pStyle w:val="Tittel"/>
        <w:rPr>
          <w:sz w:val="48"/>
          <w:szCs w:val="48"/>
        </w:rPr>
      </w:pPr>
      <w:r w:rsidRPr="00E46FB1">
        <w:rPr>
          <w:sz w:val="48"/>
          <w:szCs w:val="48"/>
        </w:rPr>
        <w:t>Samtykke til behandling av personopplysninger</w:t>
      </w:r>
    </w:p>
    <w:p w14:paraId="63941A5F" w14:textId="2883E072" w:rsidR="00C46E6C" w:rsidRDefault="00C46E6C" w:rsidP="00E46FB1">
      <w:pPr>
        <w:pStyle w:val="Overskrift1"/>
      </w:pPr>
      <w:r>
        <w:t>Behandling av personopplysninger</w:t>
      </w:r>
    </w:p>
    <w:p w14:paraId="697B4AA7" w14:textId="449214D7" w:rsidR="00C46E6C" w:rsidRDefault="00C46E6C" w:rsidP="00E46FB1">
      <w:r>
        <w:t xml:space="preserve">Kunden vil i forbindelse med bruk av avtalen innhente følgende opplysninger/-personopplysninger fra Leverandøren: </w:t>
      </w:r>
    </w:p>
    <w:p w14:paraId="39EBDC95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>GPS-koordinator over hvor bilen til enhver tid befinner seg mens han gjennomfører turer for kunden.</w:t>
      </w:r>
    </w:p>
    <w:p w14:paraId="287A19E5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>Tur Dato</w:t>
      </w:r>
    </w:p>
    <w:p w14:paraId="6F4030E4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>Rekvisisjonsnummer</w:t>
      </w:r>
    </w:p>
    <w:p w14:paraId="0CA09EB5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>Turnummer fra NISSY</w:t>
      </w:r>
    </w:p>
    <w:p w14:paraId="08F52D3F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>Faktisk starttidspunkt</w:t>
      </w:r>
    </w:p>
    <w:p w14:paraId="40D572CC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>Faktisk leveringstidspunkt</w:t>
      </w:r>
    </w:p>
    <w:p w14:paraId="57A1DCB1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>Hentested (gateadresse) inklusiv GPS-koordinater og tidspunkt</w:t>
      </w:r>
    </w:p>
    <w:p w14:paraId="779C514F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>Fra Postnummer, hentested</w:t>
      </w:r>
    </w:p>
    <w:p w14:paraId="42E829D4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>Fra Poststed</w:t>
      </w:r>
    </w:p>
    <w:p w14:paraId="5F9973AB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>Leveringssted (gateadresse) inklusiv GPS-koordinater</w:t>
      </w:r>
    </w:p>
    <w:p w14:paraId="1CF7562B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>Til Postnummer, leveringssted</w:t>
      </w:r>
    </w:p>
    <w:p w14:paraId="57B16A70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>Til Poststed</w:t>
      </w:r>
    </w:p>
    <w:p w14:paraId="4C4D3B14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 xml:space="preserve">Avtalekode </w:t>
      </w:r>
    </w:p>
    <w:p w14:paraId="49E059CA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>Kjørte km</w:t>
      </w:r>
    </w:p>
    <w:p w14:paraId="3EE166F6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 xml:space="preserve">Utlegg (ferje, bom utenom Nord-Jæren </w:t>
      </w:r>
      <w:proofErr w:type="spellStart"/>
      <w:r>
        <w:t>etc</w:t>
      </w:r>
      <w:proofErr w:type="spellEnd"/>
      <w:r>
        <w:t>)</w:t>
      </w:r>
    </w:p>
    <w:p w14:paraId="6837B744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>Spesifisert tillegg (eksempelvis rullestol)</w:t>
      </w:r>
    </w:p>
    <w:p w14:paraId="3C7EABFB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>Egenandelsbeløp</w:t>
      </w:r>
    </w:p>
    <w:p w14:paraId="629894D2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>Frikortbeløp</w:t>
      </w:r>
    </w:p>
    <w:p w14:paraId="129237ED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>Fritaksbeløp</w:t>
      </w:r>
    </w:p>
    <w:p w14:paraId="0E782756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 xml:space="preserve">Avvikskode/Bomturkode </w:t>
      </w:r>
    </w:p>
    <w:p w14:paraId="3289D679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>Leverandør</w:t>
      </w:r>
    </w:p>
    <w:p w14:paraId="6CF5BDB1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>Løyvenummer</w:t>
      </w:r>
    </w:p>
    <w:p w14:paraId="2A7B120F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>Sjåfør ID</w:t>
      </w:r>
    </w:p>
    <w:p w14:paraId="4E708C82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>Merknader/fritekst</w:t>
      </w:r>
    </w:p>
    <w:p w14:paraId="4ECB46DE" w14:textId="77777777" w:rsidR="00C46E6C" w:rsidRDefault="00C46E6C" w:rsidP="00E46FB1"/>
    <w:p w14:paraId="676AA536" w14:textId="77777777" w:rsidR="00C46E6C" w:rsidRDefault="00C46E6C" w:rsidP="00E46FB1">
      <w:r>
        <w:t>Formålet med behandling av personopplysninger er administrasjon av Kundens rekvirerte reiser. Administrasjon omfatter kontroll av innsendt faktura, fakturering, utarbeidelse av statistikk og samkjøring av turer.</w:t>
      </w:r>
    </w:p>
    <w:p w14:paraId="0150FE69" w14:textId="763C8DBF" w:rsidR="00C46E6C" w:rsidRDefault="00C46E6C" w:rsidP="00E46FB1">
      <w:r>
        <w:t>Kunden kan i dokument der samtykke innhentes nærmere spesifisere hva som til enhver tid ligger i begrepet «administrasjon av kundens rekvirerte reiser».  Personopplysninger om sjåførene som behandles med grunnlag i denne avtalen kan deles og / eller utleveres til Pasientreiser HF, andre pasientreisekontorer og helseforetak, og underleverandører av de nevnte institusjonene, i den utstrekning dette er nødvendig for å administrere Kundens rekvirerte reiser.</w:t>
      </w:r>
    </w:p>
    <w:p w14:paraId="493AF7AD" w14:textId="63ADE888" w:rsidR="00C46E6C" w:rsidRDefault="00C46E6C" w:rsidP="00E46FB1">
      <w:r>
        <w:br w:type="page"/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530"/>
        <w:gridCol w:w="4530"/>
      </w:tblGrid>
      <w:tr w:rsidR="00C46E6C" w14:paraId="7E4CF704" w14:textId="77777777" w:rsidTr="00C46E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0" w:type="dxa"/>
          </w:tcPr>
          <w:p w14:paraId="1B3CA3F1" w14:textId="645250B9" w:rsidR="00C46E6C" w:rsidRPr="00E46FB1" w:rsidRDefault="00C46E6C" w:rsidP="00C46E6C">
            <w:r w:rsidRPr="00E46FB1">
              <w:lastRenderedPageBreak/>
              <w:t>Underskrift og dato</w:t>
            </w:r>
          </w:p>
        </w:tc>
        <w:tc>
          <w:tcPr>
            <w:tcW w:w="4530" w:type="dxa"/>
          </w:tcPr>
          <w:p w14:paraId="006A04F6" w14:textId="77777777" w:rsidR="00C46E6C" w:rsidRPr="00E46FB1" w:rsidRDefault="00C46E6C" w:rsidP="00C46E6C">
            <w:r w:rsidRPr="00E46FB1">
              <w:t>Sjåfør-ID (hvis aktuelt), og navn med blokkbokstaver</w:t>
            </w:r>
          </w:p>
        </w:tc>
      </w:tr>
      <w:tr w:rsidR="00C46E6C" w14:paraId="79289D83" w14:textId="77777777" w:rsidTr="00C46E6C">
        <w:tc>
          <w:tcPr>
            <w:tcW w:w="4530" w:type="dxa"/>
          </w:tcPr>
          <w:p w14:paraId="021DC10E" w14:textId="77777777" w:rsidR="00C46E6C" w:rsidRDefault="00C46E6C" w:rsidP="00C46E6C"/>
          <w:p w14:paraId="69AD4C00" w14:textId="3990C68C" w:rsidR="00C46E6C" w:rsidRPr="00E46FB1" w:rsidRDefault="00C46E6C" w:rsidP="00C46E6C">
            <w:r>
              <w:br/>
            </w:r>
          </w:p>
        </w:tc>
        <w:tc>
          <w:tcPr>
            <w:tcW w:w="4530" w:type="dxa"/>
          </w:tcPr>
          <w:p w14:paraId="38499011" w14:textId="2156103E" w:rsidR="00C46E6C" w:rsidRPr="00E46FB1" w:rsidRDefault="00C46E6C" w:rsidP="00C46E6C"/>
        </w:tc>
      </w:tr>
      <w:tr w:rsidR="00C46E6C" w14:paraId="01005740" w14:textId="77777777" w:rsidTr="00C46E6C">
        <w:tc>
          <w:tcPr>
            <w:tcW w:w="4530" w:type="dxa"/>
          </w:tcPr>
          <w:p w14:paraId="35EB68FE" w14:textId="77777777" w:rsidR="00C46E6C" w:rsidRDefault="00C46E6C" w:rsidP="00C46E6C"/>
          <w:p w14:paraId="262F936B" w14:textId="02BD5ED3" w:rsidR="00C46E6C" w:rsidRPr="00E46FB1" w:rsidRDefault="00C46E6C" w:rsidP="00C46E6C">
            <w:r>
              <w:br/>
            </w:r>
          </w:p>
        </w:tc>
        <w:tc>
          <w:tcPr>
            <w:tcW w:w="4530" w:type="dxa"/>
          </w:tcPr>
          <w:p w14:paraId="0A3727D9" w14:textId="7DB9D078" w:rsidR="00C46E6C" w:rsidRPr="00E46FB1" w:rsidRDefault="00C46E6C" w:rsidP="00C46E6C"/>
        </w:tc>
      </w:tr>
      <w:tr w:rsidR="00C46E6C" w14:paraId="23E37EFF" w14:textId="77777777" w:rsidTr="00C46E6C">
        <w:tc>
          <w:tcPr>
            <w:tcW w:w="4530" w:type="dxa"/>
          </w:tcPr>
          <w:p w14:paraId="4575C4DF" w14:textId="77777777" w:rsidR="00C46E6C" w:rsidRDefault="00C46E6C" w:rsidP="00C46E6C"/>
          <w:p w14:paraId="051FD432" w14:textId="2327B5CA" w:rsidR="00C46E6C" w:rsidRPr="00E46FB1" w:rsidRDefault="00C46E6C" w:rsidP="00C46E6C">
            <w:r>
              <w:br/>
            </w:r>
          </w:p>
        </w:tc>
        <w:tc>
          <w:tcPr>
            <w:tcW w:w="4530" w:type="dxa"/>
          </w:tcPr>
          <w:p w14:paraId="311C4082" w14:textId="5C7F8367" w:rsidR="00C46E6C" w:rsidRPr="00E46FB1" w:rsidRDefault="00C46E6C" w:rsidP="00C46E6C"/>
        </w:tc>
      </w:tr>
      <w:tr w:rsidR="00C46E6C" w14:paraId="76EB3062" w14:textId="77777777" w:rsidTr="00C46E6C">
        <w:tc>
          <w:tcPr>
            <w:tcW w:w="4530" w:type="dxa"/>
          </w:tcPr>
          <w:p w14:paraId="130DB48A" w14:textId="77777777" w:rsidR="00C46E6C" w:rsidRDefault="00C46E6C" w:rsidP="00C46E6C"/>
          <w:p w14:paraId="698BC6ED" w14:textId="520E8B95" w:rsidR="00C46E6C" w:rsidRPr="00E46FB1" w:rsidRDefault="00C46E6C" w:rsidP="00C46E6C">
            <w:r>
              <w:br/>
            </w:r>
          </w:p>
        </w:tc>
        <w:tc>
          <w:tcPr>
            <w:tcW w:w="4530" w:type="dxa"/>
          </w:tcPr>
          <w:p w14:paraId="325B62D4" w14:textId="22E0F158" w:rsidR="00C46E6C" w:rsidRPr="00E46FB1" w:rsidRDefault="00C46E6C" w:rsidP="00C46E6C"/>
        </w:tc>
      </w:tr>
      <w:tr w:rsidR="00C46E6C" w14:paraId="1904E8D7" w14:textId="77777777" w:rsidTr="00C46E6C">
        <w:tc>
          <w:tcPr>
            <w:tcW w:w="4530" w:type="dxa"/>
          </w:tcPr>
          <w:p w14:paraId="4B143A8D" w14:textId="77777777" w:rsidR="00C46E6C" w:rsidRDefault="00C46E6C" w:rsidP="00C46E6C"/>
          <w:p w14:paraId="37AC29D8" w14:textId="0FD3CAB5" w:rsidR="00C46E6C" w:rsidRPr="00E46FB1" w:rsidRDefault="00C46E6C" w:rsidP="00C46E6C">
            <w:r>
              <w:br/>
            </w:r>
          </w:p>
        </w:tc>
        <w:tc>
          <w:tcPr>
            <w:tcW w:w="4530" w:type="dxa"/>
          </w:tcPr>
          <w:p w14:paraId="62CE2240" w14:textId="2A97782A" w:rsidR="00C46E6C" w:rsidRPr="00E46FB1" w:rsidRDefault="00C46E6C" w:rsidP="00C46E6C"/>
        </w:tc>
      </w:tr>
      <w:tr w:rsidR="00C46E6C" w14:paraId="273C8BB3" w14:textId="77777777" w:rsidTr="00C46E6C">
        <w:tc>
          <w:tcPr>
            <w:tcW w:w="4530" w:type="dxa"/>
          </w:tcPr>
          <w:p w14:paraId="278B4570" w14:textId="77777777" w:rsidR="00C46E6C" w:rsidRDefault="00C46E6C" w:rsidP="00C46E6C"/>
          <w:p w14:paraId="6C652FAF" w14:textId="621700EC" w:rsidR="00C46E6C" w:rsidRPr="00E46FB1" w:rsidRDefault="00C46E6C" w:rsidP="00C46E6C">
            <w:r>
              <w:br/>
            </w:r>
          </w:p>
        </w:tc>
        <w:tc>
          <w:tcPr>
            <w:tcW w:w="4530" w:type="dxa"/>
          </w:tcPr>
          <w:p w14:paraId="00E33388" w14:textId="0FE9A9C5" w:rsidR="00C46E6C" w:rsidRPr="00E46FB1" w:rsidRDefault="00C46E6C" w:rsidP="00C46E6C"/>
        </w:tc>
      </w:tr>
      <w:tr w:rsidR="00C46E6C" w14:paraId="40C06767" w14:textId="77777777" w:rsidTr="00C46E6C">
        <w:tc>
          <w:tcPr>
            <w:tcW w:w="4530" w:type="dxa"/>
          </w:tcPr>
          <w:p w14:paraId="30BA3C11" w14:textId="77777777" w:rsidR="00C46E6C" w:rsidRDefault="00C46E6C" w:rsidP="00C46E6C"/>
          <w:p w14:paraId="58C81AB5" w14:textId="24F39C27" w:rsidR="00C46E6C" w:rsidRPr="00E46FB1" w:rsidRDefault="00C46E6C" w:rsidP="00C46E6C">
            <w:r>
              <w:br/>
            </w:r>
          </w:p>
        </w:tc>
        <w:tc>
          <w:tcPr>
            <w:tcW w:w="4530" w:type="dxa"/>
          </w:tcPr>
          <w:p w14:paraId="0FB57E71" w14:textId="12229B20" w:rsidR="00C46E6C" w:rsidRPr="00E46FB1" w:rsidRDefault="00C46E6C" w:rsidP="00C46E6C"/>
        </w:tc>
      </w:tr>
      <w:tr w:rsidR="00C46E6C" w14:paraId="35650B32" w14:textId="77777777" w:rsidTr="00C46E6C">
        <w:tc>
          <w:tcPr>
            <w:tcW w:w="4530" w:type="dxa"/>
          </w:tcPr>
          <w:p w14:paraId="3A7475F9" w14:textId="77777777" w:rsidR="00C46E6C" w:rsidRDefault="00C46E6C" w:rsidP="00C46E6C"/>
          <w:p w14:paraId="304BB6A8" w14:textId="739F1EFB" w:rsidR="00C46E6C" w:rsidRPr="00E46FB1" w:rsidRDefault="00C46E6C" w:rsidP="00C46E6C">
            <w:r w:rsidRPr="00E46FB1">
              <w:br/>
            </w:r>
          </w:p>
        </w:tc>
        <w:tc>
          <w:tcPr>
            <w:tcW w:w="4530" w:type="dxa"/>
          </w:tcPr>
          <w:p w14:paraId="63AB1582" w14:textId="54A5C2B6" w:rsidR="00C46E6C" w:rsidRPr="00E46FB1" w:rsidRDefault="00C46E6C" w:rsidP="00C46E6C"/>
        </w:tc>
      </w:tr>
      <w:tr w:rsidR="00C46E6C" w14:paraId="7F76AB1C" w14:textId="77777777" w:rsidTr="00C46E6C">
        <w:tc>
          <w:tcPr>
            <w:tcW w:w="4530" w:type="dxa"/>
          </w:tcPr>
          <w:p w14:paraId="1AF0C22E" w14:textId="77777777" w:rsidR="00C46E6C" w:rsidRDefault="00C46E6C" w:rsidP="00C46E6C"/>
          <w:p w14:paraId="006B5762" w14:textId="20DEB5CA" w:rsidR="00C46E6C" w:rsidRPr="00E46FB1" w:rsidRDefault="00C46E6C" w:rsidP="00C46E6C">
            <w:r w:rsidRPr="00E46FB1">
              <w:br/>
            </w:r>
          </w:p>
        </w:tc>
        <w:tc>
          <w:tcPr>
            <w:tcW w:w="4530" w:type="dxa"/>
          </w:tcPr>
          <w:p w14:paraId="3103F264" w14:textId="762BA0C6" w:rsidR="00C46E6C" w:rsidRPr="00E46FB1" w:rsidRDefault="00C46E6C" w:rsidP="00C46E6C"/>
        </w:tc>
      </w:tr>
      <w:tr w:rsidR="00C46E6C" w14:paraId="6567F9CE" w14:textId="77777777" w:rsidTr="00C46E6C">
        <w:tc>
          <w:tcPr>
            <w:tcW w:w="4530" w:type="dxa"/>
          </w:tcPr>
          <w:p w14:paraId="230352AA" w14:textId="77777777" w:rsidR="00C46E6C" w:rsidRDefault="00C46E6C" w:rsidP="00C46E6C"/>
          <w:p w14:paraId="43EC91C4" w14:textId="77777777" w:rsidR="00C46E6C" w:rsidRDefault="00C46E6C" w:rsidP="00C46E6C"/>
          <w:p w14:paraId="426107B6" w14:textId="77777777" w:rsidR="00C46E6C" w:rsidRDefault="00C46E6C" w:rsidP="00C46E6C"/>
        </w:tc>
        <w:tc>
          <w:tcPr>
            <w:tcW w:w="4530" w:type="dxa"/>
          </w:tcPr>
          <w:p w14:paraId="1F71A231" w14:textId="77777777" w:rsidR="00C46E6C" w:rsidRPr="00E46FB1" w:rsidRDefault="00C46E6C" w:rsidP="00C46E6C"/>
        </w:tc>
      </w:tr>
    </w:tbl>
    <w:p w14:paraId="74726CAA" w14:textId="77777777" w:rsidR="00512B3B" w:rsidRPr="00512B3B" w:rsidRDefault="00512B3B" w:rsidP="008F2B11"/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C1847" w14:textId="77777777" w:rsidR="00F0148F" w:rsidRDefault="00F0148F" w:rsidP="008A6B54">
      <w:pPr>
        <w:spacing w:after="0" w:line="240" w:lineRule="auto"/>
      </w:pPr>
      <w:r>
        <w:separator/>
      </w:r>
    </w:p>
  </w:endnote>
  <w:endnote w:type="continuationSeparator" w:id="0">
    <w:p w14:paraId="1D500696" w14:textId="77777777" w:rsidR="00F0148F" w:rsidRDefault="00F0148F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530"/>
      <w:gridCol w:w="3541"/>
    </w:tblGrid>
    <w:tr w:rsidR="0001190D" w:rsidRPr="00907B33" w14:paraId="65C4DCEA" w14:textId="77777777" w:rsidTr="00C46E6C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048" w:type="pct"/>
          <w:shd w:val="clear" w:color="auto" w:fill="auto"/>
        </w:tcPr>
        <w:p w14:paraId="470C05FC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952" w:type="pct"/>
          <w:shd w:val="clear" w:color="auto" w:fill="auto"/>
        </w:tcPr>
        <w:p w14:paraId="334E8158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49B1AE0" w14:textId="77777777" w:rsidTr="00C46E6C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048" w:type="pct"/>
          <w:shd w:val="clear" w:color="auto" w:fill="auto"/>
        </w:tcPr>
        <w:p w14:paraId="4C5BF5F1" w14:textId="6240B029" w:rsidR="0001190D" w:rsidRPr="00BD5AA6" w:rsidRDefault="00C46E6C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C46E6C">
            <w:rPr>
              <w:b w:val="0"/>
              <w:bCs/>
              <w:color w:val="003087" w:themeColor="text2"/>
              <w:sz w:val="18"/>
              <w:szCs w:val="18"/>
            </w:rPr>
            <w:t xml:space="preserve">Samtykke til bruk av personopplysninger, versjon </w:t>
          </w:r>
          <w:r w:rsidR="00713387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 w:rsidRPr="00C46E6C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13387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952" w:type="pct"/>
          <w:shd w:val="clear" w:color="auto" w:fill="auto"/>
        </w:tcPr>
        <w:p w14:paraId="7EF6FED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D62F9FD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525"/>
      <w:gridCol w:w="3535"/>
    </w:tblGrid>
    <w:tr w:rsidR="004F084A" w:rsidRPr="00907B33" w14:paraId="4EEA8DED" w14:textId="77777777" w:rsidTr="00C46E6C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049" w:type="pct"/>
          <w:shd w:val="clear" w:color="auto" w:fill="auto"/>
        </w:tcPr>
        <w:p w14:paraId="50AF174B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951" w:type="pct"/>
          <w:shd w:val="clear" w:color="auto" w:fill="auto"/>
        </w:tcPr>
        <w:p w14:paraId="681D80FE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E0CB716" w14:textId="77777777" w:rsidTr="00C46E6C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049" w:type="pct"/>
          <w:shd w:val="clear" w:color="auto" w:fill="auto"/>
        </w:tcPr>
        <w:p w14:paraId="1753AE64" w14:textId="6EA1335F" w:rsidR="004F084A" w:rsidRPr="00BD5AA6" w:rsidRDefault="00C46E6C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C46E6C">
            <w:rPr>
              <w:b w:val="0"/>
              <w:bCs/>
              <w:color w:val="003087" w:themeColor="text2"/>
              <w:sz w:val="18"/>
              <w:szCs w:val="18"/>
            </w:rPr>
            <w:t>Samtykke til bruk av personopplysninger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13387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13387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951" w:type="pct"/>
          <w:shd w:val="clear" w:color="auto" w:fill="auto"/>
        </w:tcPr>
        <w:p w14:paraId="0055FE62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8D8BDC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BF4A6" w14:textId="77777777" w:rsidR="00F0148F" w:rsidRDefault="00F0148F" w:rsidP="008A6B54">
      <w:pPr>
        <w:spacing w:after="0" w:line="240" w:lineRule="auto"/>
      </w:pPr>
      <w:r>
        <w:separator/>
      </w:r>
    </w:p>
  </w:footnote>
  <w:footnote w:type="continuationSeparator" w:id="0">
    <w:p w14:paraId="5739AE9F" w14:textId="77777777" w:rsidR="00F0148F" w:rsidRDefault="00F0148F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591BD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27C48AEE" wp14:editId="3A12832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DAE12" w14:textId="2D746E7C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33E864C" wp14:editId="40B2F99C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5D715A" w:rsidRPr="00AB5646">
      <w:rPr>
        <w:sz w:val="18"/>
        <w:szCs w:val="18"/>
      </w:rPr>
      <w:t xml:space="preserve"> </w:t>
    </w:r>
    <w:r w:rsidR="00AB5646" w:rsidRPr="00AB5646">
      <w:rPr>
        <w:sz w:val="18"/>
        <w:szCs w:val="18"/>
      </w:rPr>
      <w:t>202316364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FE2383"/>
    <w:multiLevelType w:val="hybridMultilevel"/>
    <w:tmpl w:val="274AADC8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31676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E6C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7268D"/>
    <w:rsid w:val="002C03B4"/>
    <w:rsid w:val="002C5C80"/>
    <w:rsid w:val="002D33F1"/>
    <w:rsid w:val="002F21B1"/>
    <w:rsid w:val="002F5A3C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22354"/>
    <w:rsid w:val="005703FD"/>
    <w:rsid w:val="005D715A"/>
    <w:rsid w:val="005E3FC0"/>
    <w:rsid w:val="005E61C2"/>
    <w:rsid w:val="005F5862"/>
    <w:rsid w:val="006269AB"/>
    <w:rsid w:val="006837C3"/>
    <w:rsid w:val="00686C0E"/>
    <w:rsid w:val="006F312A"/>
    <w:rsid w:val="00713387"/>
    <w:rsid w:val="00753831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C0B2D"/>
    <w:rsid w:val="008F2B11"/>
    <w:rsid w:val="00907B33"/>
    <w:rsid w:val="00912568"/>
    <w:rsid w:val="009A3E11"/>
    <w:rsid w:val="009B4D02"/>
    <w:rsid w:val="009C7E5D"/>
    <w:rsid w:val="009F7F53"/>
    <w:rsid w:val="00A13B9A"/>
    <w:rsid w:val="00A659C6"/>
    <w:rsid w:val="00AA1652"/>
    <w:rsid w:val="00AB5646"/>
    <w:rsid w:val="00AE3BC9"/>
    <w:rsid w:val="00B254A8"/>
    <w:rsid w:val="00B30A4F"/>
    <w:rsid w:val="00B656CC"/>
    <w:rsid w:val="00B8446D"/>
    <w:rsid w:val="00BC7511"/>
    <w:rsid w:val="00BD5AA6"/>
    <w:rsid w:val="00C3551E"/>
    <w:rsid w:val="00C37AEC"/>
    <w:rsid w:val="00C46E6C"/>
    <w:rsid w:val="00C80220"/>
    <w:rsid w:val="00CB354A"/>
    <w:rsid w:val="00CC0CDA"/>
    <w:rsid w:val="00D04B67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F0148F"/>
    <w:rsid w:val="00F139BA"/>
    <w:rsid w:val="00F141F6"/>
    <w:rsid w:val="00F22DA7"/>
    <w:rsid w:val="00F300D3"/>
    <w:rsid w:val="00F300FC"/>
    <w:rsid w:val="00F3117C"/>
    <w:rsid w:val="00F3344C"/>
    <w:rsid w:val="00F604BA"/>
    <w:rsid w:val="00F6667E"/>
    <w:rsid w:val="00FA1CD0"/>
    <w:rsid w:val="00FD6AD8"/>
    <w:rsid w:val="0ABE7E00"/>
    <w:rsid w:val="1CA7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EC7E81"/>
  <w15:chartTrackingRefBased/>
  <w15:docId w15:val="{BA65F7E7-A4A7-46E4-844E-D1E22BE1F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C46E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7BE72071C68E48A3F4EBA0812A3074" ma:contentTypeVersion="3" ma:contentTypeDescription="Opprett et nytt dokument." ma:contentTypeScope="" ma:versionID="7abbe93056c068c708b02fb7619426e3">
  <xsd:schema xmlns:xsd="http://www.w3.org/2001/XMLSchema" xmlns:xs="http://www.w3.org/2001/XMLSchema" xmlns:p="http://schemas.microsoft.com/office/2006/metadata/properties" xmlns:ns2="87704af7-abd2-43c8-8880-4d528a8cac28" targetNamespace="http://schemas.microsoft.com/office/2006/metadata/properties" ma:root="true" ma:fieldsID="805b036ee787156cd96d6cd4cb187828" ns2:_="">
    <xsd:import namespace="87704af7-abd2-43c8-8880-4d528a8ca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04af7-abd2-43c8-8880-4d528a8cac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8B15ED-9B05-4064-B141-6DB51B876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704af7-abd2-43c8-8880-4d528a8ca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E76CE1-C196-4DEF-B334-90E56A5B78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437CE6-C7D5-4240-8FB8-FA23B33795D9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0</TotalTime>
  <Pages>2</Pages>
  <Words>256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Bjarte Borge Pedersen</cp:lastModifiedBy>
  <cp:revision>4</cp:revision>
  <dcterms:created xsi:type="dcterms:W3CDTF">2026-05-26T06:03:00Z</dcterms:created>
  <dcterms:modified xsi:type="dcterms:W3CDTF">2026-06-02T09:31:00Z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0x010100907BE72071C68E48A3F4EBA0812A3074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