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7EF27EDD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4861E3" w:rsidRPr="004861E3">
      <w:rPr>
        <w:sz w:val="18"/>
        <w:szCs w:val="18"/>
      </w:rPr>
      <w:t xml:space="preserve"> </w:t>
    </w:r>
    <w:r w:rsidR="009107AD" w:rsidRPr="009107AD">
      <w:rPr>
        <w:sz w:val="18"/>
        <w:szCs w:val="18"/>
      </w:rPr>
      <w:t>202316364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0F2BE1"/>
    <w:rsid w:val="00126E1D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3F58F6"/>
    <w:rsid w:val="00400A8F"/>
    <w:rsid w:val="00402EAE"/>
    <w:rsid w:val="00406079"/>
    <w:rsid w:val="00421342"/>
    <w:rsid w:val="0047732F"/>
    <w:rsid w:val="004861E3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C7F66"/>
    <w:rsid w:val="007D00AD"/>
    <w:rsid w:val="007F13FF"/>
    <w:rsid w:val="0081186E"/>
    <w:rsid w:val="008132C0"/>
    <w:rsid w:val="0082344F"/>
    <w:rsid w:val="00845600"/>
    <w:rsid w:val="00884491"/>
    <w:rsid w:val="008961BF"/>
    <w:rsid w:val="008A1521"/>
    <w:rsid w:val="008A6B54"/>
    <w:rsid w:val="008F2B11"/>
    <w:rsid w:val="00907B33"/>
    <w:rsid w:val="009107AD"/>
    <w:rsid w:val="009A3E11"/>
    <w:rsid w:val="009B4D02"/>
    <w:rsid w:val="009C7E5D"/>
    <w:rsid w:val="009F7F53"/>
    <w:rsid w:val="00A13B9A"/>
    <w:rsid w:val="00A659C6"/>
    <w:rsid w:val="00AA1652"/>
    <w:rsid w:val="00AE3BC9"/>
    <w:rsid w:val="00B24213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CE399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90AB5"/>
    <w:rsid w:val="00F95905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7BE72071C68E48A3F4EBA0812A3074" ma:contentTypeVersion="3" ma:contentTypeDescription="Opprett et nytt dokument." ma:contentTypeScope="" ma:versionID="7abbe93056c068c708b02fb7619426e3">
  <xsd:schema xmlns:xsd="http://www.w3.org/2001/XMLSchema" xmlns:xs="http://www.w3.org/2001/XMLSchema" xmlns:p="http://schemas.microsoft.com/office/2006/metadata/properties" xmlns:ns2="87704af7-abd2-43c8-8880-4d528a8cac28" targetNamespace="http://schemas.microsoft.com/office/2006/metadata/properties" ma:root="true" ma:fieldsID="805b036ee787156cd96d6cd4cb187828" ns2:_="">
    <xsd:import namespace="87704af7-abd2-43c8-8880-4d528a8ca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04af7-abd2-43c8-8880-4d528a8cac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d1066197-9c5b-46f4-bf00-61163e05065b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7248AC-61C7-4C6C-8BBF-6C6DC320A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704af7-abd2-43c8-8880-4d528a8ca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Bjarte Borge Pedersen</cp:lastModifiedBy>
  <cp:revision>5</cp:revision>
  <dcterms:created xsi:type="dcterms:W3CDTF">2026-04-29T05:21:00Z</dcterms:created>
  <dcterms:modified xsi:type="dcterms:W3CDTF">2026-06-02T09:28:00Z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0x010100907BE72071C68E48A3F4EBA0812A3074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SHIStatus">
    <vt:lpwstr>1;#Kladd|b4b6a614-00e1-4169-90bb-f9dbedae6a98</vt:lpwstr>
  </property>
</Properties>
</file>