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66E2CD0B"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823A53" w:rsidRPr="00AA355A">
      <w:rPr>
        <w:sz w:val="18"/>
        <w:szCs w:val="18"/>
      </w:rPr>
      <w:t xml:space="preserve"> </w:t>
    </w:r>
    <w:r w:rsidR="004811BA" w:rsidRPr="004811BA">
      <w:rPr>
        <w:sz w:val="18"/>
        <w:szCs w:val="18"/>
      </w:rPr>
      <w:t>202316364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3F39EF"/>
    <w:rsid w:val="00400A8F"/>
    <w:rsid w:val="00402EAE"/>
    <w:rsid w:val="00411C7D"/>
    <w:rsid w:val="00423BA5"/>
    <w:rsid w:val="004743F2"/>
    <w:rsid w:val="0047732F"/>
    <w:rsid w:val="004811BA"/>
    <w:rsid w:val="00491184"/>
    <w:rsid w:val="004B54E4"/>
    <w:rsid w:val="004F084A"/>
    <w:rsid w:val="004F1F06"/>
    <w:rsid w:val="004F5BDC"/>
    <w:rsid w:val="00512B3B"/>
    <w:rsid w:val="00522354"/>
    <w:rsid w:val="00545096"/>
    <w:rsid w:val="00567886"/>
    <w:rsid w:val="005703FD"/>
    <w:rsid w:val="005C031D"/>
    <w:rsid w:val="005E61C2"/>
    <w:rsid w:val="005F5862"/>
    <w:rsid w:val="00603021"/>
    <w:rsid w:val="00612B38"/>
    <w:rsid w:val="006A2D91"/>
    <w:rsid w:val="006F312A"/>
    <w:rsid w:val="0076237F"/>
    <w:rsid w:val="00771457"/>
    <w:rsid w:val="0081186E"/>
    <w:rsid w:val="008135A6"/>
    <w:rsid w:val="0082344F"/>
    <w:rsid w:val="00823A53"/>
    <w:rsid w:val="00831E06"/>
    <w:rsid w:val="008718CE"/>
    <w:rsid w:val="00884491"/>
    <w:rsid w:val="008961BF"/>
    <w:rsid w:val="008A1521"/>
    <w:rsid w:val="008A6B54"/>
    <w:rsid w:val="008F2627"/>
    <w:rsid w:val="00907B33"/>
    <w:rsid w:val="009A3E11"/>
    <w:rsid w:val="009B5A61"/>
    <w:rsid w:val="009C7E5D"/>
    <w:rsid w:val="009F3D12"/>
    <w:rsid w:val="009F7F53"/>
    <w:rsid w:val="00A13B9A"/>
    <w:rsid w:val="00A659C6"/>
    <w:rsid w:val="00A7444E"/>
    <w:rsid w:val="00AA1652"/>
    <w:rsid w:val="00AA355A"/>
    <w:rsid w:val="00B13DAF"/>
    <w:rsid w:val="00B254A8"/>
    <w:rsid w:val="00B30A4F"/>
    <w:rsid w:val="00B3399F"/>
    <w:rsid w:val="00B656CC"/>
    <w:rsid w:val="00B82D7E"/>
    <w:rsid w:val="00BA090D"/>
    <w:rsid w:val="00BA1F5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076E4"/>
    <w:rsid w:val="00F141F6"/>
    <w:rsid w:val="00F22DA7"/>
    <w:rsid w:val="00F3117C"/>
    <w:rsid w:val="00F3344C"/>
    <w:rsid w:val="00F52C83"/>
    <w:rsid w:val="00F63A67"/>
    <w:rsid w:val="00F6667E"/>
    <w:rsid w:val="00FA1CD0"/>
    <w:rsid w:val="00FC22D6"/>
    <w:rsid w:val="00FD6AD8"/>
    <w:rsid w:val="00FF5CD4"/>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EDE4CCF1-4F03-4C3D-B6BE-56FD8F152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2</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6</cp:revision>
  <dcterms:created xsi:type="dcterms:W3CDTF">2026-03-19T11:30:00Z</dcterms:created>
  <dcterms:modified xsi:type="dcterms:W3CDTF">2026-06-02T09:22:00Z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0x010100907BE72071C68E48A3F4EBA0812A3074</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y fmtid="{D5CDD505-2E9C-101B-9397-08002B2CF9AE}" pid="16" name="MediaServiceImageTags">
    <vt:lpwstr/>
  </property>
</Properties>
</file>