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49622832"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til de</w:t>
      </w:r>
      <w:r w:rsidR="00FA7677">
        <w:t>t</w:t>
      </w:r>
      <w:r>
        <w:t xml:space="preserve"> </w:t>
      </w:r>
      <w:r w:rsidRPr="008A76FA">
        <w:t>lokale</w:t>
      </w:r>
      <w:r w:rsidRPr="00BD026A">
        <w:rPr>
          <w:color w:val="1A588E" w:themeColor="background2" w:themeShade="80"/>
        </w:rPr>
        <w:t xml:space="preserve"> </w:t>
      </w:r>
      <w:r>
        <w:t>helseforetak v/Sykehusinnkjøp HF.</w:t>
      </w:r>
    </w:p>
    <w:p w14:paraId="0C8A76F8" w14:textId="658A0375" w:rsidR="00BD026A" w:rsidRDefault="00BD026A" w:rsidP="00137312">
      <w:r>
        <w:t xml:space="preserve">Morselskapet garanterer med dette, Datterselskapets fulle </w:t>
      </w:r>
      <w:r w:rsidRPr="008A76FA">
        <w:t xml:space="preserve">gjennomføring av alle forpliktelser Datterselskapet inngår slik det </w:t>
      </w:r>
      <w:proofErr w:type="gramStart"/>
      <w:r w:rsidRPr="008A76FA">
        <w:t>fremgår</w:t>
      </w:r>
      <w:proofErr w:type="gramEnd"/>
      <w:r w:rsidRPr="008A76FA">
        <w:t xml:space="preserve"> av en eventuell kontrakt med de</w:t>
      </w:r>
      <w:r w:rsidR="00FA7677" w:rsidRPr="008A76FA">
        <w:t>t</w:t>
      </w:r>
      <w:r w:rsidRPr="008A76FA">
        <w:t xml:space="preserve"> lokale helseforetak </w:t>
      </w:r>
      <w:r>
        <w:t>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702D3"/>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97705"/>
    <w:rsid w:val="008A1521"/>
    <w:rsid w:val="008A6B54"/>
    <w:rsid w:val="008A76FA"/>
    <w:rsid w:val="008F2B11"/>
    <w:rsid w:val="00907B33"/>
    <w:rsid w:val="009A3E11"/>
    <w:rsid w:val="009B4D02"/>
    <w:rsid w:val="009C7E5D"/>
    <w:rsid w:val="009F259A"/>
    <w:rsid w:val="009F7F53"/>
    <w:rsid w:val="00A12831"/>
    <w:rsid w:val="00A13B9A"/>
    <w:rsid w:val="00A659C6"/>
    <w:rsid w:val="00AA1652"/>
    <w:rsid w:val="00AE3BC9"/>
    <w:rsid w:val="00B254A8"/>
    <w:rsid w:val="00B30A4F"/>
    <w:rsid w:val="00B656CC"/>
    <w:rsid w:val="00BC7511"/>
    <w:rsid w:val="00BD026A"/>
    <w:rsid w:val="00BD5AA6"/>
    <w:rsid w:val="00BF2F8E"/>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45FDB"/>
    <w:rsid w:val="00F604BA"/>
    <w:rsid w:val="00F6667E"/>
    <w:rsid w:val="00FA1CD0"/>
    <w:rsid w:val="00FA7677"/>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2D7BDE0F-8A67-453A-A5D4-7BEA0C92A627}"/>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246</Words>
  <Characters>1310</Characters>
  <Application>Microsoft Office Word</Application>
  <DocSecurity>0</DocSecurity>
  <Lines>10</Lines>
  <Paragraphs>3</Paragraphs>
  <ScaleCrop>false</ScaleCrop>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4</cp:revision>
  <dcterms:created xsi:type="dcterms:W3CDTF">2026-03-19T12:59:00Z</dcterms:created>
  <dcterms:modified xsi:type="dcterms:W3CDTF">2026-03-23T07:21:00Z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0x010100907BE72071C68E48A3F4EBA0812A3074</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ediaServiceImageTags">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