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27C27094" w14:textId="700ABDC7" w:rsidR="0071323E" w:rsidRDefault="00F1159D" w:rsidP="0071323E">
      <w:pPr>
        <w:pStyle w:val="Overskrift1"/>
        <w:rPr>
          <w:bCs/>
          <w:sz w:val="28"/>
          <w:szCs w:val="28"/>
        </w:rPr>
      </w:pPr>
      <w:r w:rsidRPr="00F1159D">
        <w:rPr>
          <w:bCs/>
          <w:sz w:val="28"/>
          <w:szCs w:val="28"/>
        </w:rPr>
        <w:t>202316364</w:t>
      </w:r>
      <w:r w:rsidR="00E613B4">
        <w:t xml:space="preserve"> </w:t>
      </w:r>
      <w:r w:rsidR="005E1F6C" w:rsidRPr="00616348">
        <w:rPr>
          <w:bCs/>
          <w:sz w:val="28"/>
          <w:szCs w:val="28"/>
        </w:rPr>
        <w:t>PASIENTREISER MED STOR BIL I OMRÅDENE OSLO OG AKERSHUS FOR OSLO UNIVERSITETSSYKEHUS HF</w:t>
      </w:r>
    </w:p>
    <w:p w14:paraId="006774AD" w14:textId="3E679B6D" w:rsidR="00A85872" w:rsidRDefault="00A85872" w:rsidP="0071323E">
      <w:pPr>
        <w:pStyle w:val="Overskrift1"/>
      </w:pPr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4D9A0B14" w:rsidR="00A85872" w:rsidRDefault="00A85872" w:rsidP="008C6F9F">
      <w:r>
        <w:br/>
        <w:t xml:space="preserve">Forpliktelseserklæringen er gitt til </w:t>
      </w:r>
      <w:r w:rsidR="00471852">
        <w:t>Oslo universitetssykehus HF</w:t>
      </w:r>
      <w:r>
        <w:t xml:space="preserve"> i anledning </w:t>
      </w:r>
      <w:r w:rsidR="005E1F6C" w:rsidRPr="005E1F6C">
        <w:t>PASIENTREISER MED STOR BIL I OMRÅDENE OSLO OG AKERSHUS FOR OSLO UNIVERSITETSSYKEHUS HF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5E1F6C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4876" w14:textId="77777777" w:rsidR="001201CB" w:rsidRDefault="001201CB" w:rsidP="008A6B54">
      <w:pPr>
        <w:spacing w:after="0" w:line="240" w:lineRule="auto"/>
      </w:pPr>
      <w:r>
        <w:separator/>
      </w:r>
    </w:p>
  </w:endnote>
  <w:endnote w:type="continuationSeparator" w:id="0">
    <w:p w14:paraId="64D243C5" w14:textId="77777777" w:rsidR="001201CB" w:rsidRDefault="001201C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432CBCE8">
            <w:rPr>
              <w:b w:val="0"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432CBCE8">
            <w:rPr>
              <w:b w:val="0"/>
              <w:color w:val="003087" w:themeColor="text2"/>
              <w:sz w:val="18"/>
              <w:szCs w:val="18"/>
            </w:rPr>
            <w:t>, versjon 05-2026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572B8" w14:textId="77777777" w:rsidR="001201CB" w:rsidRDefault="001201CB" w:rsidP="008A6B54">
      <w:pPr>
        <w:spacing w:after="0" w:line="240" w:lineRule="auto"/>
      </w:pPr>
      <w:r>
        <w:separator/>
      </w:r>
    </w:p>
  </w:footnote>
  <w:footnote w:type="continuationSeparator" w:id="0">
    <w:p w14:paraId="15531E8E" w14:textId="77777777" w:rsidR="001201CB" w:rsidRDefault="001201C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286D2B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E613B4" w:rsidRPr="00E613B4">
      <w:rPr>
        <w:sz w:val="18"/>
        <w:szCs w:val="18"/>
      </w:rPr>
      <w:t xml:space="preserve"> </w:t>
    </w:r>
    <w:r w:rsidR="00F1159D" w:rsidRPr="00F1159D">
      <w:rPr>
        <w:sz w:val="18"/>
        <w:szCs w:val="18"/>
      </w:rPr>
      <w:t>202316364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4562A"/>
    <w:rsid w:val="00061D42"/>
    <w:rsid w:val="00066FAD"/>
    <w:rsid w:val="000929EC"/>
    <w:rsid w:val="000E3D69"/>
    <w:rsid w:val="000F11A5"/>
    <w:rsid w:val="0010781F"/>
    <w:rsid w:val="001201CB"/>
    <w:rsid w:val="001457DD"/>
    <w:rsid w:val="00172E83"/>
    <w:rsid w:val="00174C26"/>
    <w:rsid w:val="001914F7"/>
    <w:rsid w:val="001E282B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185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1F6C"/>
    <w:rsid w:val="005E3FC0"/>
    <w:rsid w:val="005E61C2"/>
    <w:rsid w:val="005F5862"/>
    <w:rsid w:val="00607C23"/>
    <w:rsid w:val="006269AB"/>
    <w:rsid w:val="006837C3"/>
    <w:rsid w:val="006C12C5"/>
    <w:rsid w:val="006F312A"/>
    <w:rsid w:val="0071323E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E5171"/>
    <w:rsid w:val="009F7F53"/>
    <w:rsid w:val="00A13B9A"/>
    <w:rsid w:val="00A51393"/>
    <w:rsid w:val="00A659C6"/>
    <w:rsid w:val="00A6702A"/>
    <w:rsid w:val="00A85872"/>
    <w:rsid w:val="00AA1652"/>
    <w:rsid w:val="00AC5571"/>
    <w:rsid w:val="00AE3BC9"/>
    <w:rsid w:val="00B254A8"/>
    <w:rsid w:val="00B30A4F"/>
    <w:rsid w:val="00B42FE5"/>
    <w:rsid w:val="00B656CC"/>
    <w:rsid w:val="00BC01BE"/>
    <w:rsid w:val="00BC7511"/>
    <w:rsid w:val="00BD5AA6"/>
    <w:rsid w:val="00C37AEC"/>
    <w:rsid w:val="00C62F75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3138E"/>
    <w:rsid w:val="00E613B4"/>
    <w:rsid w:val="00E76DC4"/>
    <w:rsid w:val="00EA45CB"/>
    <w:rsid w:val="00EB13E8"/>
    <w:rsid w:val="00EB5F17"/>
    <w:rsid w:val="00ED29B3"/>
    <w:rsid w:val="00F00B27"/>
    <w:rsid w:val="00F1159D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7abbe93056c068c708b02fb7619426e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A13B75-BB3D-4EC9-92A6-ACE8406EB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04af7-abd2-43c8-8880-4d528a8ca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4</TotalTime>
  <Pages>1</Pages>
  <Words>258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6</cp:revision>
  <dcterms:created xsi:type="dcterms:W3CDTF">2026-05-26T06:28:00Z</dcterms:created>
  <dcterms:modified xsi:type="dcterms:W3CDTF">2026-06-02T09:23:00Z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0x010100907BE72071C68E48A3F4EBA0812A3074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