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="00BA0A9D" w:rsidP="1123AAD8" w:rsidRDefault="00BA0A9D" w14:paraId="7375568E" w14:noSpellErr="1" w14:textId="62D82D0F">
      <w:pPr>
        <w:pStyle w:val="Overskrift1"/>
      </w:pPr>
      <w:r w:rsidR="00BA0A9D">
        <w:rPr/>
        <w:t>[</w:t>
      </w:r>
      <w:commentRangeStart w:id="100871240"/>
      <w:r w:rsidRPr="1B71208C" w:rsidR="00BA0A9D">
        <w:rPr>
          <w:i w:val="1"/>
          <w:iCs w:val="1"/>
        </w:rPr>
        <w:t>Avtalenr</w:t>
      </w:r>
      <w:commentRangeEnd w:id="100871240"/>
      <w:r>
        <w:rPr>
          <w:rStyle w:val="CommentReference"/>
        </w:rPr>
        <w:commentReference w:id="100871240"/>
      </w:r>
      <w:r w:rsidR="00BA0A9D">
        <w:rPr/>
        <w:t xml:space="preserve">] </w:t>
      </w:r>
      <w:r w:rsidR="6FD739FB">
        <w:rPr/>
        <w:t xml:space="preserve">Fritidssko til Akershus universitetssykehus HF </w:t>
      </w:r>
    </w:p>
    <w:p w:rsidR="00BA0A9D" w:rsidP="1123AAD8" w:rsidRDefault="00BA0A9D" w14:paraId="0CACC4F2" w14:textId="0DDDB32C">
      <w:pPr>
        <w:pStyle w:val="Overskrift1"/>
      </w:pPr>
      <w:r w:rsidR="00BA0A9D">
        <w:rPr/>
        <w:t> </w:t>
      </w:r>
    </w:p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1973E3B4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96" w:type="dxa"/>
            <w:tcMar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14" w:type="dxa"/>
            <w:tcMar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006" w:type="dxa"/>
            <w:tcMar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1973E3B4" w14:paraId="7C079D9D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96" w:type="dxa"/>
            <w:tcMar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14" w:type="dxa"/>
            <w:tcMar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006" w:type="dxa"/>
            <w:tcMar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1973E3B4" w14:paraId="2E00255D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96" w:type="dxa"/>
            <w:tcMar/>
          </w:tcPr>
          <w:p w:rsidR="00BA0A9D" w:rsidP="00A23A13" w:rsidRDefault="00BA0A9D" w14:paraId="4B3684A0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14" w:type="dxa"/>
            <w:tcMar/>
          </w:tcPr>
          <w:p w:rsidR="00BA0A9D" w:rsidP="00A23A13" w:rsidRDefault="00BA0A9D" w14:paraId="058AB9E2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006" w:type="dxa"/>
            <w:tcMar/>
          </w:tcPr>
          <w:p w:rsidR="00BA0A9D" w:rsidP="00A23A13" w:rsidRDefault="00BA0A9D" w14:paraId="3609B8B7" w14:textId="77777777"/>
        </w:tc>
      </w:tr>
      <w:tr w:rsidR="00BA0A9D" w:rsidTr="1973E3B4" w14:paraId="4CEF225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96" w:type="dxa"/>
            <w:tcMar/>
          </w:tcPr>
          <w:p w:rsidR="00BA0A9D" w:rsidP="00A23A13" w:rsidRDefault="00BA0A9D" w14:paraId="56A6354E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14" w:type="dxa"/>
            <w:tcMar/>
          </w:tcPr>
          <w:p w:rsidR="00BA0A9D" w:rsidP="00A23A13" w:rsidRDefault="00BA0A9D" w14:paraId="4157C6FB" w14:textId="77777777"/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006" w:type="dxa"/>
            <w:tcMar/>
          </w:tcPr>
          <w:p w:rsidR="00BA0A9D" w:rsidP="00A23A13" w:rsidRDefault="00BA0A9D" w14:paraId="5F795643" w14:textId="77777777"/>
        </w:tc>
      </w:tr>
      <w:tr w:rsidR="1973E3B4" w:rsidTr="1973E3B4" w14:paraId="133D8EA2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96" w:type="dxa"/>
            <w:tcMar/>
          </w:tcPr>
          <w:p w:rsidR="1973E3B4" w:rsidP="1973E3B4" w:rsidRDefault="1973E3B4" w14:paraId="033FDC3D" w14:textId="2053A563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14" w:type="dxa"/>
            <w:tcMar/>
          </w:tcPr>
          <w:p w:rsidR="1973E3B4" w:rsidP="1973E3B4" w:rsidRDefault="1973E3B4" w14:paraId="2EB87308" w14:textId="602DA909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006" w:type="dxa"/>
            <w:tcMar/>
          </w:tcPr>
          <w:p w:rsidR="1973E3B4" w:rsidP="1973E3B4" w:rsidRDefault="1973E3B4" w14:paraId="7B993315" w14:textId="52F02D40">
            <w:pPr>
              <w:pStyle w:val="Normal"/>
            </w:pPr>
          </w:p>
        </w:tc>
      </w:tr>
      <w:tr w:rsidR="1973E3B4" w:rsidTr="1973E3B4" w14:paraId="7D08582C">
        <w:trPr>
          <w:trHeight w:val="3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696" w:type="dxa"/>
            <w:tcMar/>
          </w:tcPr>
          <w:p w:rsidR="1973E3B4" w:rsidP="1973E3B4" w:rsidRDefault="1973E3B4" w14:paraId="40D4FB18" w14:textId="482B04F8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314" w:type="dxa"/>
            <w:tcMar/>
          </w:tcPr>
          <w:p w:rsidR="1973E3B4" w:rsidP="1973E3B4" w:rsidRDefault="1973E3B4" w14:paraId="33E16D62" w14:textId="0A5678BE">
            <w:pPr>
              <w:pStyle w:val="Normal"/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006" w:type="dxa"/>
            <w:tcMar/>
          </w:tcPr>
          <w:p w:rsidR="1973E3B4" w:rsidP="1973E3B4" w:rsidRDefault="1973E3B4" w14:paraId="75FDB4B5" w14:textId="67AA462F">
            <w:pPr>
              <w:pStyle w:val="Normal"/>
            </w:pPr>
          </w:p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JS" w:author="Julie Schønemann" w:date="2026-04-14T09:23:25" w:id="100871240">
    <w:p xmlns:w14="http://schemas.microsoft.com/office/word/2010/wordml" xmlns:w="http://schemas.openxmlformats.org/wordprocessingml/2006/main" w:rsidR="0FE9F835" w:rsidRDefault="5B94C4AC" w14:paraId="7B4DB1AC" w14:textId="0BF0B492">
      <w:pPr>
        <w:pStyle w:val="CommentText"/>
      </w:pPr>
      <w:r>
        <w:rPr>
          <w:rStyle w:val="CommentReference"/>
        </w:rPr>
        <w:annotationRef/>
      </w:r>
      <w:r w:rsidRPr="3CAED98D" w:rsidR="22363D4B">
        <w:t>hvilket nr?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7B4DB1AC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785789C" w16cex:dateUtc="2026-04-14T07:23:25.21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B4DB1AC" w16cid:durableId="678578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mc="http://schemas.openxmlformats.org/markup-compatibility/2006" xmlns:w15="http://schemas.microsoft.com/office/word/2012/wordml" mc:Ignorable="w15">
  <w15:person w15:author="Julie Schønemann">
    <w15:presenceInfo w15:providerId="AD" w15:userId="S::julsch@sykehusinnkjop.no::a501060e-3001-4083-9c28-b628d411e4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1123AAD8"/>
    <w:rsid w:val="1973E3B4"/>
    <w:rsid w:val="1B71208C"/>
    <w:rsid w:val="6FD739FB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comments" Target="comments.xml" Id="Rbdc382d94aa84564" /><Relationship Type="http://schemas.microsoft.com/office/2016/09/relationships/commentsIds" Target="commentsIds.xml" Id="Rb120c260b5bf450c" /><Relationship Type="http://schemas.microsoft.com/office/2011/relationships/commentsExtended" Target="commentsExtended.xml" Id="Re1560f426dde4d1c" /><Relationship Type="http://schemas.microsoft.com/office/2018/08/relationships/commentsExtensible" Target="commentsExtensible.xml" Id="R217b5cb3825a48bd" /><Relationship Type="http://schemas.microsoft.com/office/2011/relationships/people" Target="people.xml" Id="R26aecbd26f9740a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5E858-8EDA-4AD4-82A8-1D9FC0C90062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Michael Walsøe</dc:creator>
  <keywords/>
  <dc:description/>
  <lastModifiedBy>Julie Schønemann</lastModifiedBy>
  <revision>7</revision>
  <dcterms:created xsi:type="dcterms:W3CDTF">2023-06-30T10:59:00.0000000Z</dcterms:created>
  <dcterms:modified xsi:type="dcterms:W3CDTF">2026-06-02T08:05:38.0851047Z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0x0101002B499123F48B894DBE79283A1CEEA4B6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