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3039939E" w:rsidRDefault="00A85872" w14:paraId="625C0CE4" w14:textId="1EC3954C">
      <w:pPr>
        <w:pStyle w:val="Overskrift1"/>
      </w:pPr>
      <w:r w:rsidR="78746FB5">
        <w:rPr/>
        <w:t>2025/41801 Fritidssko til Akershus universitetssykehus HF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47E41104" w:rsidRDefault="00A85872" w14:paraId="4BD55B96" w14:textId="4D8D2A25">
      <w:pPr>
        <w:rPr>
          <w:color w:val="1A588E" w:themeColor="background2" w:themeTint="FF" w:themeShade="80"/>
        </w:rPr>
      </w:pPr>
      <w:r>
        <w:br/>
      </w:r>
      <w:r w:rsidR="00A85872">
        <w:rPr/>
        <w:t>Forpliktelseserklæringen er gitt t</w:t>
      </w:r>
      <w:r w:rsidR="5B85FE3F">
        <w:rPr/>
        <w:t>il Akershus universitetssykehus HF</w:t>
      </w:r>
      <w:r w:rsidRPr="47E41104" w:rsidR="00A85872">
        <w:rPr>
          <w:color w:val="1A588E" w:themeColor="background2" w:themeTint="FF" w:themeShade="80"/>
        </w:rPr>
        <w:t xml:space="preserve"> </w:t>
      </w:r>
      <w:r w:rsidR="00A85872">
        <w:rPr/>
        <w:t xml:space="preserve">i anledning </w:t>
      </w:r>
      <w:r w:rsidR="5DD6B3E3">
        <w:rPr/>
        <w:t>Fritidssko til Akershus universitetssykehus HF.</w:t>
      </w:r>
    </w:p>
    <w:p w:rsidRPr="000929EC" w:rsidR="000929EC" w:rsidP="000929EC" w:rsidRDefault="00A85872" w14:paraId="31275993" w14:textId="2EAD2D9C">
      <w:r w:rsidRPr="47E41104" w:rsidR="00A85872">
        <w:rPr>
          <w:color w:val="1A588E" w:themeColor="background2" w:themeTint="FF" w:themeShade="80"/>
        </w:rPr>
        <w:t xml:space="preserve">&lt;Hovedleverandør (A)&gt; </w:t>
      </w:r>
      <w:r w:rsidR="00A85872">
        <w:rPr/>
        <w:t xml:space="preserve">vil for kontrakt </w:t>
      </w:r>
      <w:r w:rsidR="00A85872">
        <w:rPr/>
        <w:t xml:space="preserve">om </w:t>
      </w:r>
      <w:r w:rsidR="67263D51">
        <w:rPr/>
        <w:t>Fritidssko</w:t>
      </w:r>
      <w:r w:rsidR="67263D51">
        <w:rPr/>
        <w:t xml:space="preserve"> til Akershus universitetssykehus HF </w:t>
      </w:r>
      <w:r w:rsidR="00A85872">
        <w:rPr/>
        <w:t>støtte seg på &lt;</w:t>
      </w:r>
      <w:r w:rsidRPr="47E41104" w:rsidR="00A85872">
        <w:rPr>
          <w:color w:val="1A588E" w:themeColor="background2" w:themeTint="FF" w:themeShade="80"/>
        </w:rPr>
        <w:t>underleverandør/samarbeidspartner (B)&gt;</w:t>
      </w:r>
      <w:r w:rsidR="00A85872">
        <w:rPr/>
        <w:t xml:space="preserve"> når det gjelde</w:t>
      </w:r>
      <w:r w:rsidR="00B42FE5">
        <w:rPr/>
        <w:t>r</w:t>
      </w:r>
      <w:r w:rsidR="00A85872">
        <w:rPr/>
        <w:t>:</w:t>
      </w:r>
    </w:p>
    <w:p w:rsidRPr="0037175C" w:rsidR="000929EC" w:rsidP="000929EC" w:rsidRDefault="00043318" w14:paraId="4DA431AC" w14:textId="3222DC3D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 § 16-3</w:t>
      </w:r>
    </w:p>
    <w:p w:rsidRPr="0037175C" w:rsidR="000929EC" w:rsidP="23530F97" w:rsidRDefault="000929EC" w14:paraId="54895B6C" w14:textId="22F41435">
      <w:pPr>
        <w:ind w:left="708"/>
        <w:rPr>
          <w:rFonts w:ascii="Calibri" w:hAnsi="Calibri"/>
        </w:rPr>
      </w:pPr>
      <w:r w:rsidRPr="23530F97" w:rsidR="000929EC">
        <w:rPr>
          <w:rFonts w:ascii="Calibri" w:hAnsi="Calibri"/>
        </w:rPr>
        <w:t xml:space="preserve">Ved undertegning av forpliktelseserklæringen bekrefter underleverandøren å være solidarisk ansvarlig for utførelsen av kontrakten, jf. § 16-10 (4). </w:t>
      </w:r>
    </w:p>
    <w:p w:rsidRPr="0037175C"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5841C18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1AA540FF"/>
    <w:rsid w:val="23530F97"/>
    <w:rsid w:val="3039939E"/>
    <w:rsid w:val="47E41104"/>
    <w:rsid w:val="5B85FE3F"/>
    <w:rsid w:val="5DD6B3E3"/>
    <w:rsid w:val="67263D51"/>
    <w:rsid w:val="7874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/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42DAE-E04F-4503-A63E-2537697E7A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6</cp:revision>
  <dcterms:created xsi:type="dcterms:W3CDTF">2025-05-21T06:52:00Z</dcterms:created>
  <dcterms:modified xsi:type="dcterms:W3CDTF">2026-06-05T09:21:54Z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0x0101002B499123F48B894DBE79283A1CEEA4B6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