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6B530C5A" w:rsidR="005D05D9" w:rsidRDefault="005D05D9" w:rsidP="007E6A34">
      <w:pPr>
        <w:pStyle w:val="Tittel"/>
      </w:pPr>
      <w:r>
        <w:t xml:space="preserve">Bilag </w:t>
      </w:r>
      <w:r w:rsidR="00AD029E">
        <w:t xml:space="preserve">- </w:t>
      </w: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generert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potensielle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A1359" w14:textId="77777777" w:rsidR="0062349A" w:rsidRDefault="0062349A" w:rsidP="008A6B54">
      <w:pPr>
        <w:spacing w:after="0" w:line="240" w:lineRule="auto"/>
      </w:pPr>
      <w:r>
        <w:separator/>
      </w:r>
    </w:p>
  </w:endnote>
  <w:endnote w:type="continuationSeparator" w:id="0">
    <w:p w14:paraId="64CA1AD4" w14:textId="77777777" w:rsidR="0062349A" w:rsidRDefault="0062349A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1DED92A9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6F5FD" w14:textId="77777777" w:rsidR="0062349A" w:rsidRDefault="0062349A" w:rsidP="008A6B54">
      <w:pPr>
        <w:spacing w:after="0" w:line="240" w:lineRule="auto"/>
      </w:pPr>
      <w:r>
        <w:separator/>
      </w:r>
    </w:p>
  </w:footnote>
  <w:footnote w:type="continuationSeparator" w:id="0">
    <w:p w14:paraId="1253CB6D" w14:textId="77777777" w:rsidR="0062349A" w:rsidRDefault="0062349A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42D80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C6AE6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2349A"/>
    <w:rsid w:val="006837C3"/>
    <w:rsid w:val="006B2A7C"/>
    <w:rsid w:val="006F312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D029E"/>
    <w:rsid w:val="00AE3BC9"/>
    <w:rsid w:val="00B10018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3809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igul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0C360-8BD2-4BC5-AD04-ADD1AA7DF030}"/>
</file>

<file path=customXml/itemProps2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2a254933-3e12-4a04-9292-c141ccfa6657"/>
    <ds:schemaRef ds:uri="95ea16dd-4cd5-4723-92dd-9b7081f7151a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3</TotalTime>
  <Pages>1</Pages>
  <Words>360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Anita Gulliksen</cp:lastModifiedBy>
  <cp:revision>5</cp:revision>
  <dcterms:created xsi:type="dcterms:W3CDTF">2024-01-10T14:10:00Z</dcterms:created>
  <dcterms:modified xsi:type="dcterms:W3CDTF">2025-11-30T12:28:00Z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0x010100A835CB4D4B53BF48A97D800F595A48AE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</Properties>
</file>