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D1B29" w:rsidP="00A23A13" w:rsidRDefault="00BA0A9D" w14:paraId="058F2F3E" w14:textId="49B0D63A">
      <w:pPr>
        <w:pStyle w:val="Tittel"/>
      </w:pPr>
      <w:r>
        <w:t>Endringsprotokoll</w:t>
      </w:r>
    </w:p>
    <w:p w:rsidRPr="009D1B29" w:rsidR="00BA0A9D" w:rsidP="009D1B29" w:rsidRDefault="00BA0A9D" w14:paraId="4B0B5445" w14:textId="66452451">
      <w:pPr>
        <w:pStyle w:val="Overskrift1"/>
      </w:pPr>
      <w:r w:rsidRPr="009D1B29">
        <w:t>[Avtalenr] [Navn på avtalen] </w:t>
      </w:r>
    </w:p>
    <w:p w:rsidR="00BA0A9D" w:rsidP="00A23A13" w:rsidRDefault="00BA0A9D" w14:paraId="0CACC4F2" w14:textId="77777777"/>
    <w:p w:rsidR="00BA0A9D" w:rsidP="00A23A13" w:rsidRDefault="00BA0A9D" w14:paraId="5B0C1E47" w14:textId="77777777">
      <w:r>
        <w:t>Endringer eller tillegg til Avtalen skal avtales skriftlig og nedtegnes fortløpende i dette bilaget.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696"/>
        <w:gridCol w:w="4314"/>
        <w:gridCol w:w="3006"/>
      </w:tblGrid>
      <w:tr w:rsidR="00BA0A9D" w:rsidTr="00BA0A9D" w14:paraId="581AA7B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:rsidR="00BA0A9D" w:rsidP="00A23A13" w:rsidRDefault="00BA0A9D" w14:paraId="7AF263A1" w14:textId="77777777">
            <w:r>
              <w:t>Dato</w:t>
            </w:r>
          </w:p>
        </w:tc>
        <w:tc>
          <w:tcPr>
            <w:tcW w:w="4314" w:type="dxa"/>
          </w:tcPr>
          <w:p w:rsidR="00BA0A9D" w:rsidP="00A23A13" w:rsidRDefault="00BA0A9D" w14:paraId="3FE50F86" w14:textId="77777777">
            <w:r>
              <w:t>Endringen gjelder</w:t>
            </w:r>
          </w:p>
        </w:tc>
        <w:tc>
          <w:tcPr>
            <w:tcW w:w="3006" w:type="dxa"/>
          </w:tcPr>
          <w:p w:rsidR="00BA0A9D" w:rsidP="00926C84" w:rsidRDefault="00BA0A9D" w14:paraId="51916138" w14:textId="77777777">
            <w:r>
              <w:t>Kommentar/merknad</w:t>
            </w:r>
          </w:p>
          <w:p w:rsidR="00BA0A9D" w:rsidP="00A23A13" w:rsidRDefault="00BA0A9D" w14:paraId="514B7D81" w14:textId="77777777"/>
        </w:tc>
      </w:tr>
      <w:tr w:rsidR="00BA0A9D" w:rsidTr="00BA0A9D" w14:paraId="7C079D9D" w14:textId="77777777">
        <w:tc>
          <w:tcPr>
            <w:tcW w:w="1696" w:type="dxa"/>
          </w:tcPr>
          <w:p w:rsidRPr="00DB0657" w:rsidR="00BA0A9D" w:rsidP="00A23A13" w:rsidRDefault="00BA0A9D" w14:paraId="11A1CA64" w14:textId="77777777">
            <w:pPr>
              <w:rPr>
                <w:color w:val="0070C0"/>
              </w:rPr>
            </w:pPr>
          </w:p>
        </w:tc>
        <w:tc>
          <w:tcPr>
            <w:tcW w:w="4314" w:type="dxa"/>
          </w:tcPr>
          <w:p w:rsidRPr="00DB0657" w:rsidR="00BA0A9D" w:rsidP="00A23A13" w:rsidRDefault="00BA0A9D" w14:paraId="06DE11CF" w14:textId="77777777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prisjustering, forlengelse, overdragelse mv.</w:t>
            </w:r>
          </w:p>
        </w:tc>
        <w:tc>
          <w:tcPr>
            <w:tcW w:w="3006" w:type="dxa"/>
          </w:tcPr>
          <w:p w:rsidRPr="00DB0657" w:rsidR="00BA0A9D" w:rsidP="00A23A13" w:rsidRDefault="00BA0A9D" w14:paraId="105DDD83" w14:textId="77777777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henvisning til dokument (endringsavtale) – kan også legges ved endringsprotokollen</w:t>
            </w:r>
          </w:p>
        </w:tc>
      </w:tr>
      <w:tr w:rsidR="00BA0A9D" w:rsidTr="00BA0A9D" w14:paraId="2E00255D" w14:textId="77777777">
        <w:tc>
          <w:tcPr>
            <w:tcW w:w="1696" w:type="dxa"/>
          </w:tcPr>
          <w:p w:rsidR="00BA0A9D" w:rsidP="00A23A13" w:rsidRDefault="00BA0A9D" w14:paraId="4B3684A0" w14:textId="77777777"/>
        </w:tc>
        <w:tc>
          <w:tcPr>
            <w:tcW w:w="4314" w:type="dxa"/>
          </w:tcPr>
          <w:p w:rsidR="00BA0A9D" w:rsidP="00A23A13" w:rsidRDefault="00BA0A9D" w14:paraId="058AB9E2" w14:textId="77777777"/>
        </w:tc>
        <w:tc>
          <w:tcPr>
            <w:tcW w:w="3006" w:type="dxa"/>
          </w:tcPr>
          <w:p w:rsidR="00BA0A9D" w:rsidP="00A23A13" w:rsidRDefault="00BA0A9D" w14:paraId="3609B8B7" w14:textId="77777777"/>
        </w:tc>
      </w:tr>
      <w:tr w:rsidR="00BA0A9D" w:rsidTr="00BA0A9D" w14:paraId="4CEF2254" w14:textId="77777777">
        <w:tc>
          <w:tcPr>
            <w:tcW w:w="1696" w:type="dxa"/>
          </w:tcPr>
          <w:p w:rsidR="00BA0A9D" w:rsidP="00A23A13" w:rsidRDefault="00BA0A9D" w14:paraId="56A6354E" w14:textId="77777777"/>
        </w:tc>
        <w:tc>
          <w:tcPr>
            <w:tcW w:w="4314" w:type="dxa"/>
          </w:tcPr>
          <w:p w:rsidR="00BA0A9D" w:rsidP="00A23A13" w:rsidRDefault="00BA0A9D" w14:paraId="4157C6FB" w14:textId="77777777"/>
        </w:tc>
        <w:tc>
          <w:tcPr>
            <w:tcW w:w="3006" w:type="dxa"/>
          </w:tcPr>
          <w:p w:rsidR="00BA0A9D" w:rsidP="00A23A13" w:rsidRDefault="00BA0A9D" w14:paraId="5F795643" w14:textId="77777777"/>
        </w:tc>
      </w:tr>
    </w:tbl>
    <w:p w:rsidRPr="00512B3B" w:rsidR="00512B3B" w:rsidP="008F2B11" w:rsidRDefault="00512B3B" w14:paraId="0E63BDE8" w14:textId="4E65596B"/>
    <w:sectPr w:rsidRPr="00512B3B" w:rsid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81B79" w:rsidP="008A6B54" w:rsidRDefault="00381B79" w14:paraId="443FA96C" w14:textId="77777777">
      <w:pPr>
        <w:spacing w:after="0" w:line="240" w:lineRule="auto"/>
      </w:pPr>
      <w:r>
        <w:separator/>
      </w:r>
    </w:p>
  </w:endnote>
  <w:endnote w:type="continuationSeparator" w:id="0">
    <w:p w:rsidR="00381B79" w:rsidP="008A6B54" w:rsidRDefault="00381B79" w14:paraId="70ACE0D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01190D" w:rsidTr="00413353" w14:paraId="1570B29A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01190D" w:rsidP="0001190D" w:rsidRDefault="0001190D" w14:paraId="43C06EAE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01190D" w:rsidP="0001190D" w:rsidRDefault="0001190D" w14:paraId="4862E825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01190D" w:rsidTr="00413353" w14:paraId="65431C67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BD5AA6" w:rsidR="0001190D" w:rsidP="0001190D" w:rsidRDefault="00BA0A9D" w14:paraId="1F808BA6" w14:textId="5420D849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Bilag X Endringsprotokoll, versjon 07-2023</w:t>
          </w:r>
        </w:p>
      </w:tc>
      <w:tc>
        <w:tcPr>
          <w:tcW w:w="2500" w:type="pct"/>
          <w:shd w:val="clear" w:color="auto" w:fill="auto"/>
        </w:tcPr>
        <w:p w:rsidRPr="00907B33" w:rsidR="0001190D" w:rsidP="0001190D" w:rsidRDefault="0001190D" w14:paraId="217A20A5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01190D" w:rsidR="004B54E4" w:rsidP="0001190D" w:rsidRDefault="004B54E4" w14:paraId="5AA579AD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4F084A" w:rsidTr="003D3F41" w14:paraId="565364CE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4F084A" w:rsidP="004F084A" w:rsidRDefault="004F084A" w14:paraId="33E83A5A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4F084A" w:rsidP="004F084A" w:rsidRDefault="004F084A" w14:paraId="6F136695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4F084A" w:rsidTr="003D3F41" w14:paraId="1F85E5F4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BD5AA6" w:rsidR="004F084A" w:rsidP="004F084A" w:rsidRDefault="00BA0A9D" w14:paraId="584F0448" w14:textId="6621DCD4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Endringsprotokoll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:rsidRPr="00907B33" w:rsidR="004F084A" w:rsidP="004F084A" w:rsidRDefault="004F084A" w14:paraId="6A642900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4F084A" w:rsidRDefault="004F084A" w14:paraId="6ED38C44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81B79" w:rsidP="008A6B54" w:rsidRDefault="00381B79" w14:paraId="18650878" w14:textId="77777777">
      <w:pPr>
        <w:spacing w:after="0" w:line="240" w:lineRule="auto"/>
      </w:pPr>
      <w:r>
        <w:separator/>
      </w:r>
    </w:p>
  </w:footnote>
  <w:footnote w:type="continuationSeparator" w:id="0">
    <w:p w:rsidR="00381B79" w:rsidP="008A6B54" w:rsidRDefault="00381B79" w14:paraId="3CA919D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="008A6B54" w:rsidRDefault="004F084A" w14:paraId="384BDC5D" w14:textId="77777777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EA7A3B7" wp14:editId="20405D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Pr="005E3FC0" w:rsidR="004F084A" w:rsidP="005E3FC0" w:rsidRDefault="004F084A" w14:paraId="59C7BF3E" w14:textId="77777777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0407C12" wp14:editId="24E49F46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E3FC0" w:rsidR="001457DD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9D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81B79"/>
    <w:rsid w:val="003C7810"/>
    <w:rsid w:val="003D3F41"/>
    <w:rsid w:val="00400A8F"/>
    <w:rsid w:val="00402EAE"/>
    <w:rsid w:val="00421342"/>
    <w:rsid w:val="0047732F"/>
    <w:rsid w:val="00486A77"/>
    <w:rsid w:val="004876F2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F312A"/>
    <w:rsid w:val="00701566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D1B29"/>
    <w:rsid w:val="009F7F53"/>
    <w:rsid w:val="00A13B9A"/>
    <w:rsid w:val="00A659C6"/>
    <w:rsid w:val="00AA1652"/>
    <w:rsid w:val="00AE3BC9"/>
    <w:rsid w:val="00B03335"/>
    <w:rsid w:val="00B254A8"/>
    <w:rsid w:val="00B30A4F"/>
    <w:rsid w:val="00B656CC"/>
    <w:rsid w:val="00BA0A9D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  <w:rsid w:val="7F80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CDBFA"/>
  <w15:chartTrackingRefBased/>
  <w15:docId w15:val="{C5B0A52E-77A6-4A58-94D3-38F8700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2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35CB4D4B53BF48A97D800F595A48AE" ma:contentTypeVersion="3" ma:contentTypeDescription="Opprett et nytt dokument." ma:contentTypeScope="" ma:versionID="ddd156713ecef878dd81a54ffb73a344">
  <xsd:schema xmlns:xsd="http://www.w3.org/2001/XMLSchema" xmlns:xs="http://www.w3.org/2001/XMLSchema" xmlns:p="http://schemas.microsoft.com/office/2006/metadata/properties" xmlns:ns2="9b54f470-f034-4fb7-9df9-5627d3c09307" targetNamespace="http://schemas.microsoft.com/office/2006/metadata/properties" ma:root="true" ma:fieldsID="fe9ec7b716f367f7be3b4649a3cadf61" ns2:_="">
    <xsd:import namespace="9b54f470-f034-4fb7-9df9-5627d3c093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54f470-f034-4fb7-9df9-5627d3c093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EF72E6-4BB2-4241-856C-262D2215F368}"/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3F6A15-3D89-443B-BF70-92AE24F7E2D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31807206-D80D-4D23-AF8C-397B1739B19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 - mal uten overskrift nummer.dotx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Trond Sandsør Arntsen</cp:lastModifiedBy>
  <cp:revision>4</cp:revision>
  <dcterms:created xsi:type="dcterms:W3CDTF">2023-06-30T10:59:00Z</dcterms:created>
  <dcterms:modified xsi:type="dcterms:W3CDTF">2026-02-24T09:39:24Z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0x010100A835CB4D4B53BF48A97D800F595A48AE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