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B6628" w:rsidR="00BB6628" w:rsidP="00BB6628" w:rsidRDefault="00BB6628" w14:paraId="7E2D8F2F" w14:textId="39FC1B75">
      <w:pPr>
        <w:pStyle w:val="Tittel"/>
      </w:pPr>
      <w:r w:rsidR="00BB6628">
        <w:rPr/>
        <w:t>Egenrapportering</w:t>
      </w:r>
      <w:r w:rsidR="000C732C">
        <w:rPr/>
        <w:t xml:space="preserve"> </w:t>
      </w:r>
      <w:r w:rsidR="00EB71C5">
        <w:rPr/>
        <w:t>- akrim</w:t>
      </w:r>
    </w:p>
    <w:p w:rsidRPr="00BB6628" w:rsidR="00BB6628" w:rsidP="00BB6628" w:rsidRDefault="00EB71C5" w14:paraId="34DAF4E9" w14:textId="00888788">
      <w:pPr>
        <w:pStyle w:val="Overskrift1"/>
      </w:pPr>
      <w:r>
        <w:t>Generelt</w:t>
      </w:r>
    </w:p>
    <w:p w:rsidR="00BB6628" w:rsidP="00FF52D8" w:rsidRDefault="00BB6628" w14:paraId="4EF26BC8" w14:textId="5FE8D1EA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Pr="00DD23DB" w:rsidR="005A08F2">
        <w:rPr>
          <w:u w:val="single"/>
        </w:rPr>
        <w:t xml:space="preserve">(eget) </w:t>
      </w:r>
      <w:r w:rsidRPr="00DD23DB" w:rsidR="00704F8D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Pr="00DD23DB" w:rsidR="00704F8D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:rsidTr="00215AB8" w14:paraId="2B98CD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215AB8" w:rsidP="00FF52D8" w:rsidRDefault="00215AB8" w14:paraId="10477BB3" w14:textId="7B4A650F">
            <w:r>
              <w:t>Informasjon</w:t>
            </w:r>
          </w:p>
        </w:tc>
        <w:tc>
          <w:tcPr>
            <w:tcW w:w="5619" w:type="dxa"/>
          </w:tcPr>
          <w:p w:rsidR="00215AB8" w:rsidP="00FF52D8" w:rsidRDefault="00215AB8" w14:paraId="216144CA" w14:textId="7013DC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:rsidTr="00215AB8" w14:paraId="41DBEE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51DA907" w14:textId="77777777">
            <w:r>
              <w:t>Leverandør:</w:t>
            </w:r>
          </w:p>
        </w:tc>
        <w:tc>
          <w:tcPr>
            <w:tcW w:w="5619" w:type="dxa"/>
          </w:tcPr>
          <w:p w:rsidR="00BB6628" w:rsidP="00FF52D8" w:rsidRDefault="00BB6628" w14:paraId="1DEA55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1661032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D6A842B" w14:textId="77777777">
            <w:r>
              <w:t>Organisasjonsnummer leverandør:</w:t>
            </w:r>
          </w:p>
        </w:tc>
        <w:tc>
          <w:tcPr>
            <w:tcW w:w="5619" w:type="dxa"/>
          </w:tcPr>
          <w:p w:rsidR="00BB6628" w:rsidP="00FF52D8" w:rsidRDefault="00BB6628" w14:paraId="6A5D3F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48A01E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2C2BC32" w14:textId="77777777">
            <w:r>
              <w:t>Land foretaket er registrert i:</w:t>
            </w:r>
          </w:p>
        </w:tc>
        <w:tc>
          <w:tcPr>
            <w:tcW w:w="5619" w:type="dxa"/>
          </w:tcPr>
          <w:p w:rsidR="00BB6628" w:rsidP="00FF52D8" w:rsidRDefault="00BB6628" w14:paraId="23BA99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C5AD2D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1B125F7" w14:textId="77777777">
            <w:r>
              <w:t>Kontrakts-/avtalenummer:</w:t>
            </w:r>
          </w:p>
        </w:tc>
        <w:tc>
          <w:tcPr>
            <w:tcW w:w="5619" w:type="dxa"/>
          </w:tcPr>
          <w:p w:rsidR="00BB6628" w:rsidP="00FF52D8" w:rsidRDefault="00BB6628" w14:paraId="440A5B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DC95F4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5E6951" w:rsidR="00BB6628" w:rsidP="00FF52D8" w:rsidRDefault="00BB6628" w14:paraId="2357EF08" w14:textId="77777777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:rsidR="00BB6628" w:rsidP="00FF52D8" w:rsidRDefault="00BB6628" w14:paraId="7F79C6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563B5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3158155C" w14:textId="77777777">
            <w:r>
              <w:t>Varighet kontrakt:</w:t>
            </w:r>
          </w:p>
        </w:tc>
        <w:tc>
          <w:tcPr>
            <w:tcW w:w="5619" w:type="dxa"/>
          </w:tcPr>
          <w:p w:rsidR="00BB6628" w:rsidP="00FF52D8" w:rsidRDefault="00BB6628" w14:paraId="1B382E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9A8B4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6D2D7BF7" w14:textId="77777777">
            <w:r>
              <w:t>Svarfrist:</w:t>
            </w:r>
          </w:p>
        </w:tc>
        <w:tc>
          <w:tcPr>
            <w:tcW w:w="5619" w:type="dxa"/>
          </w:tcPr>
          <w:p w:rsidR="00BB6628" w:rsidP="00FF52D8" w:rsidRDefault="00BB6628" w14:paraId="04F9AE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B6628" w:rsidP="00FF52D8" w:rsidRDefault="00BB6628" w14:paraId="581315FA" w14:textId="77777777"/>
    <w:p w:rsidR="00BB6628" w:rsidP="00FF52D8" w:rsidRDefault="00BB6628" w14:paraId="6F3EF674" w14:textId="77777777"/>
    <w:p w:rsidR="00BB6628" w:rsidP="00FF52D8" w:rsidRDefault="00BB6628" w14:paraId="5D81A9CA" w14:textId="77777777"/>
    <w:p w:rsidR="00BB6628" w:rsidP="00FF52D8" w:rsidRDefault="00BB6628" w14:paraId="525B88B7" w14:textId="77777777"/>
    <w:p w:rsidR="00BB6628" w:rsidP="00FF52D8" w:rsidRDefault="00BB6628" w14:paraId="1C98C89F" w14:textId="77777777"/>
    <w:p w:rsidR="00BB6628" w:rsidP="00FF52D8" w:rsidRDefault="00BB6628" w14:paraId="2C554412" w14:textId="77777777">
      <w:r>
        <w:t>…………………………………………..</w:t>
      </w:r>
      <w:r>
        <w:tab/>
      </w:r>
      <w:r>
        <w:tab/>
      </w:r>
      <w:r>
        <w:t>……………………………………………………………………………………………..</w:t>
      </w:r>
    </w:p>
    <w:p w:rsidR="00BB6628" w:rsidP="00FF52D8" w:rsidRDefault="00BB6628" w14:paraId="5E2124E1" w14:textId="77777777">
      <w:r>
        <w:t>Sted, dato</w:t>
      </w:r>
      <w:r>
        <w:tab/>
      </w:r>
      <w:r>
        <w:tab/>
      </w:r>
      <w:r>
        <w:tab/>
      </w:r>
      <w:r>
        <w:tab/>
      </w:r>
      <w:r>
        <w:t>Navn, daglig leder</w:t>
      </w:r>
    </w:p>
    <w:p w:rsidR="00BB6628" w:rsidP="00FF52D8" w:rsidRDefault="00BB6628" w14:paraId="6646377A" w14:textId="2ECB3C42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65883286" w14:paraId="45D8F0E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665E2C5E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Selskapsinformasjon</w:t>
            </w:r>
          </w:p>
        </w:tc>
      </w:tr>
      <w:tr w:rsidR="00BB6628" w:rsidTr="65883286" w14:paraId="58F7499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FF52D8" w:rsidRDefault="00BB6628" w14:paraId="2E9FD20C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FF52D8" w:rsidRDefault="00BB6628" w14:paraId="4449EC4D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FF52D8" w:rsidRDefault="00BB6628" w14:paraId="62FB2CEC" w14:textId="421DAACF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65883286" w14:paraId="4A717E9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5E6951" w:rsidRDefault="00BB6628" w14:paraId="2F8A2E26" w14:textId="23720E17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6319311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587CE531" w14:textId="77777777"/>
        </w:tc>
      </w:tr>
      <w:tr w:rsidR="00BB6628" w:rsidTr="65883286" w14:paraId="15CBE697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FF52D8" w:rsidRDefault="00BB6628" w14:paraId="77A25CDB" w14:textId="0EBE3BC6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2AD12496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34755F0B" w14:textId="77777777"/>
        </w:tc>
      </w:tr>
      <w:tr w:rsidR="00BB6628" w:rsidTr="65883286" w14:paraId="022E15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FF52D8" w:rsidRDefault="00BB6628" w14:paraId="7712D41D" w14:textId="57EBD9FB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28605D5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13E98F60" w14:textId="77777777"/>
        </w:tc>
      </w:tr>
      <w:tr w:rsidR="00BB6628" w:rsidTr="65883286" w14:paraId="5745632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BB6628" w:rsidRDefault="00BB6628" w14:paraId="3CF29ECE" w14:textId="77777777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42C31B28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51F5A19A" w14:textId="77777777"/>
        </w:tc>
      </w:tr>
    </w:tbl>
    <w:p w:rsidR="00BB6628" w:rsidP="00FF52D8" w:rsidRDefault="00BB6628" w14:paraId="1BF93FE3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65883286" w14:paraId="653864D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441498D8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Informasjon om kontraktsarbeidet</w:t>
            </w:r>
          </w:p>
        </w:tc>
      </w:tr>
      <w:tr w:rsidR="00BB6628" w:rsidTr="65883286" w14:paraId="1BD710BD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3F818C29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67EAC4A1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3486361F" w14:textId="3D7EF386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65883286" w14:paraId="423DB70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4A9F57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73A585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045B6BA8" w14:textId="77777777"/>
        </w:tc>
      </w:tr>
      <w:tr w:rsidR="00BB6628" w:rsidTr="65883286" w14:paraId="010BE52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54A3DE83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D9C264D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5A76223A" w14:textId="77777777"/>
        </w:tc>
      </w:tr>
      <w:tr w:rsidR="00BB6628" w:rsidTr="65883286" w14:paraId="435E423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40622FEE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1D58A7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82EB839" w14:textId="77777777"/>
        </w:tc>
      </w:tr>
      <w:tr w:rsidR="00BB6628" w:rsidTr="65883286" w14:paraId="79E0010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2200EB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72E0E27C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85D99BF" w14:textId="77777777"/>
        </w:tc>
      </w:tr>
      <w:tr w:rsidR="00BB6628" w:rsidTr="65883286" w14:paraId="683204E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194AF81" w14:textId="3CE80AEA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601DBDC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70076EC9" w14:textId="77777777"/>
        </w:tc>
      </w:tr>
      <w:tr w:rsidR="00BB6628" w:rsidTr="65883286" w14:paraId="51B67AF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1F259A5" w14:textId="699790F1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t xml:space="preserve">tariffavtaler? Legg i så fall ved lenke til eller kopi av avtale. 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965FF56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9014B67" w14:textId="77777777"/>
        </w:tc>
      </w:tr>
      <w:tr w:rsidR="00BB6628" w:rsidTr="65883286" w14:paraId="0B37325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099548A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754D0C0B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7D40100" w14:textId="77777777"/>
        </w:tc>
      </w:tr>
      <w:tr w:rsidR="00BB6628" w:rsidTr="65883286" w14:paraId="60261B1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5F932F89" w14:textId="7EB3750D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C93853F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26B79A2" w14:textId="77777777"/>
        </w:tc>
      </w:tr>
      <w:tr w:rsidR="00BB6628" w:rsidTr="65883286" w14:paraId="7602CDC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30E9EFAA" w14:textId="459E8289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99C09FA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12377EA9" w14:textId="77777777"/>
        </w:tc>
      </w:tr>
    </w:tbl>
    <w:p w:rsidR="00BB6628" w:rsidP="00FF52D8" w:rsidRDefault="00BB6628" w14:paraId="649CD72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65883286" w14:paraId="4BAFF62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6FF601CD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Lønns- og arbeidsvilkår</w:t>
            </w:r>
          </w:p>
        </w:tc>
      </w:tr>
      <w:tr w:rsidR="00BB6628" w:rsidTr="65883286" w14:paraId="28050E1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3882361E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7662E67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4B30BE65" w14:textId="5E56BBDF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65883286" w14:paraId="2231A68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4F99929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5675A4D1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7A40C77B" w14:textId="77777777"/>
        </w:tc>
      </w:tr>
      <w:tr w:rsidR="00BB6628" w:rsidTr="65883286" w14:paraId="57CAA90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5CF6C93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61853F2F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FD5CA9C" w14:textId="77777777"/>
        </w:tc>
      </w:tr>
      <w:tr w:rsidR="00BB6628" w:rsidTr="65883286" w14:paraId="3E8349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4C329AB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E223A7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229F406" w14:textId="77777777"/>
        </w:tc>
      </w:tr>
      <w:tr w:rsidR="00BB6628" w:rsidTr="65883286" w14:paraId="43AAA30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4D9EB3A8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5C5F1AD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7953F4F" w14:textId="77777777"/>
        </w:tc>
      </w:tr>
      <w:tr w:rsidR="00BB6628" w:rsidTr="65883286" w14:paraId="02416DC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BB6628" w:rsidRDefault="00BB6628" w14:paraId="043DEC0A" w14:textId="77777777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hAnsi="Calibri" w:eastAsia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78BC3570" w:rsidRDefault="00BB6628" w14:paraId="5694E59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78BC3570" w:rsidRDefault="00BB6628" w14:paraId="2938C745" w14:textId="77777777"/>
        </w:tc>
      </w:tr>
    </w:tbl>
    <w:p w:rsidR="00BB6628" w:rsidP="00FF52D8" w:rsidRDefault="00BB6628" w14:paraId="231BFD66" w14:textId="6D02A3B3"/>
    <w:p w:rsidR="00D72690" w:rsidP="00FF52D8" w:rsidRDefault="00D72690" w14:paraId="194EF36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2684CAE0" w14:paraId="1B22C7D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03D4F0B3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Tilsyn/pålegg fra Arbeidstilsynet og andre kontrolletater</w:t>
            </w:r>
          </w:p>
        </w:tc>
      </w:tr>
      <w:tr w:rsidR="00BB6628" w:rsidTr="2684CAE0" w14:paraId="62DB8B5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205846A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759BA1E6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6E9EF2F5" w14:textId="675D5AF2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2684CAE0" w14:paraId="6075E66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B7CE5C4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187584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6052B851" w14:textId="77777777"/>
        </w:tc>
      </w:tr>
      <w:tr w:rsidR="00BB6628" w:rsidTr="2684CAE0" w14:paraId="61B66EB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615A5C3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784EC3A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167445D" w14:textId="77777777"/>
        </w:tc>
      </w:tr>
      <w:tr w:rsidR="00BB6628" w:rsidTr="2684CAE0" w14:paraId="12D1BFC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D72690" w:rsidRDefault="00BB6628" w14:paraId="6A7FFF41" w14:textId="7697BB49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4B705760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FD4D3E5" w14:textId="77777777"/>
        </w:tc>
      </w:tr>
      <w:tr w:rsidR="00D72690" w:rsidTr="2684CAE0" w14:paraId="77D3CD0F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D41423" w:rsidR="00D72690" w:rsidP="00D72690" w:rsidRDefault="00D72690" w14:paraId="4FBCB50F" w14:textId="77777777">
            <w:pPr>
              <w:pStyle w:val="Listeavsnitt"/>
            </w:pPr>
            <w:r w:rsidRPr="00D41423">
              <w:t>For svar på alle spørsmål gjelder dette:</w:t>
            </w:r>
          </w:p>
          <w:p w:rsidR="00D72690" w:rsidP="00D72690" w:rsidRDefault="00D72690" w14:paraId="157AD5F2" w14:textId="77777777">
            <w:pPr>
              <w:pStyle w:val="Listeavsnitt"/>
            </w:pPr>
          </w:p>
          <w:p w:rsidRPr="00F57F04" w:rsidR="00D72690" w:rsidP="00D72690" w:rsidRDefault="00D72690" w14:paraId="0CDBF89B" w14:textId="246E620F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D72690" w:rsidP="00D343AB" w:rsidRDefault="00D72690" w14:paraId="6DDD043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D72690" w:rsidP="00D343AB" w:rsidRDefault="00D72690" w14:paraId="52F76468" w14:textId="77777777"/>
        </w:tc>
      </w:tr>
    </w:tbl>
    <w:p w:rsidR="00BB6628" w:rsidP="00FF52D8" w:rsidRDefault="00BB6628" w14:paraId="13B5EE23" w14:textId="72594FA3"/>
    <w:p w:rsidRPr="00512B3B" w:rsidR="00512B3B" w:rsidP="008F2B11" w:rsidRDefault="00512B3B" w14:paraId="45650D1F" w14:textId="77777777"/>
    <w:sectPr w:rsidRPr="00512B3B" w:rsidR="00512B3B" w:rsidSect="00172E83"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38E" w:rsidP="008A6B54" w:rsidRDefault="00B8238E" w14:paraId="245D24B8" w14:textId="77777777">
      <w:pPr>
        <w:spacing w:after="0" w:line="240" w:lineRule="auto"/>
      </w:pPr>
      <w:r>
        <w:separator/>
      </w:r>
    </w:p>
  </w:endnote>
  <w:endnote w:type="continuationSeparator" w:id="0">
    <w:p w:rsidR="00B8238E" w:rsidP="008A6B54" w:rsidRDefault="00B8238E" w14:paraId="22E1AA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Pr="00907B33" w:rsidR="0001190D" w:rsidTr="00BB6628" w14:paraId="31532EDB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907B33" w:rsidR="0001190D" w:rsidP="0001190D" w:rsidRDefault="0001190D" w14:paraId="3BF39E45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0C0B875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BB6628" w14:paraId="4DD2DD5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BD5AA6" w:rsidR="0001190D" w:rsidP="0001190D" w:rsidRDefault="00BB6628" w14:paraId="5F3947C5" w14:textId="2613F60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338343F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D82AD3F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Pr="00907B33" w:rsidR="004F084A" w:rsidTr="00BB6628" w14:paraId="493648E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907B33" w:rsidR="004F084A" w:rsidP="004F084A" w:rsidRDefault="004F084A" w14:paraId="20C2A113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65AA16B7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BB6628" w14:paraId="1A61BD93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BD5AA6" w:rsidR="004F084A" w:rsidP="004F084A" w:rsidRDefault="00BB6628" w14:paraId="42972792" w14:textId="32525882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3BD5F696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32B2652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38E" w:rsidP="008A6B54" w:rsidRDefault="00B8238E" w14:paraId="48DBB0BC" w14:textId="77777777">
      <w:pPr>
        <w:spacing w:after="0" w:line="240" w:lineRule="auto"/>
      </w:pPr>
      <w:r>
        <w:separator/>
      </w:r>
    </w:p>
  </w:footnote>
  <w:footnote w:type="continuationSeparator" w:id="0">
    <w:p w:rsidR="00B8238E" w:rsidP="008A6B54" w:rsidRDefault="00B8238E" w14:paraId="456CEC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235E0B43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09B8A66F" w14:textId="2276AE5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65883286" w:rsidR="65883286">
      <w:rPr>
        <w:sz w:val="18"/>
        <w:szCs w:val="18"/>
      </w:rPr>
      <w:t xml:space="preserve">2022/15351 - Vintervedlikehold Oslo universitetssykehus HF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  <w:rsid w:val="2684CAE0"/>
    <w:rsid w:val="6588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2246B35317E34BAFAD03080284879B" ma:contentTypeVersion="3" ma:contentTypeDescription="Opprett et nytt dokument." ma:contentTypeScope="" ma:versionID="5e6c15d684d46e77aceb6520b95118ea">
  <xsd:schema xmlns:xsd="http://www.w3.org/2001/XMLSchema" xmlns:xs="http://www.w3.org/2001/XMLSchema" xmlns:p="http://schemas.microsoft.com/office/2006/metadata/properties" xmlns:ns2="b016adc3-4424-4ce7-9776-1ed167b38eb4" targetNamespace="http://schemas.microsoft.com/office/2006/metadata/properties" ma:root="true" ma:fieldsID="87b36a65f09fe60a89bbb3ff5ed29dfc" ns2:_="">
    <xsd:import namespace="b016adc3-4424-4ce7-9776-1ed167b38e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6adc3-4424-4ce7-9776-1ed167b38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D3B42B-1774-484D-B667-7A7D2DC3BC0C}"/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Julie Schønemann</lastModifiedBy>
  <revision>26</revision>
  <dcterms:created xsi:type="dcterms:W3CDTF">2024-01-15T14:29:00.0000000Z</dcterms:created>
  <dcterms:modified xsi:type="dcterms:W3CDTF">2026-06-09T10:34:56.4197878Z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0x010100482246B35317E34BAFAD03080284879B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