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D026A" w:rsidP="00137312" w:rsidRDefault="00BD026A" w14:paraId="6556B9AE" w14:textId="11006902">
      <w:pPr>
        <w:pStyle w:val="Tittel"/>
      </w:pPr>
      <w:r>
        <w:t>Morselskapsgaranti</w:t>
      </w:r>
    </w:p>
    <w:p w:rsidR="00BD026A" w:rsidP="00137312" w:rsidRDefault="00BD026A" w14:paraId="4B1E34A2" w14:textId="77777777"/>
    <w:p w:rsidR="00BD026A" w:rsidP="4FC89582" w:rsidRDefault="00BD026A" w14:paraId="60D5FE52" w14:textId="2D1F650B">
      <w:pPr>
        <w:rPr>
          <w:color w:val="auto"/>
        </w:rPr>
      </w:pPr>
      <w:r w:rsidR="00BD026A">
        <w:rPr/>
        <w:t xml:space="preserve">Denne garantien er gitt av </w:t>
      </w:r>
      <w:r w:rsidRPr="4FC89582" w:rsidR="00BD026A">
        <w:rPr>
          <w:color w:val="1A588E" w:themeColor="background2" w:themeTint="FF" w:themeShade="80"/>
        </w:rPr>
        <w:t>[firma]</w:t>
      </w:r>
      <w:r w:rsidR="00BD026A">
        <w:rPr/>
        <w:t xml:space="preserve"> </w:t>
      </w:r>
      <w:r w:rsidR="00BD026A">
        <w:rPr/>
        <w:t xml:space="preserve">(heretter kalt Morselskapet) org. nr. </w:t>
      </w:r>
      <w:r w:rsidRPr="4FC89582" w:rsidR="00BD026A">
        <w:rPr>
          <w:color w:val="1A588E" w:themeColor="background2" w:themeTint="FF" w:themeShade="80"/>
        </w:rPr>
        <w:t xml:space="preserve">xxx </w:t>
      </w:r>
      <w:r w:rsidRPr="4FC89582" w:rsidR="00BD026A">
        <w:rPr>
          <w:color w:val="1A588E" w:themeColor="background2" w:themeTint="FF" w:themeShade="80"/>
        </w:rPr>
        <w:t>xxx</w:t>
      </w:r>
      <w:r w:rsidRPr="4FC89582" w:rsidR="00BD026A">
        <w:rPr>
          <w:color w:val="1A588E" w:themeColor="background2" w:themeTint="FF" w:themeShade="80"/>
        </w:rPr>
        <w:t xml:space="preserve"> </w:t>
      </w:r>
      <w:r w:rsidRPr="4FC89582" w:rsidR="00BD026A">
        <w:rPr>
          <w:color w:val="1A588E" w:themeColor="background2" w:themeTint="FF" w:themeShade="80"/>
        </w:rPr>
        <w:t>xxx</w:t>
      </w:r>
      <w:r w:rsidRPr="4FC89582" w:rsidR="00BD026A">
        <w:rPr>
          <w:color w:val="1A588E" w:themeColor="background2" w:themeTint="FF" w:themeShade="80"/>
        </w:rPr>
        <w:t xml:space="preserve"> </w:t>
      </w:r>
      <w:r w:rsidR="00BD026A">
        <w:rPr/>
        <w:t xml:space="preserve">til de </w:t>
      </w:r>
      <w:r w:rsidRPr="4FC89582" w:rsidR="00BD026A">
        <w:rPr>
          <w:color w:val="auto"/>
        </w:rPr>
        <w:t>lokale</w:t>
      </w:r>
      <w:r w:rsidRPr="4FC89582" w:rsidR="00BD026A">
        <w:rPr>
          <w:color w:val="1A588E" w:themeColor="background2" w:themeTint="FF" w:themeShade="80"/>
        </w:rPr>
        <w:t xml:space="preserve"> </w:t>
      </w:r>
      <w:r w:rsidR="00BD026A">
        <w:rPr/>
        <w:t>helseforetakene v/Sykehusinnkjøp HF.</w:t>
      </w:r>
    </w:p>
    <w:p w:rsidR="00BD026A" w:rsidP="00137312" w:rsidRDefault="00BD026A" w14:paraId="0C8A76F8" w14:noSpellErr="1" w14:textId="03AF501A">
      <w:r w:rsidR="00BD026A">
        <w:rPr/>
        <w:t xml:space="preserve">Morselskapet garanterer med dette, Datterselskapets fulle gjennomføring av alle forpliktelser Datterselskapet inngår slik det </w:t>
      </w:r>
      <w:r w:rsidR="00BD026A">
        <w:rPr/>
        <w:t>fremgår</w:t>
      </w:r>
      <w:r w:rsidR="00BD026A">
        <w:rPr/>
        <w:t xml:space="preserve"> av en eventuell kontrakt med de </w:t>
      </w:r>
      <w:r w:rsidRPr="4FC89582" w:rsidR="00BD026A">
        <w:rPr>
          <w:color w:val="1A588E" w:themeColor="background2" w:themeTint="FF" w:themeShade="80"/>
        </w:rPr>
        <w:t>lokale</w:t>
      </w:r>
      <w:r w:rsidRPr="4FC89582" w:rsidR="177CC72F">
        <w:rPr>
          <w:color w:val="1A588E" w:themeColor="background2" w:themeTint="FF" w:themeShade="80"/>
        </w:rPr>
        <w:t xml:space="preserve"> </w:t>
      </w:r>
      <w:r w:rsidR="00BD026A">
        <w:rPr/>
        <w:t>helseforetakene v/Sykehusinnkjøp HF.</w:t>
      </w:r>
    </w:p>
    <w:p w:rsidR="00BD026A" w:rsidP="00137312" w:rsidRDefault="00BD026A" w14:paraId="3702C024" w14:textId="77777777">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rsidR="00BD026A" w:rsidP="00137312" w:rsidRDefault="00BD026A" w14:paraId="7F91F9D2" w14:textId="77777777">
      <w:r>
        <w:t>Morselskapet inngår avtale og samtykker med de regionale helseforetakene v/Sykehusinnkjøp HF om at:</w:t>
      </w:r>
    </w:p>
    <w:p w:rsidR="00BD026A" w:rsidP="00BD026A" w:rsidRDefault="00BD026A" w14:paraId="1E29D7D7" w14:textId="77777777">
      <w:pPr>
        <w:pStyle w:val="Listeavsnitt"/>
        <w:numPr>
          <w:ilvl w:val="0"/>
          <w:numId w:val="1"/>
        </w:numPr>
      </w:pPr>
      <w:r>
        <w:t>enhver endring av kontraktens betingelser,</w:t>
      </w:r>
    </w:p>
    <w:p w:rsidR="00BD026A" w:rsidP="00BD026A" w:rsidRDefault="00BD026A" w14:paraId="464A11F8" w14:textId="77777777">
      <w:pPr>
        <w:pStyle w:val="Listeavsnitt"/>
        <w:numPr>
          <w:ilvl w:val="0"/>
          <w:numId w:val="1"/>
        </w:numPr>
      </w:pPr>
      <w:r>
        <w:t>enhver modifikasjon av kontrakten,</w:t>
      </w:r>
    </w:p>
    <w:p w:rsidR="00BD026A" w:rsidP="00BD026A" w:rsidRDefault="00BD026A" w14:paraId="22A04025" w14:textId="77777777">
      <w:pPr>
        <w:pStyle w:val="Listeavsnitt"/>
        <w:numPr>
          <w:ilvl w:val="0"/>
          <w:numId w:val="1"/>
        </w:numPr>
      </w:pPr>
      <w:r>
        <w:t>en eventuell overenskomst om et oppdrag, eller inngåelsen av en kontrakt, og</w:t>
      </w:r>
    </w:p>
    <w:p w:rsidR="00BD026A" w:rsidP="00BD026A" w:rsidRDefault="00BD026A" w14:paraId="78C9983D" w14:textId="77777777">
      <w:pPr>
        <w:pStyle w:val="Listeavsnitt"/>
        <w:numPr>
          <w:ilvl w:val="0"/>
          <w:numId w:val="1"/>
        </w:numPr>
      </w:pPr>
      <w:r>
        <w:t xml:space="preserve">innrømmelse av henstand eller forlengelse av tidsfrister for Datterselskapet, </w:t>
      </w:r>
    </w:p>
    <w:p w:rsidR="00BD026A" w:rsidP="00137312" w:rsidRDefault="00BD026A" w14:paraId="68E26354" w14:textId="77777777">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rsidR="00BD026A" w:rsidP="00137312" w:rsidRDefault="00BD026A" w14:paraId="5009816E" w14:textId="77777777"/>
    <w:p w:rsidR="00BD026A" w:rsidP="00137312" w:rsidRDefault="00BD026A" w14:paraId="17B732BA" w14:textId="77777777"/>
    <w:p w:rsidR="00BD026A" w:rsidP="00137312" w:rsidRDefault="00BD026A" w14:paraId="6A21D446" w14:textId="77777777">
      <w:r>
        <w:t xml:space="preserve">Underskrevet på vegne av Morselskapet </w:t>
      </w:r>
    </w:p>
    <w:p w:rsidR="00BD026A" w:rsidP="00137312" w:rsidRDefault="00BD026A" w14:paraId="2ED95EF1" w14:textId="77777777"/>
    <w:p w:rsidRPr="00512B3B" w:rsidR="00512B3B" w:rsidP="008F2B11" w:rsidRDefault="00BD026A" w14:paraId="04A9F843" w14:textId="2216F092">
      <w:r>
        <w:t>___________________________</w:t>
      </w:r>
      <w:r w:rsidR="00CC7357">
        <w:tab/>
      </w:r>
      <w:r w:rsidR="00CC7357">
        <w:t>__________________________________________________</w:t>
      </w:r>
      <w:r w:rsidR="00CC7357">
        <w:br/>
      </w:r>
      <w:r w:rsidR="00CC7357">
        <w:t>Sted og Dato</w:t>
      </w:r>
      <w:r w:rsidR="00CC7357">
        <w:tab/>
      </w:r>
      <w:r w:rsidR="00CC7357">
        <w:tab/>
      </w:r>
      <w:r w:rsidR="00CC7357">
        <w:tab/>
      </w:r>
      <w:r w:rsidR="00CC7357">
        <w:tab/>
      </w:r>
      <w:r w:rsidR="00CC7357">
        <w:t>Navn og Tittel</w:t>
      </w:r>
    </w:p>
    <w:sectPr w:rsidRPr="00512B3B" w:rsidR="00512B3B" w:rsidSect="00172E83">
      <w:footerReference w:type="default" r:id="rId11"/>
      <w:headerReference w:type="first" r:id="rId12"/>
      <w:footerReference w:type="first" r:id="rId13"/>
      <w:pgSz w:w="11906" w:h="16838" w:orient="portrait"/>
      <w:pgMar w:top="1701" w:right="1418" w:bottom="1418" w:left="1418" w:header="737" w:footer="284" w:gutter="0"/>
      <w:cols w:space="708"/>
      <w:titlePg/>
      <w:docGrid w:linePitch="360"/>
      <w:headerReference w:type="default" r:id="R76e56613d63146d7"/>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2593C" w:rsidP="008A6B54" w:rsidRDefault="00C2593C" w14:paraId="10DC1FA3" w14:textId="77777777">
      <w:pPr>
        <w:spacing w:after="0" w:line="240" w:lineRule="auto"/>
      </w:pPr>
      <w:r>
        <w:separator/>
      </w:r>
    </w:p>
  </w:endnote>
  <w:endnote w:type="continuationSeparator" w:id="0">
    <w:p w:rsidR="00C2593C" w:rsidP="008A6B54" w:rsidRDefault="00C2593C" w14:paraId="5EBEA51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01190D" w:rsidTr="00413353" w14:paraId="3BAC16C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01190D" w:rsidP="0001190D" w:rsidRDefault="0001190D" w14:paraId="684C877B"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01190D" w:rsidP="0001190D" w:rsidRDefault="0001190D" w14:paraId="5AF67324"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01190D" w:rsidTr="00413353" w14:paraId="2FEC6ED0"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BD5AA6" w:rsidR="0001190D" w:rsidP="0001190D" w:rsidRDefault="00BD026A" w14:paraId="53F29CF2" w14:textId="45431169">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rsidRPr="00907B33" w:rsidR="0001190D" w:rsidP="0001190D" w:rsidRDefault="0001190D" w14:paraId="1D7BC2CA"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01190D" w:rsidR="004B54E4" w:rsidP="0001190D" w:rsidRDefault="004B54E4" w14:paraId="1C63FA94"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4F084A" w:rsidTr="003D3F41" w14:paraId="1479039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4F084A" w:rsidP="004F084A" w:rsidRDefault="004F084A" w14:paraId="0791BDBC"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4F084A" w:rsidP="004F084A" w:rsidRDefault="004F084A" w14:paraId="7D287763"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4F084A" w:rsidTr="003D3F41" w14:paraId="03FD4887"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BD5AA6" w:rsidR="004F084A" w:rsidP="004F084A" w:rsidRDefault="00BD026A" w14:paraId="018C27DB" w14:textId="1BED263B">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rsidRPr="00907B33" w:rsidR="004F084A" w:rsidP="004F084A" w:rsidRDefault="004F084A" w14:paraId="78E1A82A"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rsidR="004F084A" w:rsidRDefault="004F084A" w14:paraId="26D4060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2593C" w:rsidP="008A6B54" w:rsidRDefault="00C2593C" w14:paraId="206968F7" w14:textId="77777777">
      <w:pPr>
        <w:spacing w:after="0" w:line="240" w:lineRule="auto"/>
      </w:pPr>
      <w:r>
        <w:separator/>
      </w:r>
    </w:p>
  </w:footnote>
  <w:footnote w:type="continuationSeparator" w:id="0">
    <w:p w:rsidR="00C2593C" w:rsidP="008A6B54" w:rsidRDefault="00C2593C" w14:paraId="39D8E5E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E3FC0" w:rsidR="004F084A" w:rsidP="4FC89582" w:rsidRDefault="00CC7357" w14:paraId="36C65ECB" w14:textId="1F8120D4">
    <w:pPr>
      <w:rPr>
        <w:noProof w:val="0"/>
        <w:sz w:val="26"/>
        <w:szCs w:val="26"/>
        <w:lang w:val="nb-NO"/>
      </w:rPr>
    </w:pPr>
    <w:r w:rsidRPr="4FC89582" w:rsidR="4FC89582">
      <w:rPr>
        <w:rFonts w:ascii="Calibri" w:hAnsi="Calibri" w:eastAsia="Calibri" w:cs="Calibri"/>
        <w:b w:val="0"/>
        <w:bCs w:val="0"/>
        <w:i w:val="0"/>
        <w:iCs w:val="0"/>
        <w:caps w:val="0"/>
        <w:smallCaps w:val="0"/>
        <w:noProof w:val="0"/>
        <w:color w:val="002F87"/>
        <w:sz w:val="26"/>
        <w:szCs w:val="26"/>
        <w:lang w:val="nb-NO"/>
      </w:rPr>
      <w:t>2022/15351 - Vintervedlikehold Oslo universitetssykehus HF</w:t>
    </w:r>
  </w:p>
  <w:p w:rsidRPr="005E3FC0" w:rsidR="004F084A" w:rsidP="00CC7357" w:rsidRDefault="00CC7357" w14:paraId="48C26EF3" w14:textId="6600819F">
    <w:pPr>
      <w:pStyle w:val="Topptekst"/>
      <w:rPr>
        <w:sz w:val="18"/>
        <w:szCs w:val="18"/>
      </w:rPr>
    </w:pPr>
  </w:p>
</w:hdr>
</file>

<file path=word/header2.xml><?xml version="1.0" encoding="utf-8"?>
<w:hd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3020"/>
      <w:gridCol w:w="3020"/>
      <w:gridCol w:w="3020"/>
    </w:tblGrid>
    <w:tr w:rsidR="2E334CA9" w:rsidTr="2E334CA9" w14:paraId="185FAC81">
      <w:trPr>
        <w:trHeight w:val="300"/>
      </w:trPr>
      <w:tc>
        <w:tcPr>
          <w:tcW w:w="3020" w:type="dxa"/>
          <w:tcMar/>
        </w:tcPr>
        <w:p w:rsidR="2E334CA9" w:rsidP="2E334CA9" w:rsidRDefault="2E334CA9" w14:paraId="5FB0AAB1" w14:textId="48BD21FF">
          <w:pPr>
            <w:pStyle w:val="Topptekst"/>
            <w:bidi w:val="0"/>
            <w:ind w:left="-115"/>
            <w:jc w:val="left"/>
          </w:pPr>
        </w:p>
      </w:tc>
      <w:tc>
        <w:tcPr>
          <w:tcW w:w="3020" w:type="dxa"/>
          <w:tcMar/>
        </w:tcPr>
        <w:p w:rsidR="2E334CA9" w:rsidP="2E334CA9" w:rsidRDefault="2E334CA9" w14:paraId="79780652" w14:textId="699B9008">
          <w:pPr>
            <w:pStyle w:val="Topptekst"/>
            <w:bidi w:val="0"/>
            <w:jc w:val="center"/>
          </w:pPr>
        </w:p>
      </w:tc>
      <w:tc>
        <w:tcPr>
          <w:tcW w:w="3020" w:type="dxa"/>
          <w:tcMar/>
        </w:tcPr>
        <w:p w:rsidR="2E334CA9" w:rsidP="2E334CA9" w:rsidRDefault="2E334CA9" w14:paraId="29B8C5AB" w14:textId="2AE03142">
          <w:pPr>
            <w:pStyle w:val="Topptekst"/>
            <w:bidi w:val="0"/>
            <w:ind w:right="-115"/>
            <w:jc w:val="right"/>
          </w:pPr>
        </w:p>
      </w:tc>
    </w:tr>
  </w:tbl>
  <w:p w:rsidR="2E334CA9" w:rsidP="2E334CA9" w:rsidRDefault="2E334CA9" w14:paraId="3CD6AEF7" w14:textId="7B6025B7">
    <w:pPr>
      <w:pStyle w:val="Topptekst"/>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 w:val="03D29987"/>
    <w:rsid w:val="177CC72F"/>
    <w:rsid w:val="2E334CA9"/>
    <w:rsid w:val="4FC89582"/>
    <w:rsid w:val="6799156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9"/>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9"/>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color w:val="auto"/>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l2br w:val="nil"/>
          <w:tr2bl w:val="nil"/>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5.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microsoft.com/office/2016/09/relationships/commentsIds" Target="commentsIds.xml" Id="R044f6a875387465f" /><Relationship Type="http://schemas.microsoft.com/office/2011/relationships/commentsExtended" Target="commentsExtended.xml" Id="R1020da7fbca94ece" /><Relationship Type="http://schemas.microsoft.com/office/2011/relationships/people" Target="people.xml" Id="R29b348ef4ed342ca" /><Relationship Type="http://schemas.openxmlformats.org/officeDocument/2006/relationships/header" Target="header2.xml" Id="R76e56613d63146d7"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706b671796746379fc435e5ab8acaf9 xmlns="1beaa448-81cf-483d-9546-6237366576fe">
      <Terms xmlns="http://schemas.microsoft.com/office/infopath/2007/PartnerControls">
        <TermInfo xmlns="http://schemas.microsoft.com/office/infopath/2007/PartnerControls">
          <TermName xmlns="http://schemas.microsoft.com/office/infopath/2007/PartnerControls">Kladd</TermName>
          <TermId xmlns="http://schemas.microsoft.com/office/infopath/2007/PartnerControls">b4b6a614-00e1-4169-90bb-f9dbedae6a98</TermId>
        </TermInfo>
      </Terms>
    </c706b671796746379fc435e5ab8acaf9>
    <eddf1c2c1da842e2bc8d48adb607c365 xmlns="1beaa448-81cf-483d-9546-6237366576fe">
      <Terms xmlns="http://schemas.microsoft.com/office/infopath/2007/PartnerControls"/>
    </eddf1c2c1da842e2bc8d48adb607c365>
    <TaxCatchAll xmlns="1beaa448-81cf-483d-9546-6237366576fe">
      <Value>1</Value>
    </TaxCatchAll>
    <mb0d347ee0664214bffb1328b3228b3b xmlns="1beaa448-81cf-483d-9546-6237366576fe">
      <Terms xmlns="http://schemas.microsoft.com/office/infopath/2007/PartnerControls"/>
    </mb0d347ee0664214bffb1328b3228b3b>
    <lda629c15bae4e91aa6c7e8cbbdfc8b6 xmlns="1beaa448-81cf-483d-9546-6237366576fe">
      <Terms xmlns="http://schemas.microsoft.com/office/infopath/2007/PartnerControls"/>
    </lda629c15bae4e91aa6c7e8cbbdfc8b6>
    <f692c5fbbf584dd1b4cdb2fc07ec6741 xmlns="1beaa448-81cf-483d-9546-6237366576fe">
      <Terms xmlns="http://schemas.microsoft.com/office/infopath/2007/PartnerControls"/>
    </f692c5fbbf584dd1b4cdb2fc07ec6741>
    <cd34d7d8f9d8445ca63dd03b5376680a xmlns="1beaa448-81cf-483d-9546-6237366576fe">
      <Terms xmlns="http://schemas.microsoft.com/office/infopath/2007/PartnerControls"/>
    </cd34d7d8f9d8445ca63dd03b5376680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Virksomhet" ma:contentTypeID="0x01010083DE3F614A9F7E45B7244B4AF84C313B010068E12051494F6043976FA6A3C7DC0280" ma:contentTypeVersion="4" ma:contentTypeDescription="" ma:contentTypeScope="" ma:versionID="917443195f27efa42252f4fd05a6c184">
  <xsd:schema xmlns:xsd="http://www.w3.org/2001/XMLSchema" xmlns:xs="http://www.w3.org/2001/XMLSchema" xmlns:p="http://schemas.microsoft.com/office/2006/metadata/properties" xmlns:ns2="1beaa448-81cf-483d-9546-6237366576fe" targetNamespace="http://schemas.microsoft.com/office/2006/metadata/properties" ma:root="true" ma:fieldsID="70ce626d78f4fa35b0f39e84db739235" ns2:_="">
    <xsd:import namespace="1beaa448-81cf-483d-9546-6237366576fe"/>
    <xsd:element name="properties">
      <xsd:complexType>
        <xsd:sequence>
          <xsd:element name="documentManagement">
            <xsd:complexType>
              <xsd:all>
                <xsd:element ref="ns2:TaxCatchAll" minOccurs="0"/>
                <xsd:element ref="ns2:TaxCatchAllLabel" minOccurs="0"/>
                <xsd:element ref="ns2:lda629c15bae4e91aa6c7e8cbbdfc8b6" minOccurs="0"/>
                <xsd:element ref="ns2:eddf1c2c1da842e2bc8d48adb607c365" minOccurs="0"/>
                <xsd:element ref="ns2:cd34d7d8f9d8445ca63dd03b5376680a" minOccurs="0"/>
                <xsd:element ref="ns2:f692c5fbbf584dd1b4cdb2fc07ec6741" minOccurs="0"/>
                <xsd:element ref="ns2:mb0d347ee0664214bffb1328b3228b3b" minOccurs="0"/>
                <xsd:element ref="ns2:c706b671796746379fc435e5ab8acaf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a448-81cf-483d-9546-6237366576fe"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72c876e-71af-4c93-8d8a-e6707df262e5}" ma:internalName="TaxCatchAll" ma:showField="CatchAllData" ma:web="e7dde099-d3fd-42f2-a271-fb95cc886748">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b72c876e-71af-4c93-8d8a-e6707df262e5}" ma:internalName="TaxCatchAllLabel" ma:readOnly="true" ma:showField="CatchAllDataLabel" ma:web="e7dde099-d3fd-42f2-a271-fb95cc886748">
      <xsd:complexType>
        <xsd:complexContent>
          <xsd:extension base="dms:MultiChoiceLookup">
            <xsd:sequence>
              <xsd:element name="Value" type="dms:Lookup" maxOccurs="unbounded" minOccurs="0" nillable="true"/>
            </xsd:sequence>
          </xsd:extension>
        </xsd:complexContent>
      </xsd:complexType>
    </xsd:element>
    <xsd:element name="lda629c15bae4e91aa6c7e8cbbdfc8b6" ma:index="11" nillable="true" ma:taxonomy="true" ma:internalName="lda629c15bae4e91aa6c7e8cbbdfc8b6" ma:taxonomyFieldName="SHICategory" ma:displayName="Nasjonal kategori" ma:readOnly="false" ma:fieldId="{5da629c1-5bae-4e91-aa6c-7e8cbbdfc8b6}" ma:sspId="a64a8461-4d9a-4b5d-93bd-86a5dfa08d83" ma:termSetId="f33ad145-2311-4e7c-b4d6-7e0c12852404" ma:anchorId="00000000-0000-0000-0000-000000000000" ma:open="false" ma:isKeyword="false">
      <xsd:complexType>
        <xsd:sequence>
          <xsd:element ref="pc:Terms" minOccurs="0" maxOccurs="1"/>
        </xsd:sequence>
      </xsd:complexType>
    </xsd:element>
    <xsd:element name="eddf1c2c1da842e2bc8d48adb607c365" ma:index="13" nillable="true" ma:taxonomy="true" ma:internalName="eddf1c2c1da842e2bc8d48adb607c365" ma:taxonomyFieldName="SHIBusinessFunction" ma:displayName="Funksjonsområde" ma:readOnly="false" ma:fieldId="{eddf1c2c-1da8-42e2-bc8d-48adb607c365}" ma:sspId="a64a8461-4d9a-4b5d-93bd-86a5dfa08d83" ma:termSetId="c4d1f0c9-91b7-4367-b0d5-61cd668a7e33" ma:anchorId="00000000-0000-0000-0000-000000000000" ma:open="false" ma:isKeyword="false">
      <xsd:complexType>
        <xsd:sequence>
          <xsd:element ref="pc:Terms" minOccurs="0" maxOccurs="1"/>
        </xsd:sequence>
      </xsd:complexType>
    </xsd:element>
    <xsd:element name="cd34d7d8f9d8445ca63dd03b5376680a" ma:index="15" nillable="true" ma:taxonomy="true" ma:internalName="cd34d7d8f9d8445ca63dd03b5376680a" ma:taxonomyFieldName="SHIBusinessUnit" ma:displayName="Virksomhet" ma:readOnly="false" ma:fieldId="{cd34d7d8-f9d8-445c-a63d-d03b5376680a}" ma:sspId="a64a8461-4d9a-4b5d-93bd-86a5dfa08d83" ma:termSetId="2a9f6c55-ab6f-4565-82fd-024a3e32e65c" ma:anchorId="00000000-0000-0000-0000-000000000000" ma:open="false" ma:isKeyword="false">
      <xsd:complexType>
        <xsd:sequence>
          <xsd:element ref="pc:Terms" minOccurs="0" maxOccurs="1"/>
        </xsd:sequence>
      </xsd:complexType>
    </xsd:element>
    <xsd:element name="f692c5fbbf584dd1b4cdb2fc07ec6741" ma:index="17" nillable="true" ma:taxonomy="true" ma:internalName="f692c5fbbf584dd1b4cdb2fc07ec6741" ma:taxonomyFieldName="SHIJournalType" ma:displayName="Journal type" ma:readOnly="false" ma:fieldId="{f692c5fb-bf58-4dd1-b4cd-b2fc07ec6741}" ma:sspId="a64a8461-4d9a-4b5d-93bd-86a5dfa08d83" ma:termSetId="13ad67d4-550c-40ee-889f-7f0faf01682a" ma:anchorId="00000000-0000-0000-0000-000000000000" ma:open="false" ma:isKeyword="false">
      <xsd:complexType>
        <xsd:sequence>
          <xsd:element ref="pc:Terms" minOccurs="0" maxOccurs="1"/>
        </xsd:sequence>
      </xsd:complexType>
    </xsd:element>
    <xsd:element name="mb0d347ee0664214bffb1328b3228b3b" ma:index="19" nillable="true" ma:taxonomy="true" ma:internalName="mb0d347ee0664214bffb1328b3228b3b" ma:taxonomyFieldName="SHIArchiveKey" ma:displayName="Arkivnøkkel" ma:readOnly="false" ma:fieldId="{6b0d347e-e066-4214-bffb-1328b3228b3b}" ma:sspId="a64a8461-4d9a-4b5d-93bd-86a5dfa08d83" ma:termSetId="555acf64-63b3-4647-ab35-9df431e92e91" ma:anchorId="00000000-0000-0000-0000-000000000000" ma:open="false" ma:isKeyword="false">
      <xsd:complexType>
        <xsd:sequence>
          <xsd:element ref="pc:Terms" minOccurs="0" maxOccurs="1"/>
        </xsd:sequence>
      </xsd:complexType>
    </xsd:element>
    <xsd:element name="c706b671796746379fc435e5ab8acaf9" ma:index="21" nillable="true" ma:taxonomy="true" ma:internalName="c706b671796746379fc435e5ab8acaf9" ma:taxonomyFieldName="SHIStatus" ma:displayName="Arkiv Status" ma:readOnly="false" ma:default="1;#Kladd|b4b6a614-00e1-4169-90bb-f9dbedae6a98" ma:fieldId="{c706b671-7967-4637-9fc4-35e5ab8acaf9}" ma:sspId="a64a8461-4d9a-4b5d-93bd-86a5dfa08d83" ma:termSetId="feb584b6-942d-49a6-99c2-a50b93abe89a"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a64a8461-4d9a-4b5d-93bd-86a5dfa08d83" ContentTypeId="0x01010083DE3F614A9F7E45B7244B4AF84C313B01" PreviousValue="false" LastSyncTimeStamp="2024-11-22T12:42:22.367Z"/>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3163F544-D9F0-4B47-B4EB-7212780C868E}"/>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5.xml><?xml version="1.0" encoding="utf-8"?>
<ds:datastoreItem xmlns:ds="http://schemas.openxmlformats.org/officeDocument/2006/customXml" ds:itemID="{0924A9B8-159F-4FB4-B868-FB64668F490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 - mal uten overskrift nummer.dotx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Julie Schønemann</cp:lastModifiedBy>
  <cp:revision>7</cp:revision>
  <dcterms:created xsi:type="dcterms:W3CDTF">2023-07-07T12:48:00Z</dcterms:created>
  <dcterms:modified xsi:type="dcterms:W3CDTF">2026-06-09T10:42:40Z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0x01010083DE3F614A9F7E45B7244B4AF84C313B010068E12051494F6043976FA6A3C7DC0280</vt:lpwstr>
  </property>
  <property fmtid="{D5CDD505-2E9C-101B-9397-08002B2CF9AE}" pid="3" name="c706b671796746379fc435e5ab8acaf9">
    <vt:lpwstr>Kladd|b4b6a614-00e1-4169-90bb-f9dbedae6a98</vt:lpwstr>
  </property>
  <property fmtid="{D5CDD505-2E9C-101B-9397-08002B2CF9AE}" pid="4" name="TaxCatchAll">
    <vt:lpwstr>1;#Kladd</vt:lpwstr>
  </property>
  <property fmtid="{D5CDD505-2E9C-101B-9397-08002B2CF9AE}" pid="5" name="SHICategory">
    <vt:lpwstr/>
  </property>
  <property fmtid="{D5CDD505-2E9C-101B-9397-08002B2CF9AE}" pid="6" name="SHIBusinessUnit">
    <vt:lpwstr/>
  </property>
  <property fmtid="{D5CDD505-2E9C-101B-9397-08002B2CF9AE}" pid="7" name="SHIStatus">
    <vt:lpwstr>1;#Kladd|b4b6a614-00e1-4169-90bb-f9dbedae6a98</vt:lpwstr>
  </property>
  <property fmtid="{D5CDD505-2E9C-101B-9397-08002B2CF9AE}" pid="8" name="SHIArchiveKey">
    <vt:lpwstr/>
  </property>
  <property fmtid="{D5CDD505-2E9C-101B-9397-08002B2CF9AE}" pid="9" name="SHIBusinessFunction">
    <vt:lpwstr/>
  </property>
  <property fmtid="{D5CDD505-2E9C-101B-9397-08002B2CF9AE}" pid="10" name="SHIJournalType">
    <vt:lpwstr/>
  </property>
</Properties>
</file>