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people.xml" ContentType="application/vnd.openxmlformats-officedocument.wordprocessingml.people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5872" w:rsidP="008C6F9F" w:rsidRDefault="00A85872" w14:paraId="58E4F371" w14:textId="35E76849">
      <w:pPr>
        <w:pStyle w:val="Tittel"/>
      </w:pPr>
      <w:r>
        <w:t xml:space="preserve">Forpliktelseserklæring </w:t>
      </w:r>
    </w:p>
    <w:p w:rsidRPr="00351789" w:rsidR="00A85872" w:rsidP="008C6F9F" w:rsidRDefault="00A85872" w14:paraId="625C0CE4" w14:textId="18983677">
      <w:pPr>
        <w:pStyle w:val="Overskrift1"/>
        <w:rPr>
          <w:color w:val="0070C0"/>
        </w:rPr>
      </w:pPr>
      <w:r w:rsidR="3C95B8EE">
        <w:rPr/>
        <w:t>2022/15351</w:t>
      </w:r>
      <w:r w:rsidR="00A85872">
        <w:rPr/>
        <w:t xml:space="preserve"> </w:t>
      </w:r>
      <w:r w:rsidR="4D1C5AC5">
        <w:rPr/>
        <w:t>Vintervedlikehold til Oslo universitetssykehus HF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59C5D9C9" w:rsidRDefault="00A85872" w14:paraId="4BD55B96" w14:textId="7132A817">
      <w:pPr>
        <w:rPr>
          <w:color w:val="1A588E" w:themeColor="background2" w:themeTint="FF" w:themeShade="80"/>
        </w:rPr>
      </w:pPr>
      <w:r>
        <w:br/>
      </w:r>
      <w:r w:rsidR="00A85872">
        <w:rPr/>
        <w:t xml:space="preserve">Forpliktelseserklæringen er gitt til </w:t>
      </w:r>
      <w:r w:rsidR="3478CCEE">
        <w:rPr/>
        <w:t xml:space="preserve">Oslo universitetssykehus HF </w:t>
      </w:r>
      <w:r w:rsidR="00A85872">
        <w:rPr/>
        <w:t xml:space="preserve">i anledning </w:t>
      </w:r>
      <w:r w:rsidR="243BA91D">
        <w:rPr/>
        <w:t xml:space="preserve">2022/15351 Vintervedlikehold til Oslo universitetssykehus HF  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043318" w14:paraId="4DA431AC" w14:textId="3222DC3D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 § 16-3</w:t>
      </w:r>
    </w:p>
    <w:p w:rsidRPr="0037175C" w:rsidR="000929EC" w:rsidP="59C5D9C9" w:rsidRDefault="000929EC" w14:paraId="6F49AE38" w14:textId="5DC798F1">
      <w:pPr>
        <w:ind w:left="708"/>
        <w:rPr>
          <w:rFonts w:ascii="Calibri" w:hAnsi="Calibri"/>
        </w:rPr>
      </w:pPr>
      <w:r w:rsidRPr="59C5D9C9" w:rsidR="000929EC">
        <w:rPr>
          <w:rFonts w:ascii="Calibri" w:hAnsi="Calibri"/>
        </w:rPr>
        <w:t xml:space="preserve">Ved undertegning av forpliktelseserklæringen bekrefter underleverandøren å være solidarisk ansvarlig for utførelsen av kontrakten, jf. § 16-10 (4). </w:t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043318" w14:paraId="78AD9E70" w14:textId="77777777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Pr="0037175C"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5841C18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243BA91D"/>
    <w:rsid w:val="24E2B245"/>
    <w:rsid w:val="30A60199"/>
    <w:rsid w:val="3478CCEE"/>
    <w:rsid w:val="3C95B8EE"/>
    <w:rsid w:val="4D1C5AC5"/>
    <w:rsid w:val="59C5D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customXml" Target="../customXml/item5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mb0d347ee0664214bffb1328b3228b3b xmlns="1beaa448-81cf-483d-9546-6237366576fe">
      <Terms xmlns="http://schemas.microsoft.com/office/infopath/2007/PartnerControls"/>
    </mb0d347ee0664214bffb1328b3228b3b>
    <lda629c15bae4e91aa6c7e8cbbdfc8b6 xmlns="1beaa448-81cf-483d-9546-6237366576fe">
      <Terms xmlns="http://schemas.microsoft.com/office/infopath/2007/PartnerControls"/>
    </lda629c15bae4e91aa6c7e8cbbdfc8b6>
    <f692c5fbbf584dd1b4cdb2fc07ec6741 xmlns="1beaa448-81cf-483d-9546-6237366576fe">
      <Terms xmlns="http://schemas.microsoft.com/office/infopath/2007/PartnerControls"/>
    </f692c5fbbf584dd1b4cdb2fc07ec6741>
    <cd34d7d8f9d8445ca63dd03b5376680a xmlns="1beaa448-81cf-483d-9546-6237366576fe">
      <Terms xmlns="http://schemas.microsoft.com/office/infopath/2007/PartnerControls"/>
    </cd34d7d8f9d8445ca63dd03b5376680a>
    <TaxCatchAll xmlns="1beaa448-81cf-483d-9546-6237366576fe"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68E12051494F6043976FA6A3C7DC0280" ma:contentTypeVersion="4" ma:contentTypeDescription="" ma:contentTypeScope="" ma:versionID="917443195f27efa42252f4fd05a6c184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0ce626d78f4fa35b0f39e84db739235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72c876e-71af-4c93-8d8a-e6707df262e5}" ma:internalName="TaxCatchAll" ma:showField="CatchAllData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72c876e-71af-4c93-8d8a-e6707df262e5}" ma:internalName="TaxCatchAllLabel" ma:readOnly="true" ma:showField="CatchAllDataLabel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D0586-78ED-4257-AE8E-76D9199C30B5}"/>
</file>

<file path=customXml/itemProps5.xml><?xml version="1.0" encoding="utf-8"?>
<ds:datastoreItem xmlns:ds="http://schemas.openxmlformats.org/officeDocument/2006/customXml" ds:itemID="{89A9D540-0A86-4412-9CAD-C240CD1ED05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5</cp:revision>
  <dcterms:created xsi:type="dcterms:W3CDTF">2025-05-21T06:52:00Z</dcterms:created>
  <dcterms:modified xsi:type="dcterms:W3CDTF">2026-06-09T10:43:15Z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0x01010083DE3F614A9F7E45B7244B4AF84C313B010068E12051494F6043976FA6A3C7DC0280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SHIArchiveKey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SHIStatus">
    <vt:lpwstr>1;#Kladd|b4b6a614-00e1-4169-90bb-f9dbedae6a98</vt:lpwstr>
  </property>
</Properties>
</file>