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63293C20" w:rsidR="00A85872" w:rsidRPr="00351789" w:rsidRDefault="00B76EFB" w:rsidP="008C6F9F">
      <w:pPr>
        <w:pStyle w:val="Overskrift1"/>
        <w:rPr>
          <w:color w:val="0070C0"/>
        </w:rPr>
      </w:pPr>
      <w:r>
        <w:t>Elkontroller og termografering til Helse Nord-Trøndelag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B76EFB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B76EFB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4715B9DC" w14:textId="6E28E6F1" w:rsidR="00A85872" w:rsidRDefault="00A85872" w:rsidP="008C6F9F"/>
    <w:p w14:paraId="20CA4621" w14:textId="21B9AF20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1E8CFF0F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A4157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126C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4560C"/>
    <w:rsid w:val="00B656CC"/>
    <w:rsid w:val="00B76EFB"/>
    <w:rsid w:val="00BC7511"/>
    <w:rsid w:val="00BD5AA6"/>
    <w:rsid w:val="00C37AEC"/>
    <w:rsid w:val="00C80220"/>
    <w:rsid w:val="00CB354A"/>
    <w:rsid w:val="00CC0CDA"/>
    <w:rsid w:val="00CC2A39"/>
    <w:rsid w:val="00CC745D"/>
    <w:rsid w:val="00CF118B"/>
    <w:rsid w:val="00D0738E"/>
    <w:rsid w:val="00D25402"/>
    <w:rsid w:val="00D32095"/>
    <w:rsid w:val="00D549FA"/>
    <w:rsid w:val="00D758FB"/>
    <w:rsid w:val="00D850B0"/>
    <w:rsid w:val="00D869B4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CC745D"/>
    <w:rsid w:val="00CF118B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7431e4baa469a507dd8678e5e56e0848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2ffc78d02d5fbc30f4b47cc56a295dce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3EAA8-3FE0-4927-A0EB-14DA28D937F4}"/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BAD642-874D-4DB9-A8E8-93626C7C1686}">
  <ds:schemaRefs>
    <ds:schemaRef ds:uri="http://schemas.microsoft.com/office/2006/documentManagement/types"/>
    <ds:schemaRef ds:uri="http://purl.org/dc/dcmitype/"/>
    <ds:schemaRef ds:uri="ceb63489-f63f-49bb-80d7-9200be2bf1cf"/>
    <ds:schemaRef ds:uri="http://purl.org/dc/terms/"/>
    <ds:schemaRef ds:uri="http://schemas.openxmlformats.org/package/2006/metadata/core-properties"/>
    <ds:schemaRef ds:uri="http://purl.org/dc/elements/1.1/"/>
    <ds:schemaRef ds:uri="http://schemas.microsoft.com/sharepoint/v3/fields"/>
    <ds:schemaRef ds:uri="http://www.w3.org/XML/1998/namespace"/>
    <ds:schemaRef ds:uri="http://schemas.microsoft.com/office/infopath/2007/PartnerControls"/>
    <ds:schemaRef ds:uri="159eb964-e578-4006-a64e-9cef19626a17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236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Tatiana Wedvik</cp:lastModifiedBy>
  <cp:revision>5</cp:revision>
  <dcterms:created xsi:type="dcterms:W3CDTF">2026-06-09T08:35:00Z</dcterms:created>
  <dcterms:modified xsi:type="dcterms:W3CDTF">2026-06-09T08:36:00Z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0x010100CB552B49DC164943B8803027E48E55F8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</Properties>
</file>