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7777777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001457DD">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9D05EA-151E-4767-88F5-6BFDB5F6D740}"/>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Kent Bakke</cp:lastModifiedBy>
  <cp:revision>5</cp:revision>
  <dcterms:created xsi:type="dcterms:W3CDTF">2023-07-07T13:20:00Z</dcterms:created>
  <dcterms:modified xsi:type="dcterms:W3CDTF">2026-02-25T10:12:54Z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ies>
</file>