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00A85872" w14:paraId="58E4F371" w14:textId="35E76849">
      <w:pPr>
        <w:pStyle w:val="Tittel"/>
      </w:pPr>
      <w:r>
        <w:t xml:space="preserve">Forpliktelseserklæring </w:t>
      </w:r>
    </w:p>
    <w:p w:rsidRPr="00351789" w:rsidR="00A85872" w:rsidP="008C6F9F" w:rsidRDefault="00A85872" w14:paraId="625C0CE4" w14:textId="77777777">
      <w:pPr>
        <w:pStyle w:val="Overskrift1"/>
        <w:rPr>
          <w:color w:val="0070C0"/>
        </w:rPr>
      </w:pPr>
      <w:r w:rsidRPr="005374CE">
        <w:t>[Saksnr] [Navn på anskaffelse]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77777777">
      <w:r>
        <w:br/>
      </w:r>
      <w:r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:rsidRPr="000929EC" w:rsidR="000929EC" w:rsidP="000929EC" w:rsidRDefault="00A85872" w14:paraId="31275993" w14:textId="6C9780AE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:rsidRPr="0037175C" w:rsidR="000929EC" w:rsidP="000929EC" w:rsidRDefault="00347148" w14:paraId="4DA431AC" w14:textId="2F77E81A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hint="eastAsia" w:ascii="MS Gothic" w:hAnsi="MS Gothic" w:eastAsia="MS Gothic"/>
              <w:color w:val="003087" w:themeColor="text2"/>
              <w:szCs w:val="20"/>
            </w:rPr>
            <w:t>☐</w:t>
          </w:r>
        </w:sdtContent>
      </w:sdt>
      <w:r w:rsidRPr="00B42FE5" w:rsidR="000929EC">
        <w:rPr>
          <w:rFonts w:ascii="Calibri" w:hAnsi="Calibri"/>
          <w:color w:val="003087" w:themeColor="text2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Pr="0037175C" w:rsidR="000929EC">
        <w:rPr>
          <w:rFonts w:ascii="Calibri" w:hAnsi="Calibri"/>
          <w:szCs w:val="20"/>
        </w:rPr>
        <w:t xml:space="preserve"> § 16-3</w:t>
      </w:r>
    </w:p>
    <w:p w:rsidRPr="0037175C" w:rsidR="000929EC" w:rsidP="000929EC" w:rsidRDefault="000929EC" w14:paraId="6F49AE38" w14:textId="473F9C95">
      <w:pPr>
        <w:ind w:left="708"/>
        <w:rPr>
          <w:rFonts w:ascii="Calibri" w:hAnsi="Calibri"/>
          <w:szCs w:val="20"/>
        </w:rPr>
      </w:pPr>
      <w:commentRangeStart w:id="0"/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  <w:commentRangeEnd w:id="0"/>
      <w:r w:rsidRPr="0037175C" w:rsidR="00F91047">
        <w:rPr>
          <w:rStyle w:val="Merknadsreferanse"/>
        </w:rPr>
        <w:commentReference w:id="0"/>
      </w:r>
    </w:p>
    <w:p w:rsidRPr="0037175C" w:rsidR="000929EC" w:rsidP="000929EC" w:rsidRDefault="000929EC" w14:paraId="54895B6C" w14:textId="77777777">
      <w:pPr>
        <w:ind w:left="708"/>
        <w:rPr>
          <w:rFonts w:ascii="Calibri" w:hAnsi="Calibri"/>
          <w:szCs w:val="20"/>
        </w:rPr>
      </w:pPr>
    </w:p>
    <w:p w:rsidRPr="0037175C" w:rsidR="000929EC" w:rsidP="000929EC" w:rsidRDefault="00347148" w14:paraId="78AD9E70" w14:textId="3E5637A6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7175C" w:rsidR="000929E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Pr="0037175C" w:rsidR="000929EC">
        <w:rPr>
          <w:rFonts w:ascii="Calibri" w:hAnsi="Calibri"/>
          <w:szCs w:val="20"/>
        </w:rPr>
        <w:t xml:space="preserve"> leverandørens tekniske og faglige kvalifikasjoner,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Pr="0037175C" w:rsidR="00B42FE5" w:rsidTr="000046AC" w14:paraId="5D7C34A3" w14:textId="77777777">
        <w:tc>
          <w:tcPr>
            <w:tcW w:w="1989" w:type="dxa"/>
            <w:shd w:val="clear" w:color="auto" w:fill="auto"/>
            <w:vAlign w:val="center"/>
          </w:tcPr>
          <w:p w:rsidRPr="0037175C" w:rsidR="000929EC" w:rsidP="000046AC" w:rsidRDefault="000929EC" w14:paraId="37A437E2" w14:textId="77777777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:rsidRPr="0037175C" w:rsidR="000929EC" w:rsidP="000046AC" w:rsidRDefault="000929EC" w14:paraId="3200A30F" w14:textId="77777777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:rsidR="00A85872" w:rsidP="00A85872" w:rsidRDefault="00A85872" w14:paraId="07E0DB28" w14:textId="77777777"/>
    <w:p w:rsidRPr="00347148" w:rsidR="00347148" w:rsidP="00347148" w:rsidRDefault="00347148" w14:paraId="33095D6C" w14:textId="77777777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:rsidRPr="0037175C" w:rsidR="00347148" w:rsidP="00A85872" w:rsidRDefault="00347148" w14:paraId="4763870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JE" w:author="Josefine Frostad Eggesbø" w:date="2025-05-20T09:51:00Z" w:id="0">
    <w:p w:rsidR="00F91047" w:rsidP="00F91047" w:rsidRDefault="00F91047" w14:paraId="37DBEF1E" w14:textId="77777777">
      <w:pPr>
        <w:pStyle w:val="Merknadstekst"/>
      </w:pPr>
      <w:r>
        <w:rPr>
          <w:rStyle w:val="Merknadsreferanse"/>
        </w:rPr>
        <w:annotationRef/>
      </w:r>
      <w:r>
        <w:t xml:space="preserve">Gjelder kun der dette følger av  konkurransegrunnlaget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DBEF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B2B674" w16cex:dateUtc="2025-05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DBEF1E" w16cid:durableId="51B2B6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C2A39" w:rsidP="008A6B54" w:rsidRDefault="00CC2A39" w14:paraId="2BE2B3E5" w14:textId="77777777">
      <w:pPr>
        <w:spacing w:after="0" w:line="240" w:lineRule="auto"/>
      </w:pPr>
      <w:r>
        <w:separator/>
      </w:r>
    </w:p>
  </w:endnote>
  <w:endnote w:type="continuationSeparator" w:id="0">
    <w:p w:rsidR="00CC2A39" w:rsidP="008A6B54" w:rsidRDefault="00CC2A39" w14:paraId="57D2BB7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432CBCE8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  <w:tcMar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639" w:type="pct"/>
          <w:shd w:val="clear" w:color="auto" w:fill="auto"/>
          <w:tcMar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432CBCE8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  <w:tcMar/>
        </w:tcPr>
        <w:p w:rsidRPr="00BD5AA6" w:rsidR="0001190D" w:rsidP="432CBCE8" w:rsidRDefault="00A85872" w14:paraId="2ACEEC7E" w14:textId="33C1BCDA">
          <w:pPr>
            <w:pStyle w:val="Bunntekst"/>
            <w:rPr>
              <w:b w:val="0"/>
              <w:bCs w:val="0"/>
              <w:color w:val="003087" w:themeColor="text2"/>
              <w:sz w:val="18"/>
              <w:szCs w:val="18"/>
            </w:rPr>
          </w:pP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 xml:space="preserve">Forpliktelseserklæring 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underleverandør_hovedleverandør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, versjon 0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5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-202</w:t>
          </w:r>
          <w:r w:rsidRPr="432CBCE8" w:rsidR="432CBCE8">
            <w:rPr>
              <w:b w:val="0"/>
              <w:bCs w:val="0"/>
              <w:color w:val="003087" w:themeColor="text2" w:themeTint="FF" w:themeShade="FF"/>
              <w:sz w:val="18"/>
              <w:szCs w:val="18"/>
            </w:rPr>
            <w:t>6</w:t>
          </w:r>
        </w:p>
      </w:tc>
      <w:tc>
        <w:tcPr>
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w:tcW w:w="1639" w:type="pct"/>
          <w:shd w:val="clear" w:color="auto" w:fill="auto"/>
          <w:tcMar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09EBABE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C2A39" w:rsidP="008A6B54" w:rsidRDefault="00CC2A39" w14:paraId="7C8A23E0" w14:textId="77777777">
      <w:pPr>
        <w:spacing w:after="0" w:line="240" w:lineRule="auto"/>
      </w:pPr>
      <w:r>
        <w:separator/>
      </w:r>
    </w:p>
  </w:footnote>
  <w:footnote w:type="continuationSeparator" w:id="0">
    <w:p w:rsidR="00CC2A39" w:rsidP="008A6B54" w:rsidRDefault="00CC2A39" w14:paraId="4780F4A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sefine Frostad Eggesbø">
    <w15:presenceInfo w15:providerId="AD" w15:userId="S::josegg@sykehusinnkjop.no::0eb618ce-d4b0-473d-a71e-7395bf7f6348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Contractstyle" w:customStyle="1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xmlns:wp14="http://schemas.microsoft.com/office/word/2010/wordml" w:rsidR="00765529" w:rsidP="00853629" w:rsidRDefault="00765529" w14:paraId="672A6659" wp14:textId="77777777">
          <w:pPr>
            <w:pStyle w:val="Contractstyle"/>
            <w:ind w:left="0"/>
            <w:rPr>
              <w:rFonts w:ascii="Calibri" w:hAnsi="Calibri"/>
            </w:rPr>
          </w:pPr>
        </w:p>
        <w:p xmlns:wp14="http://schemas.microsoft.com/office/word/2010/wordml" w:rsidR="00594A76" w:rsidP="00765529" w:rsidRDefault="00765529" w14:paraId="49030642" wp14:textId="77777777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documentManagement/types"/>
    <ds:schemaRef ds:uri="http://purl.org/dc/dcmitype/"/>
    <ds:schemaRef ds:uri="ceb63489-f63f-49bb-80d7-9200be2bf1cf"/>
    <ds:schemaRef ds:uri="http://purl.org/dc/terms/"/>
    <ds:schemaRef ds:uri="http://schemas.openxmlformats.org/package/2006/metadata/core-properties"/>
    <ds:schemaRef ds:uri="http://purl.org/dc/elements/1.1/"/>
    <ds:schemaRef ds:uri="http://schemas.microsoft.com/sharepoint/v3/fields"/>
    <ds:schemaRef ds:uri="http://www.w3.org/XML/1998/namespace"/>
    <ds:schemaRef ds:uri="http://schemas.microsoft.com/office/infopath/2007/PartnerControls"/>
    <ds:schemaRef ds:uri="159eb964-e578-4006-a64e-9cef19626a1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76431B-CD5A-4DC5-8B72-1241C06505F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Fines Lund</cp:lastModifiedBy>
  <cp:revision>4</cp:revision>
  <dcterms:created xsi:type="dcterms:W3CDTF">2025-05-21T06:52:00Z</dcterms:created>
  <dcterms:modified xsi:type="dcterms:W3CDTF">2026-05-04T10:04:37Z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0x0101002825A5EC5AF91948BAA23F1352968F92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Status">
    <vt:lpwstr>1;#Kladd|b4b6a614-00e1-4169-90bb-f9dbedae6a98</vt:lpwstr>
  </property>
</Properties>
</file>