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3C58A71F" w:rsidR="009D1B29" w:rsidRDefault="00BA0A9D" w:rsidP="00A23A13">
      <w:pPr>
        <w:pStyle w:val="Tittel"/>
      </w:pPr>
      <w:r>
        <w:t>Endringsprotokoll</w:t>
      </w:r>
    </w:p>
    <w:p w14:paraId="64E02406" w14:textId="797BCD44" w:rsidR="5CE3EACB" w:rsidRDefault="00263C11" w:rsidP="5CE3EACB">
      <w:r w:rsidRPr="00263C11">
        <w:rPr>
          <w:rFonts w:asciiTheme="majorHAnsi" w:eastAsiaTheme="majorEastAsia" w:hAnsiTheme="majorHAnsi" w:cstheme="majorBidi"/>
          <w:b/>
          <w:sz w:val="32"/>
          <w:szCs w:val="32"/>
        </w:rPr>
        <w:t xml:space="preserve">2026/84675 Fortau og permanent vei til </w:t>
      </w:r>
      <w:proofErr w:type="spellStart"/>
      <w:proofErr w:type="gramStart"/>
      <w:r w:rsidRPr="00263C11">
        <w:rPr>
          <w:rFonts w:asciiTheme="majorHAnsi" w:eastAsiaTheme="majorEastAsia" w:hAnsiTheme="majorHAnsi" w:cstheme="majorBidi"/>
          <w:b/>
          <w:sz w:val="32"/>
          <w:szCs w:val="32"/>
        </w:rPr>
        <w:t>adm.bygget</w:t>
      </w:r>
      <w:proofErr w:type="spellEnd"/>
      <w:proofErr w:type="gramEnd"/>
      <w:r w:rsidRPr="00263C11">
        <w:rPr>
          <w:rFonts w:asciiTheme="majorHAnsi" w:eastAsiaTheme="majorEastAsia" w:hAnsiTheme="majorHAnsi" w:cstheme="majorBidi"/>
          <w:b/>
          <w:sz w:val="32"/>
          <w:szCs w:val="32"/>
        </w:rPr>
        <w:t xml:space="preserve"> - Ålesund Sykehus</w:t>
      </w:r>
    </w:p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B1ACD" w14:textId="77777777" w:rsidR="004876F2" w:rsidRDefault="004876F2" w:rsidP="008A6B54">
      <w:pPr>
        <w:spacing w:after="0" w:line="240" w:lineRule="auto"/>
      </w:pPr>
      <w:r>
        <w:separator/>
      </w:r>
    </w:p>
  </w:endnote>
  <w:endnote w:type="continuationSeparator" w:id="0">
    <w:p w14:paraId="4A7227C7" w14:textId="77777777" w:rsidR="004876F2" w:rsidRDefault="004876F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196E4D23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4C31" w14:textId="77777777" w:rsidR="004876F2" w:rsidRDefault="004876F2" w:rsidP="008A6B54">
      <w:pPr>
        <w:spacing w:after="0" w:line="240" w:lineRule="auto"/>
      </w:pPr>
      <w:r>
        <w:separator/>
      </w:r>
    </w:p>
  </w:footnote>
  <w:footnote w:type="continuationSeparator" w:id="0">
    <w:p w14:paraId="1B2DAA99" w14:textId="77777777" w:rsidR="004876F2" w:rsidRDefault="004876F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63C11"/>
    <w:rsid w:val="002C03B4"/>
    <w:rsid w:val="002C5C80"/>
    <w:rsid w:val="002D33F1"/>
    <w:rsid w:val="002F21B1"/>
    <w:rsid w:val="00311005"/>
    <w:rsid w:val="003A4AA5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B7B89"/>
    <w:rsid w:val="00ED29B3"/>
    <w:rsid w:val="00F139BA"/>
    <w:rsid w:val="00F141F6"/>
    <w:rsid w:val="00F208A4"/>
    <w:rsid w:val="00F22DA7"/>
    <w:rsid w:val="00F300FC"/>
    <w:rsid w:val="00F3117C"/>
    <w:rsid w:val="00F3344C"/>
    <w:rsid w:val="00F604BA"/>
    <w:rsid w:val="00F6667E"/>
    <w:rsid w:val="00FA1CD0"/>
    <w:rsid w:val="00FD6AD8"/>
    <w:rsid w:val="0239E2AA"/>
    <w:rsid w:val="1DE3596F"/>
    <w:rsid w:val="1EF449B5"/>
    <w:rsid w:val="289A445F"/>
    <w:rsid w:val="2EBFE495"/>
    <w:rsid w:val="2F379EA9"/>
    <w:rsid w:val="4E3E6714"/>
    <w:rsid w:val="5C0A635A"/>
    <w:rsid w:val="5CE3EACB"/>
    <w:rsid w:val="6A043843"/>
    <w:rsid w:val="6B38D360"/>
    <w:rsid w:val="6F9FE649"/>
    <w:rsid w:val="7A1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japed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da629c15bae4e91aa6c7e8cbbdfc8b6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 og eiendomsdrift</TermName>
          <TermId xmlns="http://schemas.microsoft.com/office/infopath/2007/PartnerControls">34d98722-745f-4481-be10-63831949f285</TermId>
        </TermInfo>
      </Terms>
    </lda629c15bae4e91aa6c7e8cbbdfc8b6>
    <cd34d7d8f9d8445ca63dd03b5376680a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Ledelse - Divisjon sør-øst</TermName>
          <TermId xmlns="http://schemas.microsoft.com/office/infopath/2007/PartnerControls">32587691-e903-43fd-9ff8-e19662187cd1</TermId>
        </TermInfo>
      </Terms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I Arbeid</TermName>
          <TermId xmlns="http://schemas.microsoft.com/office/infopath/2007/PartnerControls">34345c51-8802-4013-84be-74902cea0210</TermId>
        </TermInfo>
      </Terms>
    </c706b671796746379fc435e5ab8acaf9>
    <eddf1c2c1da842e2bc8d48adb607c365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af0aa0d4-5274-4653-947d-4099233bd700</TermId>
        </TermInfo>
      </Terms>
    </eddf1c2c1da842e2bc8d48adb607c365>
    <f692c5fbbf584dd1b4cdb2fc07ec6741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Utgående dokument</TermName>
          <TermId xmlns="http://schemas.microsoft.com/office/infopath/2007/PartnerControls">3096e2a7-81e8-4e05-8f95-bfe59d4018ea</TermId>
        </TermInfo>
      </Terms>
    </f692c5fbbf584dd1b4cdb2fc07ec6741>
    <mb0d347ee0664214bffb1328b3228b3b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2.2 Anskaffelse</TermName>
          <TermId xmlns="http://schemas.microsoft.com/office/infopath/2007/PartnerControls">da37d55b-1f82-4174-af9d-d464ff9ce590</TermId>
        </TermInfo>
      </Terms>
    </mb0d347ee0664214bffb1328b3228b3b>
    <TaxCatchAll xmlns="1beaa448-81cf-483d-9546-6237366576fe">
      <Value>6</Value>
      <Value>5</Value>
      <Value>4</Value>
      <Value>3</Value>
      <Value>2</Value>
      <Value>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5B029F87D5D07E4AA9B8012B4EACFAD7" ma:contentTypeVersion="4" ma:contentTypeDescription="" ma:contentTypeScope="" ma:versionID="5e4c49abb9abc4ce7d5f45eabf83a045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add6fc10c85e17bd8562a593898d3f6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c8e128d-e725-4675-b6ac-6c60c5c24711}" ma:internalName="TaxCatchAll" ma:showField="CatchAllData" ma:web="69bbb2d0-e95b-4553-814d-22398ce19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c8e128d-e725-4675-b6ac-6c60c5c24711}" ma:internalName="TaxCatchAllLabel" ma:readOnly="true" ma:showField="CatchAllDataLabel" ma:web="69bbb2d0-e95b-4553-814d-22398ce19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FBBF6D-7E1C-4E99-A28A-1966008915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beaa448-81cf-483d-9546-6237366576fe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5D6AE2-DD38-4454-BD47-A90280843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aa448-81cf-483d-9546-623736657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60</Words>
  <Characters>323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Fredrik Ivarsen</cp:lastModifiedBy>
  <cp:revision>8</cp:revision>
  <dcterms:created xsi:type="dcterms:W3CDTF">2024-03-22T06:05:00Z</dcterms:created>
  <dcterms:modified xsi:type="dcterms:W3CDTF">2026-06-18T10:28:00Z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0x01010083DE3F614A9F7E45B7244B4AF84C313B01005B029F87D5D07E4AA9B8012B4EACFAD7</vt:lpwstr>
  </property>
  <property fmtid="{D5CDD505-2E9C-101B-9397-08002B2CF9AE}" pid="3" name="SHICategory">
    <vt:lpwstr>2;#Bygg og eiendomsdrift|34d98722-745f-4481-be10-63831949f285</vt:lpwstr>
  </property>
  <property fmtid="{D5CDD505-2E9C-101B-9397-08002B2CF9AE}" pid="4" name="c706b671796746379fc435e5ab8acaf9">
    <vt:lpwstr/>
  </property>
  <property fmtid="{D5CDD505-2E9C-101B-9397-08002B2CF9AE}" pid="5" name="SHIBusinessUnit">
    <vt:lpwstr>5;#Ledelse - Divisjon sør-øst|32587691-e903-43fd-9ff8-e19662187cd1</vt:lpwstr>
  </property>
  <property fmtid="{D5CDD505-2E9C-101B-9397-08002B2CF9AE}" pid="6" name="eddf1c2c1da842e2bc8d48adb607c365">
    <vt:lpwstr/>
  </property>
  <property fmtid="{D5CDD505-2E9C-101B-9397-08002B2CF9AE}" pid="7" name="xd_ProgID">
    <vt:lpwstr/>
  </property>
  <property fmtid="{D5CDD505-2E9C-101B-9397-08002B2CF9AE}" pid="8" name="mb0d347ee0664214bffb1328b3228b3b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f692c5fbbf584dd1b4cdb2fc07ec6741">
    <vt:lpwstr/>
  </property>
  <property fmtid="{D5CDD505-2E9C-101B-9397-08002B2CF9AE}" pid="12" name="SHIArchiveKey">
    <vt:lpwstr>6;#2.2 Anskaffelse|da37d55b-1f82-4174-af9d-d464ff9ce590</vt:lpwstr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SHIBusinessFunction">
    <vt:lpwstr>4;#Anskaffelse|af0aa0d4-5274-4653-947d-4099233bd700</vt:lpwstr>
  </property>
  <property fmtid="{D5CDD505-2E9C-101B-9397-08002B2CF9AE}" pid="16" name="SHIJournalType">
    <vt:lpwstr>3;#Utgående dokument|3096e2a7-81e8-4e05-8f95-bfe59d4018ea</vt:lpwstr>
  </property>
  <property fmtid="{D5CDD505-2E9C-101B-9397-08002B2CF9AE}" pid="17" name="cd34d7d8f9d8445ca63dd03b5376680a">
    <vt:lpwstr/>
  </property>
  <property fmtid="{D5CDD505-2E9C-101B-9397-08002B2CF9AE}" pid="18" name="xd_Signature">
    <vt:bool>false</vt:bool>
  </property>
  <property fmtid="{D5CDD505-2E9C-101B-9397-08002B2CF9AE}" pid="19" name="SHIStatus">
    <vt:lpwstr>1;#I Arbeid|34345c51-8802-4013-84be-74902cea0210</vt:lpwstr>
  </property>
  <property fmtid="{D5CDD505-2E9C-101B-9397-08002B2CF9AE}" pid="20" name="TaxCatchAll">
    <vt:lpwstr/>
  </property>
  <property fmtid="{D5CDD505-2E9C-101B-9397-08002B2CF9AE}" pid="21" name="lda629c15bae4e91aa6c7e8cbbdfc8b6">
    <vt:lpwstr/>
  </property>
  <property fmtid="{D5CDD505-2E9C-101B-9397-08002B2CF9AE}" pid="22" name="Order">
    <vt:r8>3500</vt:r8>
  </property>
</Properties>
</file>