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31DFD" w14:textId="7FFFFDCB" w:rsidR="00AE589B" w:rsidRDefault="00AE589B" w:rsidP="00AC41C4">
      <w:pPr>
        <w:pStyle w:val="Tittel"/>
      </w:pPr>
      <w:r>
        <w:t xml:space="preserve">Tilbudsbrev </w:t>
      </w:r>
      <w:r w:rsidR="00AC0B06">
        <w:t xml:space="preserve">legemidler </w:t>
      </w:r>
      <w:r w:rsidR="00AC0B06">
        <w:br/>
      </w:r>
      <w:r>
        <w:t>med valutajustering</w:t>
      </w:r>
    </w:p>
    <w:p w14:paraId="6A426553" w14:textId="77777777" w:rsidR="00AE589B" w:rsidRDefault="00AE589B" w:rsidP="00D5382D"/>
    <w:p w14:paraId="27DCB659" w14:textId="77777777" w:rsidR="00E41260" w:rsidRDefault="00AE589B" w:rsidP="00D5382D">
      <w:pPr>
        <w:rPr>
          <w:color w:val="1A588E" w:themeColor="background2" w:themeShade="80"/>
        </w:rPr>
      </w:pPr>
      <w:r>
        <w:t>Sykehusinnkjøp HF, divisjon legemidler</w:t>
      </w:r>
      <w:r>
        <w:br/>
        <w:t xml:space="preserve">Avdeling </w:t>
      </w:r>
      <w:r w:rsidRPr="001F056F">
        <w:rPr>
          <w:color w:val="000000" w:themeColor="text1"/>
        </w:rPr>
        <w:t>anskaffelser v/ Eirik Sverrisson</w:t>
      </w:r>
    </w:p>
    <w:p w14:paraId="10360915" w14:textId="1393879B" w:rsidR="00AE589B" w:rsidRDefault="00AE589B" w:rsidP="00D5382D">
      <w:r>
        <w:t xml:space="preserve">Adresse: Grev </w:t>
      </w:r>
      <w:proofErr w:type="spellStart"/>
      <w:r>
        <w:t>Wedelsplass</w:t>
      </w:r>
      <w:proofErr w:type="spellEnd"/>
      <w:r>
        <w:t xml:space="preserve"> 7, 5. etasje, 0151 Oslo</w:t>
      </w:r>
    </w:p>
    <w:p w14:paraId="04071BA3" w14:textId="77777777" w:rsidR="00AE589B" w:rsidRDefault="00AE589B" w:rsidP="00D5382D"/>
    <w:p w14:paraId="1FBBE7C0" w14:textId="77777777" w:rsidR="00AE589B" w:rsidRDefault="00AE589B" w:rsidP="00D538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589B">
        <w:rPr>
          <w:color w:val="1A588E" w:themeColor="background2" w:themeShade="80"/>
        </w:rPr>
        <w:t xml:space="preserve">Sted, </w:t>
      </w:r>
      <w:proofErr w:type="spellStart"/>
      <w:proofErr w:type="gramStart"/>
      <w:r w:rsidRPr="00AE589B">
        <w:rPr>
          <w:color w:val="1A588E" w:themeColor="background2" w:themeShade="80"/>
        </w:rPr>
        <w:t>dd.mm.åååå</w:t>
      </w:r>
      <w:proofErr w:type="spellEnd"/>
      <w:proofErr w:type="gramEnd"/>
    </w:p>
    <w:p w14:paraId="06B678AF" w14:textId="77777777" w:rsidR="00AE589B" w:rsidRDefault="00AE589B" w:rsidP="00D5382D"/>
    <w:p w14:paraId="21409370" w14:textId="76D1073C" w:rsidR="00AE589B" w:rsidRPr="001F056F" w:rsidRDefault="00AE589B" w:rsidP="00D5382D">
      <w:pPr>
        <w:pStyle w:val="Overskrift1"/>
        <w:rPr>
          <w:color w:val="000000" w:themeColor="text1"/>
        </w:rPr>
      </w:pPr>
      <w:r w:rsidRPr="001F056F">
        <w:rPr>
          <w:color w:val="000000" w:themeColor="text1"/>
        </w:rPr>
        <w:t xml:space="preserve">Tilbudsbrev: </w:t>
      </w:r>
      <w:r w:rsidR="00E41260" w:rsidRPr="001F056F">
        <w:rPr>
          <w:color w:val="000000" w:themeColor="text1"/>
        </w:rPr>
        <w:t>2</w:t>
      </w:r>
      <w:r w:rsidR="0055021F">
        <w:rPr>
          <w:color w:val="000000" w:themeColor="text1"/>
        </w:rPr>
        <w:t>8</w:t>
      </w:r>
      <w:r w:rsidR="00E41260" w:rsidRPr="001F056F">
        <w:rPr>
          <w:color w:val="000000" w:themeColor="text1"/>
        </w:rPr>
        <w:t>0</w:t>
      </w:r>
      <w:r w:rsidR="0055021F">
        <w:rPr>
          <w:color w:val="000000" w:themeColor="text1"/>
        </w:rPr>
        <w:t>1c</w:t>
      </w:r>
      <w:r w:rsidR="00E41260" w:rsidRPr="001F056F">
        <w:rPr>
          <w:color w:val="000000" w:themeColor="text1"/>
        </w:rPr>
        <w:t xml:space="preserve"> </w:t>
      </w:r>
      <w:r w:rsidR="009D6521">
        <w:rPr>
          <w:color w:val="000000" w:themeColor="text1"/>
        </w:rPr>
        <w:t>legemidler inf inj</w:t>
      </w:r>
    </w:p>
    <w:p w14:paraId="4564FC90" w14:textId="77777777" w:rsidR="00AE589B" w:rsidRPr="00D5382D" w:rsidRDefault="00AE589B" w:rsidP="00D5382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E47FC7" w14:paraId="53C03CE5" w14:textId="77777777" w:rsidTr="00E47F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FACA3FC" w14:textId="1AA16CE8" w:rsidR="00E47FC7" w:rsidRDefault="00E47FC7" w:rsidP="00AD255C">
            <w:r>
              <w:t>Informasjon:</w:t>
            </w:r>
          </w:p>
        </w:tc>
        <w:tc>
          <w:tcPr>
            <w:tcW w:w="6611" w:type="dxa"/>
          </w:tcPr>
          <w:p w14:paraId="1D1BEF83" w14:textId="027CDB08" w:rsidR="00E47FC7" w:rsidRDefault="00E47FC7" w:rsidP="00AD255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under:</w:t>
            </w:r>
          </w:p>
        </w:tc>
      </w:tr>
      <w:tr w:rsidR="00AE589B" w14:paraId="144AB029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4E3A0816" w14:textId="77777777" w:rsidR="00AE589B" w:rsidRDefault="00AE589B" w:rsidP="00AD255C">
            <w:r>
              <w:t>Tilbyder (kontraktspart)</w:t>
            </w:r>
          </w:p>
        </w:tc>
        <w:tc>
          <w:tcPr>
            <w:tcW w:w="6611" w:type="dxa"/>
          </w:tcPr>
          <w:p w14:paraId="235523CA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648BCBB5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1054DC14" w14:textId="77777777" w:rsidR="00AE589B" w:rsidRDefault="00AE589B" w:rsidP="00AD255C">
            <w:r>
              <w:t>Org.nr</w:t>
            </w:r>
            <w:r>
              <w:tab/>
            </w:r>
          </w:p>
        </w:tc>
        <w:tc>
          <w:tcPr>
            <w:tcW w:w="6611" w:type="dxa"/>
          </w:tcPr>
          <w:p w14:paraId="228BB42C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6F9FF558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212C2C8" w14:textId="77777777" w:rsidR="00AE589B" w:rsidRDefault="00AE589B" w:rsidP="00AD255C">
            <w:r>
              <w:t>Kontaktperson</w:t>
            </w:r>
          </w:p>
        </w:tc>
        <w:tc>
          <w:tcPr>
            <w:tcW w:w="6611" w:type="dxa"/>
          </w:tcPr>
          <w:p w14:paraId="04C75F4E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6DE404FF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6943225" w14:textId="77777777" w:rsidR="00AE589B" w:rsidRDefault="00AE589B" w:rsidP="00AD255C">
            <w:r>
              <w:t>Telefon</w:t>
            </w:r>
          </w:p>
        </w:tc>
        <w:tc>
          <w:tcPr>
            <w:tcW w:w="6611" w:type="dxa"/>
          </w:tcPr>
          <w:p w14:paraId="5E5494F9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6DC61064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5FA0A418" w14:textId="77777777" w:rsidR="00AE589B" w:rsidRDefault="00AE589B" w:rsidP="00AD255C">
            <w:r>
              <w:t>E-post adresse</w:t>
            </w:r>
          </w:p>
        </w:tc>
        <w:tc>
          <w:tcPr>
            <w:tcW w:w="6611" w:type="dxa"/>
          </w:tcPr>
          <w:p w14:paraId="30C4177E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2A6233B6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26FC170" w14:textId="77777777" w:rsidR="00AE589B" w:rsidRDefault="00AE589B" w:rsidP="00AD255C">
            <w:r>
              <w:t>Postadresse</w:t>
            </w:r>
          </w:p>
        </w:tc>
        <w:tc>
          <w:tcPr>
            <w:tcW w:w="6611" w:type="dxa"/>
          </w:tcPr>
          <w:p w14:paraId="745CE24A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2D8F2BE9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1466864A" w14:textId="77777777" w:rsidR="00AE589B" w:rsidRDefault="00AE589B" w:rsidP="00AD255C">
            <w:r>
              <w:t>Poststed</w:t>
            </w:r>
          </w:p>
        </w:tc>
        <w:tc>
          <w:tcPr>
            <w:tcW w:w="6611" w:type="dxa"/>
          </w:tcPr>
          <w:p w14:paraId="3C3A8F10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045C7E9E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8944DFA" w14:textId="77777777" w:rsidR="00AE589B" w:rsidRDefault="00AE589B" w:rsidP="00AD255C">
            <w:r>
              <w:t>Distributør</w:t>
            </w:r>
            <w:r>
              <w:rPr>
                <w:rStyle w:val="Fotnotereferanse"/>
              </w:rPr>
              <w:footnoteReference w:id="1"/>
            </w:r>
          </w:p>
        </w:tc>
        <w:tc>
          <w:tcPr>
            <w:tcW w:w="6611" w:type="dxa"/>
          </w:tcPr>
          <w:p w14:paraId="1C8062D6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176E1CA8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B7222D3" w14:textId="77777777" w:rsidR="00AE589B" w:rsidDel="004A56A0" w:rsidRDefault="00AE589B" w:rsidP="00AD255C">
            <w:r>
              <w:t>Org.nr</w:t>
            </w:r>
          </w:p>
        </w:tc>
        <w:tc>
          <w:tcPr>
            <w:tcW w:w="6611" w:type="dxa"/>
          </w:tcPr>
          <w:p w14:paraId="14AEF809" w14:textId="77777777" w:rsidR="00AE589B" w:rsidRPr="008A3DA8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31445582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64E1306" w14:textId="77777777" w:rsidR="00AE589B" w:rsidRDefault="00AE589B" w:rsidP="00AD255C">
            <w:r>
              <w:t>Kontaktperson</w:t>
            </w:r>
          </w:p>
        </w:tc>
        <w:tc>
          <w:tcPr>
            <w:tcW w:w="6611" w:type="dxa"/>
          </w:tcPr>
          <w:p w14:paraId="2C3CBDA6" w14:textId="77777777" w:rsidR="00AE589B" w:rsidRPr="008A3DA8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55360E6B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5912BA7" w14:textId="77777777" w:rsidR="00AE589B" w:rsidRDefault="00AE589B" w:rsidP="00AD255C">
            <w:r>
              <w:t>Telefon</w:t>
            </w:r>
          </w:p>
        </w:tc>
        <w:tc>
          <w:tcPr>
            <w:tcW w:w="6611" w:type="dxa"/>
          </w:tcPr>
          <w:p w14:paraId="4D446DD3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09872AC0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15D405C0" w14:textId="77777777" w:rsidR="00AE589B" w:rsidRDefault="00AE589B" w:rsidP="00AD255C">
            <w:r>
              <w:t>E-postadresse</w:t>
            </w:r>
          </w:p>
        </w:tc>
        <w:tc>
          <w:tcPr>
            <w:tcW w:w="6611" w:type="dxa"/>
          </w:tcPr>
          <w:p w14:paraId="01ED594A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37E6738A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17FCA71" w14:textId="77777777" w:rsidR="00AE589B" w:rsidRDefault="00AE589B" w:rsidP="00AD255C">
            <w:r>
              <w:t>Postadresse</w:t>
            </w:r>
          </w:p>
        </w:tc>
        <w:tc>
          <w:tcPr>
            <w:tcW w:w="6611" w:type="dxa"/>
          </w:tcPr>
          <w:p w14:paraId="3E860E7C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E589B" w14:paraId="3DF27026" w14:textId="77777777" w:rsidTr="00E47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1EEB580A" w14:textId="77777777" w:rsidR="00AE589B" w:rsidRDefault="00AE589B" w:rsidP="00AD255C">
            <w:r>
              <w:t>Poststed</w:t>
            </w:r>
          </w:p>
        </w:tc>
        <w:tc>
          <w:tcPr>
            <w:tcW w:w="6611" w:type="dxa"/>
          </w:tcPr>
          <w:p w14:paraId="459D487B" w14:textId="77777777" w:rsidR="00AE589B" w:rsidRDefault="00AE589B" w:rsidP="00AD2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8C53700" w14:textId="77777777" w:rsidR="00AE589B" w:rsidRDefault="00AE589B" w:rsidP="00D5382D"/>
    <w:p w14:paraId="60DBC2A1" w14:textId="77777777" w:rsidR="00AE589B" w:rsidRDefault="00AE589B" w:rsidP="00D5382D">
      <w:r>
        <w:t>Vi viser til mottatt konkurransegrunnlag og har gleden av å inngi et komplett tilbud i henhold til de oppgitte forutsetninger.</w:t>
      </w:r>
    </w:p>
    <w:p w14:paraId="69C68D34" w14:textId="77777777" w:rsidR="00AE589B" w:rsidRDefault="00AE589B" w:rsidP="00D5382D">
      <w:r>
        <w:t>Vi leverer tilbud etter følgende leverandørkonstellasjon:</w:t>
      </w:r>
    </w:p>
    <w:p w14:paraId="0123E141" w14:textId="77777777" w:rsidR="00AE589B" w:rsidRDefault="00C513DB" w:rsidP="006D6700">
      <w:sdt>
        <w:sdtPr>
          <w:id w:val="2111780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89B">
            <w:rPr>
              <w:rFonts w:ascii="MS Gothic" w:eastAsia="MS Gothic" w:hAnsi="MS Gothic" w:hint="eastAsia"/>
            </w:rPr>
            <w:t>☐</w:t>
          </w:r>
        </w:sdtContent>
      </w:sdt>
      <w:r w:rsidR="00AE589B">
        <w:tab/>
        <w:t>En leverandør.</w:t>
      </w:r>
    </w:p>
    <w:p w14:paraId="58853A87" w14:textId="77777777" w:rsidR="00AE589B" w:rsidRDefault="00C513DB" w:rsidP="006D6700">
      <w:sdt>
        <w:sdtPr>
          <w:id w:val="684325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89B">
            <w:rPr>
              <w:rFonts w:ascii="MS Gothic" w:eastAsia="MS Gothic" w:hAnsi="MS Gothic" w:hint="eastAsia"/>
            </w:rPr>
            <w:t>☐</w:t>
          </w:r>
        </w:sdtContent>
      </w:sdt>
      <w:r w:rsidR="00AE589B">
        <w:tab/>
        <w:t>En hovedleverandør med en/flere underleverandør(er).</w:t>
      </w:r>
    </w:p>
    <w:p w14:paraId="0A232490" w14:textId="77777777" w:rsidR="00AE589B" w:rsidRDefault="00AE589B" w:rsidP="00D5382D">
      <w:r>
        <w:t xml:space="preserve">Forbehold: </w:t>
      </w:r>
    </w:p>
    <w:p w14:paraId="013E6D40" w14:textId="77777777" w:rsidR="00AE589B" w:rsidRDefault="00C513DB" w:rsidP="006D6700">
      <w:sdt>
        <w:sdtPr>
          <w:id w:val="1007865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89B">
            <w:rPr>
              <w:rFonts w:ascii="MS Gothic" w:eastAsia="MS Gothic" w:hAnsi="MS Gothic" w:hint="eastAsia"/>
            </w:rPr>
            <w:t>☐</w:t>
          </w:r>
        </w:sdtContent>
      </w:sdt>
      <w:r w:rsidR="00AE589B">
        <w:tab/>
        <w:t xml:space="preserve">Tilbudet leveres uten forbehold.  </w:t>
      </w:r>
    </w:p>
    <w:p w14:paraId="52F1E7EC" w14:textId="77777777" w:rsidR="00AE589B" w:rsidRDefault="00C513DB" w:rsidP="006D6700">
      <w:sdt>
        <w:sdtPr>
          <w:id w:val="-4755258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89B">
            <w:rPr>
              <w:rFonts w:ascii="MS Gothic" w:eastAsia="MS Gothic" w:hAnsi="MS Gothic" w:hint="eastAsia"/>
            </w:rPr>
            <w:t>☐</w:t>
          </w:r>
        </w:sdtContent>
      </w:sdt>
      <w:r w:rsidR="00AE589B">
        <w:tab/>
        <w:t>Vi tar følgende forbehold mot kontraktsvilkårene: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AE589B" w14:paraId="1BEEF1FD" w14:textId="77777777" w:rsidTr="00AE5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255B2101" w14:textId="77777777" w:rsidR="00AE589B" w:rsidRPr="001F056F" w:rsidRDefault="00AE589B" w:rsidP="00D5382D">
            <w:pPr>
              <w:rPr>
                <w:lang w:val="nn-NO"/>
              </w:rPr>
            </w:pPr>
            <w:r w:rsidRPr="001F056F">
              <w:rPr>
                <w:lang w:val="nn-NO"/>
              </w:rPr>
              <w:t>Ref. nr. i kontrakts-vilkår/bilag</w:t>
            </w:r>
            <w:r w:rsidRPr="001F056F">
              <w:rPr>
                <w:lang w:val="nn-NO"/>
              </w:rPr>
              <w:tab/>
            </w:r>
          </w:p>
        </w:tc>
        <w:tc>
          <w:tcPr>
            <w:tcW w:w="2254" w:type="dxa"/>
          </w:tcPr>
          <w:p w14:paraId="340DE141" w14:textId="77777777" w:rsidR="00AE589B" w:rsidRDefault="00AE589B" w:rsidP="00D5382D">
            <w:r>
              <w:t>Beskrivelse av forbehold</w:t>
            </w:r>
          </w:p>
        </w:tc>
        <w:tc>
          <w:tcPr>
            <w:tcW w:w="2254" w:type="dxa"/>
          </w:tcPr>
          <w:p w14:paraId="138755CE" w14:textId="77777777" w:rsidR="00AE589B" w:rsidRDefault="00AE589B" w:rsidP="00D5382D">
            <w:r>
              <w:t>Årsak til forbehold</w:t>
            </w:r>
          </w:p>
        </w:tc>
        <w:tc>
          <w:tcPr>
            <w:tcW w:w="2254" w:type="dxa"/>
          </w:tcPr>
          <w:p w14:paraId="49F3757C" w14:textId="77777777" w:rsidR="00AE589B" w:rsidRDefault="00AE589B" w:rsidP="00D5382D">
            <w:r>
              <w:t>Konsekvenser for ytelser, pris, risiko, fremdrift mv.</w:t>
            </w:r>
          </w:p>
        </w:tc>
      </w:tr>
      <w:tr w:rsidR="00AE589B" w14:paraId="4C340F89" w14:textId="77777777" w:rsidTr="00AE589B">
        <w:tc>
          <w:tcPr>
            <w:tcW w:w="2254" w:type="dxa"/>
          </w:tcPr>
          <w:p w14:paraId="38C62584" w14:textId="77777777" w:rsidR="00AE589B" w:rsidRDefault="00AE589B" w:rsidP="00D5382D"/>
        </w:tc>
        <w:tc>
          <w:tcPr>
            <w:tcW w:w="2254" w:type="dxa"/>
          </w:tcPr>
          <w:p w14:paraId="249A120B" w14:textId="77777777" w:rsidR="00AE589B" w:rsidRDefault="00AE589B" w:rsidP="00D5382D"/>
        </w:tc>
        <w:tc>
          <w:tcPr>
            <w:tcW w:w="2254" w:type="dxa"/>
          </w:tcPr>
          <w:p w14:paraId="45B308B6" w14:textId="77777777" w:rsidR="00AE589B" w:rsidRDefault="00AE589B" w:rsidP="00D5382D"/>
        </w:tc>
        <w:tc>
          <w:tcPr>
            <w:tcW w:w="2254" w:type="dxa"/>
          </w:tcPr>
          <w:p w14:paraId="00620A5C" w14:textId="77777777" w:rsidR="00AE589B" w:rsidRDefault="00AE589B" w:rsidP="00D5382D"/>
        </w:tc>
      </w:tr>
      <w:tr w:rsidR="00AE589B" w14:paraId="15FA0B0C" w14:textId="77777777" w:rsidTr="00AE589B">
        <w:tc>
          <w:tcPr>
            <w:tcW w:w="2254" w:type="dxa"/>
          </w:tcPr>
          <w:p w14:paraId="0444E9BE" w14:textId="77777777" w:rsidR="00AE589B" w:rsidRDefault="00AE589B" w:rsidP="00D5382D"/>
        </w:tc>
        <w:tc>
          <w:tcPr>
            <w:tcW w:w="2254" w:type="dxa"/>
          </w:tcPr>
          <w:p w14:paraId="62C7E042" w14:textId="77777777" w:rsidR="00AE589B" w:rsidRDefault="00AE589B" w:rsidP="00D5382D"/>
        </w:tc>
        <w:tc>
          <w:tcPr>
            <w:tcW w:w="2254" w:type="dxa"/>
          </w:tcPr>
          <w:p w14:paraId="28F333B2" w14:textId="77777777" w:rsidR="00AE589B" w:rsidRDefault="00AE589B" w:rsidP="00D5382D"/>
        </w:tc>
        <w:tc>
          <w:tcPr>
            <w:tcW w:w="2254" w:type="dxa"/>
          </w:tcPr>
          <w:p w14:paraId="151306D6" w14:textId="77777777" w:rsidR="00AE589B" w:rsidRDefault="00AE589B" w:rsidP="00D5382D"/>
        </w:tc>
      </w:tr>
    </w:tbl>
    <w:p w14:paraId="348693E4" w14:textId="77777777" w:rsidR="00AE589B" w:rsidRDefault="00AE589B" w:rsidP="006D6700"/>
    <w:p w14:paraId="29E46513" w14:textId="77777777" w:rsidR="00AE589B" w:rsidRDefault="00AE589B" w:rsidP="006D6700"/>
    <w:p w14:paraId="3A065C2D" w14:textId="77777777" w:rsidR="00AE589B" w:rsidRDefault="00C513DB" w:rsidP="006D6700">
      <w:sdt>
        <w:sdtPr>
          <w:id w:val="-324674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89B">
            <w:rPr>
              <w:rFonts w:ascii="MS Gothic" w:eastAsia="MS Gothic" w:hAnsi="MS Gothic" w:hint="eastAsia"/>
            </w:rPr>
            <w:t>☐</w:t>
          </w:r>
        </w:sdtContent>
      </w:sdt>
      <w:r w:rsidR="00AE589B">
        <w:tab/>
        <w:t>Vi tar følgende forbehold mot konkurransegrunnlaget: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AE589B" w14:paraId="3F516E5A" w14:textId="77777777" w:rsidTr="00AE5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210AEEC2" w14:textId="77777777" w:rsidR="00AE589B" w:rsidRPr="001F056F" w:rsidRDefault="00AE589B" w:rsidP="007937E8">
            <w:pPr>
              <w:rPr>
                <w:lang w:val="nn-NO"/>
              </w:rPr>
            </w:pPr>
            <w:r w:rsidRPr="001F056F">
              <w:rPr>
                <w:lang w:val="nn-NO"/>
              </w:rPr>
              <w:t>Ref. nr. i kontrakts-vilkår/bilag</w:t>
            </w:r>
            <w:r w:rsidRPr="001F056F">
              <w:rPr>
                <w:lang w:val="nn-NO"/>
              </w:rPr>
              <w:tab/>
            </w:r>
          </w:p>
        </w:tc>
        <w:tc>
          <w:tcPr>
            <w:tcW w:w="2254" w:type="dxa"/>
          </w:tcPr>
          <w:p w14:paraId="3B765C19" w14:textId="77777777" w:rsidR="00AE589B" w:rsidRDefault="00AE589B" w:rsidP="007937E8">
            <w:r>
              <w:t>Beskrivelse av forbehold</w:t>
            </w:r>
          </w:p>
        </w:tc>
        <w:tc>
          <w:tcPr>
            <w:tcW w:w="2254" w:type="dxa"/>
          </w:tcPr>
          <w:p w14:paraId="46B7F9D5" w14:textId="77777777" w:rsidR="00AE589B" w:rsidRDefault="00AE589B" w:rsidP="007937E8">
            <w:r>
              <w:t>Årsak til forbehold</w:t>
            </w:r>
          </w:p>
        </w:tc>
        <w:tc>
          <w:tcPr>
            <w:tcW w:w="2254" w:type="dxa"/>
          </w:tcPr>
          <w:p w14:paraId="1AF8368D" w14:textId="77777777" w:rsidR="00AE589B" w:rsidRDefault="00AE589B" w:rsidP="007937E8">
            <w:r>
              <w:t>Konsekvenser for ytelser, pris, risiko, fremdrift mv.</w:t>
            </w:r>
          </w:p>
        </w:tc>
      </w:tr>
      <w:tr w:rsidR="00AE589B" w14:paraId="4D7D7025" w14:textId="77777777" w:rsidTr="00AE589B">
        <w:tc>
          <w:tcPr>
            <w:tcW w:w="2254" w:type="dxa"/>
          </w:tcPr>
          <w:p w14:paraId="32035634" w14:textId="77777777" w:rsidR="00AE589B" w:rsidRDefault="00AE589B" w:rsidP="007937E8"/>
        </w:tc>
        <w:tc>
          <w:tcPr>
            <w:tcW w:w="2254" w:type="dxa"/>
          </w:tcPr>
          <w:p w14:paraId="450EC4C2" w14:textId="77777777" w:rsidR="00AE589B" w:rsidRDefault="00AE589B" w:rsidP="007937E8"/>
        </w:tc>
        <w:tc>
          <w:tcPr>
            <w:tcW w:w="2254" w:type="dxa"/>
          </w:tcPr>
          <w:p w14:paraId="629F2556" w14:textId="77777777" w:rsidR="00AE589B" w:rsidRDefault="00AE589B" w:rsidP="007937E8"/>
        </w:tc>
        <w:tc>
          <w:tcPr>
            <w:tcW w:w="2254" w:type="dxa"/>
          </w:tcPr>
          <w:p w14:paraId="0E682C70" w14:textId="77777777" w:rsidR="00AE589B" w:rsidRDefault="00AE589B" w:rsidP="007937E8"/>
        </w:tc>
      </w:tr>
      <w:tr w:rsidR="00AE589B" w14:paraId="529114E6" w14:textId="77777777" w:rsidTr="00AE589B">
        <w:tc>
          <w:tcPr>
            <w:tcW w:w="2254" w:type="dxa"/>
          </w:tcPr>
          <w:p w14:paraId="604422C4" w14:textId="77777777" w:rsidR="00AE589B" w:rsidRDefault="00AE589B" w:rsidP="007937E8"/>
        </w:tc>
        <w:tc>
          <w:tcPr>
            <w:tcW w:w="2254" w:type="dxa"/>
          </w:tcPr>
          <w:p w14:paraId="30F6A58D" w14:textId="77777777" w:rsidR="00AE589B" w:rsidRDefault="00AE589B" w:rsidP="007937E8"/>
        </w:tc>
        <w:tc>
          <w:tcPr>
            <w:tcW w:w="2254" w:type="dxa"/>
          </w:tcPr>
          <w:p w14:paraId="0139DEBB" w14:textId="77777777" w:rsidR="00AE589B" w:rsidRDefault="00AE589B" w:rsidP="007937E8"/>
        </w:tc>
        <w:tc>
          <w:tcPr>
            <w:tcW w:w="2254" w:type="dxa"/>
          </w:tcPr>
          <w:p w14:paraId="24224A82" w14:textId="77777777" w:rsidR="00AE589B" w:rsidRDefault="00AE589B" w:rsidP="007937E8"/>
        </w:tc>
      </w:tr>
    </w:tbl>
    <w:p w14:paraId="22DB9F53" w14:textId="77777777" w:rsidR="00AE589B" w:rsidRDefault="00AE589B" w:rsidP="00D5382D">
      <w:r>
        <w:tab/>
      </w:r>
    </w:p>
    <w:p w14:paraId="5E7BF430" w14:textId="77777777" w:rsidR="00AE589B" w:rsidRDefault="00AE589B" w:rsidP="00D5382D">
      <w:r>
        <w:t>Vi er innforståtte med at eventuelle avvik/forbehold mot de oppgitte forutsetningene kan medføre avvisning.</w:t>
      </w:r>
    </w:p>
    <w:p w14:paraId="5453C8C0" w14:textId="77777777" w:rsidR="00AE589B" w:rsidRPr="000C357C" w:rsidRDefault="00AE589B" w:rsidP="000C357C">
      <w:pPr>
        <w:spacing w:before="200" w:after="0" w:line="276" w:lineRule="auto"/>
        <w:rPr>
          <w:rFonts w:ascii="Calibri" w:eastAsia="Times New Roman" w:hAnsi="Calibri" w:cs="Arial"/>
          <w:lang w:eastAsia="nb-NO"/>
        </w:rPr>
      </w:pPr>
      <w:r w:rsidRPr="000C357C">
        <w:rPr>
          <w:rFonts w:ascii="Calibri" w:eastAsia="Times New Roman" w:hAnsi="Calibri" w:cs="Arial"/>
          <w:lang w:eastAsia="nb-NO"/>
        </w:rPr>
        <w:t>Dersom tilbyder ønsker valutajustering</w:t>
      </w:r>
      <w:r>
        <w:rPr>
          <w:rFonts w:ascii="Calibri" w:eastAsia="Times New Roman" w:hAnsi="Calibri" w:cs="Arial"/>
          <w:lang w:eastAsia="nb-NO"/>
        </w:rPr>
        <w:t>,</w:t>
      </w:r>
      <w:r w:rsidRPr="000C357C">
        <w:rPr>
          <w:rFonts w:ascii="Calibri" w:eastAsia="Times New Roman" w:hAnsi="Calibri" w:cs="Arial"/>
          <w:lang w:eastAsia="nb-NO"/>
        </w:rPr>
        <w:t xml:space="preserve"> skal det i tabellen nedenfor oppgis hvor stor del av prisen som skal valutajusteres mot hvilke valutaer.</w:t>
      </w:r>
    </w:p>
    <w:p w14:paraId="2D495C7F" w14:textId="77777777" w:rsidR="00AE589B" w:rsidRPr="000C357C" w:rsidRDefault="00AE589B" w:rsidP="000C357C">
      <w:pPr>
        <w:spacing w:before="200" w:after="0" w:line="276" w:lineRule="auto"/>
        <w:rPr>
          <w:rFonts w:ascii="Calibri" w:eastAsia="Times New Roman" w:hAnsi="Calibri" w:cs="Arial"/>
          <w:lang w:eastAsia="nb-NO"/>
        </w:rPr>
      </w:pPr>
      <w:r w:rsidRPr="000C357C">
        <w:rPr>
          <w:rFonts w:ascii="Calibri" w:eastAsia="Times New Roman" w:hAnsi="Calibri" w:cs="Arial"/>
          <w:lang w:eastAsia="nb-NO"/>
        </w:rPr>
        <w:t xml:space="preserve">Det skal oppgis en tabell for hvert preparat (varenummer) (Sett inn nødvendig antall </w:t>
      </w:r>
      <w:r>
        <w:rPr>
          <w:rFonts w:ascii="Calibri" w:eastAsia="Times New Roman" w:hAnsi="Calibri" w:cs="Arial"/>
          <w:lang w:eastAsia="nb-NO"/>
        </w:rPr>
        <w:t>linjer</w:t>
      </w:r>
      <w:r w:rsidRPr="000C357C">
        <w:rPr>
          <w:rFonts w:ascii="Calibri" w:eastAsia="Times New Roman" w:hAnsi="Calibri" w:cs="Arial"/>
          <w:lang w:eastAsia="nb-NO"/>
        </w:rPr>
        <w:t xml:space="preserve">). 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263"/>
        <w:gridCol w:w="2266"/>
        <w:gridCol w:w="4538"/>
      </w:tblGrid>
      <w:tr w:rsidR="00AE589B" w:rsidRPr="000C357C" w14:paraId="01DB0AB3" w14:textId="77777777" w:rsidTr="3EA165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26E3971" w14:textId="77777777" w:rsidR="00AE589B" w:rsidRPr="000C357C" w:rsidRDefault="00AE589B" w:rsidP="000C357C">
            <w:pPr>
              <w:rPr>
                <w:rFonts w:ascii="Calibri" w:eastAsia="Times New Roman" w:hAnsi="Calibri" w:cs="Arial"/>
                <w:b w:val="0"/>
                <w:lang w:eastAsia="nb-NO"/>
              </w:rPr>
            </w:pPr>
            <w:r w:rsidRPr="000C357C">
              <w:rPr>
                <w:rFonts w:ascii="Calibri" w:eastAsia="Times New Roman" w:hAnsi="Calibri" w:cs="Arial"/>
                <w:lang w:eastAsia="nb-NO"/>
              </w:rPr>
              <w:t>Preparat / varenummer</w:t>
            </w:r>
          </w:p>
        </w:tc>
        <w:tc>
          <w:tcPr>
            <w:tcW w:w="2266" w:type="dxa"/>
          </w:tcPr>
          <w:p w14:paraId="099EA4EE" w14:textId="7923F236" w:rsidR="00AE589B" w:rsidRPr="000C357C" w:rsidRDefault="00AE589B" w:rsidP="000C357C">
            <w:pPr>
              <w:ind w:left="5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Arial"/>
                <w:b w:val="0"/>
                <w:lang w:eastAsia="nb-NO"/>
              </w:rPr>
            </w:pPr>
            <w:r w:rsidRPr="3EA165B2">
              <w:rPr>
                <w:rFonts w:ascii="Calibri" w:eastAsia="Times New Roman" w:hAnsi="Calibri" w:cs="Arial"/>
                <w:lang w:eastAsia="nb-NO"/>
              </w:rPr>
              <w:t>Andel av pris som skal valutajusteres (oppgis i prosent</w:t>
            </w:r>
            <w:r w:rsidR="42844787" w:rsidRPr="3EA165B2">
              <w:rPr>
                <w:rFonts w:ascii="Calibri" w:eastAsia="Times New Roman" w:hAnsi="Calibri" w:cs="Arial"/>
                <w:lang w:eastAsia="nb-NO"/>
              </w:rPr>
              <w:t>, maksimalt 75 %)</w:t>
            </w:r>
            <w:r w:rsidRPr="3EA165B2">
              <w:rPr>
                <w:rFonts w:ascii="Calibri" w:eastAsia="Times New Roman" w:hAnsi="Calibri" w:cs="Arial"/>
                <w:lang w:eastAsia="nb-NO"/>
              </w:rPr>
              <w:t>)</w:t>
            </w:r>
          </w:p>
        </w:tc>
        <w:tc>
          <w:tcPr>
            <w:tcW w:w="4538" w:type="dxa"/>
          </w:tcPr>
          <w:p w14:paraId="262A0220" w14:textId="77777777" w:rsidR="00AE589B" w:rsidRPr="000C357C" w:rsidRDefault="00AE589B" w:rsidP="000C35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sz w:val="24"/>
                <w:szCs w:val="24"/>
                <w:lang w:eastAsia="nb-NO"/>
              </w:rPr>
            </w:pPr>
            <w:r w:rsidRPr="000C357C">
              <w:rPr>
                <w:rFonts w:ascii="Calibri" w:eastAsia="Times New Roman" w:hAnsi="Calibri" w:cs="Arial"/>
                <w:lang w:eastAsia="nb-NO"/>
              </w:rPr>
              <w:t xml:space="preserve">Oppgi valuta (USD, EUR, CHF eller GBP) </w:t>
            </w:r>
            <w:r w:rsidRPr="000C357C">
              <w:rPr>
                <w:rFonts w:ascii="Calibri" w:eastAsia="Times New Roman" w:hAnsi="Calibri" w:cs="Arial"/>
                <w:lang w:eastAsia="nb-NO"/>
              </w:rPr>
              <w:br/>
              <w:t>(kun én valuta pr. preparat / varenummer)</w:t>
            </w:r>
          </w:p>
          <w:p w14:paraId="34A039ED" w14:textId="77777777" w:rsidR="00AE589B" w:rsidRPr="000C357C" w:rsidRDefault="00AE589B" w:rsidP="000C357C">
            <w:pPr>
              <w:spacing w:before="200" w:line="276" w:lineRule="auto"/>
              <w:ind w:firstLine="70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 w:val="0"/>
              </w:rPr>
            </w:pPr>
          </w:p>
        </w:tc>
      </w:tr>
      <w:tr w:rsidR="00AE589B" w:rsidRPr="000C357C" w14:paraId="4923426B" w14:textId="77777777" w:rsidTr="3EA165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4B362116" w14:textId="77777777" w:rsidR="00AE589B" w:rsidRPr="000C357C" w:rsidRDefault="00AE589B" w:rsidP="000C357C">
            <w:pPr>
              <w:spacing w:line="360" w:lineRule="auto"/>
              <w:rPr>
                <w:rFonts w:ascii="Calibri" w:eastAsia="Times New Roman" w:hAnsi="Calibri" w:cs="Arial"/>
                <w:lang w:eastAsia="nb-NO"/>
              </w:rPr>
            </w:pPr>
          </w:p>
        </w:tc>
        <w:tc>
          <w:tcPr>
            <w:tcW w:w="2266" w:type="dxa"/>
          </w:tcPr>
          <w:p w14:paraId="76A01B56" w14:textId="77777777" w:rsidR="00AE589B" w:rsidRPr="000C357C" w:rsidRDefault="00AE589B" w:rsidP="000C357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Arial"/>
                <w:lang w:eastAsia="nb-NO"/>
              </w:rPr>
            </w:pPr>
          </w:p>
        </w:tc>
        <w:tc>
          <w:tcPr>
            <w:tcW w:w="4538" w:type="dxa"/>
          </w:tcPr>
          <w:p w14:paraId="7745BAFC" w14:textId="77777777" w:rsidR="00AE589B" w:rsidRPr="000C357C" w:rsidRDefault="00AE589B" w:rsidP="000C357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Arial"/>
                <w:lang w:eastAsia="nb-NO"/>
              </w:rPr>
            </w:pPr>
          </w:p>
        </w:tc>
      </w:tr>
      <w:tr w:rsidR="00AE589B" w:rsidRPr="000C357C" w14:paraId="7AE0D385" w14:textId="77777777" w:rsidTr="3EA165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68B7D9DC" w14:textId="77777777" w:rsidR="00AE589B" w:rsidRPr="000C357C" w:rsidRDefault="00AE589B" w:rsidP="000C357C">
            <w:pPr>
              <w:spacing w:line="360" w:lineRule="auto"/>
              <w:rPr>
                <w:rFonts w:ascii="Calibri" w:eastAsia="Times New Roman" w:hAnsi="Calibri" w:cs="Arial"/>
                <w:lang w:eastAsia="nb-NO"/>
              </w:rPr>
            </w:pPr>
          </w:p>
        </w:tc>
        <w:tc>
          <w:tcPr>
            <w:tcW w:w="2266" w:type="dxa"/>
          </w:tcPr>
          <w:p w14:paraId="702DC8B3" w14:textId="77777777" w:rsidR="00AE589B" w:rsidRPr="000C357C" w:rsidRDefault="00AE589B" w:rsidP="000C357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Arial"/>
                <w:lang w:eastAsia="nb-NO"/>
              </w:rPr>
            </w:pPr>
          </w:p>
        </w:tc>
        <w:tc>
          <w:tcPr>
            <w:tcW w:w="4538" w:type="dxa"/>
          </w:tcPr>
          <w:p w14:paraId="27797DEE" w14:textId="77777777" w:rsidR="00AE589B" w:rsidRPr="000C357C" w:rsidRDefault="00AE589B" w:rsidP="000C357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Arial"/>
                <w:lang w:eastAsia="nb-NO"/>
              </w:rPr>
            </w:pPr>
          </w:p>
        </w:tc>
      </w:tr>
    </w:tbl>
    <w:p w14:paraId="1E1FA123" w14:textId="77777777" w:rsidR="00AE589B" w:rsidRPr="000C357C" w:rsidRDefault="00AE589B" w:rsidP="000C357C">
      <w:pPr>
        <w:spacing w:after="0" w:line="240" w:lineRule="auto"/>
        <w:rPr>
          <w:rFonts w:ascii="Calibri" w:eastAsia="Times New Roman" w:hAnsi="Calibri" w:cs="Arial"/>
          <w:lang w:eastAsia="nb-NO"/>
        </w:rPr>
      </w:pPr>
    </w:p>
    <w:p w14:paraId="3E756D18" w14:textId="77777777" w:rsidR="00AE589B" w:rsidRDefault="00AE589B" w:rsidP="00D5382D"/>
    <w:p w14:paraId="39E70018" w14:textId="77777777" w:rsidR="00AE589B" w:rsidRDefault="00AE589B" w:rsidP="00D5382D">
      <w:r>
        <w:t>Innsyn:</w:t>
      </w:r>
    </w:p>
    <w:p w14:paraId="6DFB7268" w14:textId="77777777" w:rsidR="00AE589B" w:rsidRDefault="00C513DB" w:rsidP="00D5382D">
      <w:sdt>
        <w:sdtPr>
          <w:id w:val="1852532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89B">
            <w:rPr>
              <w:rFonts w:ascii="MS Gothic" w:eastAsia="MS Gothic" w:hAnsi="MS Gothic" w:hint="eastAsia"/>
            </w:rPr>
            <w:t>☐</w:t>
          </w:r>
        </w:sdtContent>
      </w:sdt>
      <w:r w:rsidR="00AE589B">
        <w:tab/>
        <w:t xml:space="preserve">Tilbudet inneholder ikke taushetsbelagte opplysninger.      </w:t>
      </w:r>
    </w:p>
    <w:p w14:paraId="6260E9E1" w14:textId="77777777" w:rsidR="00AE589B" w:rsidRDefault="00C513DB" w:rsidP="006D6700">
      <w:pPr>
        <w:ind w:left="708" w:hanging="708"/>
      </w:pPr>
      <w:sdt>
        <w:sdtPr>
          <w:id w:val="-693298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89B">
            <w:rPr>
              <w:rFonts w:ascii="MS Gothic" w:eastAsia="MS Gothic" w:hAnsi="MS Gothic" w:hint="eastAsia"/>
            </w:rPr>
            <w:t>☐</w:t>
          </w:r>
        </w:sdtContent>
      </w:sdt>
      <w:r w:rsidR="00AE589B">
        <w:tab/>
        <w:t xml:space="preserve">Tilbudet inneholder taushetsbelagte opplysninger, og «Sladdet versjon av tilbudet» og «Leverandørnavn </w:t>
      </w:r>
      <w:r w:rsidR="00AE589B" w:rsidRPr="003C3E75">
        <w:t>Bruksanvisning og begrunnelse for sladding av tilbud</w:t>
      </w:r>
      <w:r w:rsidR="00AE589B">
        <w:t>» er fylt ut og lagt ved tilbudet.</w:t>
      </w:r>
    </w:p>
    <w:p w14:paraId="3AF93E5F" w14:textId="77777777" w:rsidR="00AE589B" w:rsidRDefault="00AE589B" w:rsidP="00D5382D">
      <w:r>
        <w:t xml:space="preserve">Tilbudte enhetspriser vil betraktes å være unntatt offentlighet etter forvaltningsloven § 13 første ledd nr. 2, med mindre Tilbyder krysser av for at tilbudet ikke inneholder taushetsbelagte opplysninger. </w:t>
      </w:r>
    </w:p>
    <w:p w14:paraId="06DA8FFE" w14:textId="77777777" w:rsidR="00AE589B" w:rsidRDefault="00AE589B" w:rsidP="00D5382D">
      <w:r>
        <w:t>Det oppfordres til at tilbudspriser kun oppgis i Excel-filen Bilag 2 Prisskjema og ikke andre steder i tilbudet.</w:t>
      </w:r>
    </w:p>
    <w:p w14:paraId="56693AAF" w14:textId="40255CF8" w:rsidR="00512B3B" w:rsidRPr="00512B3B" w:rsidRDefault="00AE589B" w:rsidP="008F2B11">
      <w:r>
        <w:lastRenderedPageBreak/>
        <w:t>Tilbudte priser vil uten samtykke bli oppgitt til offentlige aktører innenfor helsevesenet, helsemyndigheter, til HTA-vurderinger, til fullstendige kunnskapsoppsummeringer, avtalegrossister og apotek.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A430A" w14:textId="77777777" w:rsidR="00684356" w:rsidRDefault="00684356" w:rsidP="008A6B54">
      <w:pPr>
        <w:spacing w:after="0" w:line="240" w:lineRule="auto"/>
      </w:pPr>
      <w:r>
        <w:separator/>
      </w:r>
    </w:p>
  </w:endnote>
  <w:endnote w:type="continuationSeparator" w:id="0">
    <w:p w14:paraId="5C428446" w14:textId="77777777" w:rsidR="00684356" w:rsidRDefault="0068435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7180DFD0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0553E98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14F126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56A4E90C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81720D3" w14:textId="656BA4CE" w:rsidR="0001190D" w:rsidRPr="00BD5AA6" w:rsidRDefault="00AE589B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E589B">
            <w:rPr>
              <w:b w:val="0"/>
              <w:bCs/>
              <w:color w:val="003087" w:themeColor="text2"/>
              <w:sz w:val="18"/>
              <w:szCs w:val="18"/>
            </w:rPr>
            <w:t>Tilbudsbrev</w:t>
          </w:r>
          <w:r w:rsidR="003666AE">
            <w:rPr>
              <w:b w:val="0"/>
              <w:bCs/>
              <w:color w:val="003087" w:themeColor="text2"/>
              <w:sz w:val="18"/>
              <w:szCs w:val="18"/>
            </w:rPr>
            <w:t xml:space="preserve"> legemidler</w:t>
          </w:r>
          <w:r w:rsidRPr="00AE589B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3666A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AE589B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3666AE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2A533F02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F8D497A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245A8CAD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B5CDED9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4DE046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6E73F5A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0D38C5C" w14:textId="0C016AA7" w:rsidR="004F084A" w:rsidRPr="00BD5AA6" w:rsidRDefault="00AE589B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E589B">
            <w:rPr>
              <w:b w:val="0"/>
              <w:bCs/>
              <w:color w:val="003087" w:themeColor="text2"/>
              <w:sz w:val="18"/>
              <w:szCs w:val="18"/>
            </w:rPr>
            <w:t>Tilbudsbrev</w:t>
          </w:r>
          <w:r w:rsidR="003666AE">
            <w:rPr>
              <w:b w:val="0"/>
              <w:bCs/>
              <w:color w:val="003087" w:themeColor="text2"/>
              <w:sz w:val="18"/>
              <w:szCs w:val="18"/>
            </w:rPr>
            <w:t xml:space="preserve"> legemidler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3666A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3666AE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0EBC7227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1A38C9C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98542" w14:textId="77777777" w:rsidR="00684356" w:rsidRDefault="00684356" w:rsidP="008A6B54">
      <w:pPr>
        <w:spacing w:after="0" w:line="240" w:lineRule="auto"/>
      </w:pPr>
      <w:r>
        <w:separator/>
      </w:r>
    </w:p>
  </w:footnote>
  <w:footnote w:type="continuationSeparator" w:id="0">
    <w:p w14:paraId="772AB520" w14:textId="77777777" w:rsidR="00684356" w:rsidRDefault="00684356" w:rsidP="008A6B54">
      <w:pPr>
        <w:spacing w:after="0" w:line="240" w:lineRule="auto"/>
      </w:pPr>
      <w:r>
        <w:continuationSeparator/>
      </w:r>
    </w:p>
  </w:footnote>
  <w:footnote w:id="1">
    <w:p w14:paraId="104B5A5E" w14:textId="77777777" w:rsidR="00AE589B" w:rsidRDefault="00AE589B" w:rsidP="007E3649">
      <w:pPr>
        <w:pStyle w:val="Fotnotetekst"/>
      </w:pPr>
      <w:r>
        <w:rPr>
          <w:rStyle w:val="Fotnotereferanse"/>
        </w:rPr>
        <w:footnoteRef/>
      </w:r>
      <w:r>
        <w:t xml:space="preserve"> Hvis Tilbyder ikke er den samme virksomheten som distribuerer legemiddelet, skal opplysninger angis her. </w:t>
      </w:r>
      <w:proofErr w:type="spellStart"/>
      <w:r w:rsidRPr="00EA56D7">
        <w:t>Dvs</w:t>
      </w:r>
      <w:proofErr w:type="spellEnd"/>
      <w:r w:rsidRPr="00EA56D7">
        <w:t xml:space="preserve"> den leverandøren som grossistene skal kjøpe varene fra.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BC316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84F10E" wp14:editId="1720950F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BB6F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5803144C" wp14:editId="092E9C2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89B"/>
    <w:rsid w:val="0001190D"/>
    <w:rsid w:val="000169B0"/>
    <w:rsid w:val="00061D42"/>
    <w:rsid w:val="00066FAD"/>
    <w:rsid w:val="000E3D69"/>
    <w:rsid w:val="000F11A5"/>
    <w:rsid w:val="001457DD"/>
    <w:rsid w:val="0015714B"/>
    <w:rsid w:val="00172E83"/>
    <w:rsid w:val="00174C26"/>
    <w:rsid w:val="001C49DD"/>
    <w:rsid w:val="001F056F"/>
    <w:rsid w:val="00234B11"/>
    <w:rsid w:val="00260912"/>
    <w:rsid w:val="002C03B4"/>
    <w:rsid w:val="002C5C80"/>
    <w:rsid w:val="002D33F1"/>
    <w:rsid w:val="002E647E"/>
    <w:rsid w:val="002F0394"/>
    <w:rsid w:val="002F21B1"/>
    <w:rsid w:val="00304C3C"/>
    <w:rsid w:val="00311005"/>
    <w:rsid w:val="003666AE"/>
    <w:rsid w:val="003C7810"/>
    <w:rsid w:val="003D3F41"/>
    <w:rsid w:val="00400A8F"/>
    <w:rsid w:val="00402EAE"/>
    <w:rsid w:val="00421342"/>
    <w:rsid w:val="0047732F"/>
    <w:rsid w:val="00486A77"/>
    <w:rsid w:val="004A1224"/>
    <w:rsid w:val="004B54E4"/>
    <w:rsid w:val="004F084A"/>
    <w:rsid w:val="00512B3B"/>
    <w:rsid w:val="00522354"/>
    <w:rsid w:val="0055021F"/>
    <w:rsid w:val="005703FD"/>
    <w:rsid w:val="005E3FC0"/>
    <w:rsid w:val="005E61C2"/>
    <w:rsid w:val="005F5862"/>
    <w:rsid w:val="006837C3"/>
    <w:rsid w:val="00684356"/>
    <w:rsid w:val="006F312A"/>
    <w:rsid w:val="006F486D"/>
    <w:rsid w:val="006F5290"/>
    <w:rsid w:val="0076237F"/>
    <w:rsid w:val="00771457"/>
    <w:rsid w:val="007D00AD"/>
    <w:rsid w:val="007F13FF"/>
    <w:rsid w:val="00801474"/>
    <w:rsid w:val="0081186E"/>
    <w:rsid w:val="0082344F"/>
    <w:rsid w:val="00846279"/>
    <w:rsid w:val="00884491"/>
    <w:rsid w:val="008961BF"/>
    <w:rsid w:val="008A1521"/>
    <w:rsid w:val="008A6B54"/>
    <w:rsid w:val="008E49F0"/>
    <w:rsid w:val="008F2B11"/>
    <w:rsid w:val="00907B33"/>
    <w:rsid w:val="0093364E"/>
    <w:rsid w:val="00991E16"/>
    <w:rsid w:val="009A3E11"/>
    <w:rsid w:val="009B4D02"/>
    <w:rsid w:val="009B5D7A"/>
    <w:rsid w:val="009C7E5D"/>
    <w:rsid w:val="009D6521"/>
    <w:rsid w:val="009F1406"/>
    <w:rsid w:val="009F7F53"/>
    <w:rsid w:val="00A13B9A"/>
    <w:rsid w:val="00A3362F"/>
    <w:rsid w:val="00A44EFA"/>
    <w:rsid w:val="00A659C6"/>
    <w:rsid w:val="00AA1652"/>
    <w:rsid w:val="00AC0B06"/>
    <w:rsid w:val="00AE3BC9"/>
    <w:rsid w:val="00AE589B"/>
    <w:rsid w:val="00B254A8"/>
    <w:rsid w:val="00B30A4F"/>
    <w:rsid w:val="00B656CC"/>
    <w:rsid w:val="00B90AF4"/>
    <w:rsid w:val="00BC7511"/>
    <w:rsid w:val="00BD5AA6"/>
    <w:rsid w:val="00C37AEC"/>
    <w:rsid w:val="00C513DB"/>
    <w:rsid w:val="00C72ED3"/>
    <w:rsid w:val="00C80220"/>
    <w:rsid w:val="00CB354A"/>
    <w:rsid w:val="00CC0CDA"/>
    <w:rsid w:val="00CD4E91"/>
    <w:rsid w:val="00D0738E"/>
    <w:rsid w:val="00D25402"/>
    <w:rsid w:val="00D549FA"/>
    <w:rsid w:val="00D70B90"/>
    <w:rsid w:val="00D758FB"/>
    <w:rsid w:val="00D869B4"/>
    <w:rsid w:val="00E31335"/>
    <w:rsid w:val="00E3138E"/>
    <w:rsid w:val="00E41260"/>
    <w:rsid w:val="00E47FC7"/>
    <w:rsid w:val="00E5219A"/>
    <w:rsid w:val="00E9118B"/>
    <w:rsid w:val="00EA45CB"/>
    <w:rsid w:val="00EB13E8"/>
    <w:rsid w:val="00EB5F17"/>
    <w:rsid w:val="00ED1F80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773D1"/>
    <w:rsid w:val="00FA1CD0"/>
    <w:rsid w:val="00FC69CF"/>
    <w:rsid w:val="00FD6AD8"/>
    <w:rsid w:val="3C5EFD37"/>
    <w:rsid w:val="3EA165B2"/>
    <w:rsid w:val="40B54839"/>
    <w:rsid w:val="42844787"/>
    <w:rsid w:val="7C05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2583F"/>
  <w15:chartTrackingRefBased/>
  <w15:docId w15:val="{ACE32954-046F-4EF7-910B-FAC64794D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AE589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AE589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E589B"/>
    <w:rPr>
      <w:sz w:val="20"/>
      <w:szCs w:val="20"/>
    </w:rPr>
  </w:style>
  <w:style w:type="paragraph" w:styleId="Revisjon">
    <w:name w:val="Revision"/>
    <w:hidden/>
    <w:uiPriority w:val="99"/>
    <w:semiHidden/>
    <w:rsid w:val="00FC69CF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2F039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2F039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F039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F039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F03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9A8A3E8D1880409833263401C84023" ma:contentTypeVersion="4" ma:contentTypeDescription="Opprett et nytt dokument." ma:contentTypeScope="" ma:versionID="84194b1be8051b613a34382b5e7d2676">
  <xsd:schema xmlns:xsd="http://www.w3.org/2001/XMLSchema" xmlns:xs="http://www.w3.org/2001/XMLSchema" xmlns:p="http://schemas.microsoft.com/office/2006/metadata/properties" xmlns:ns2="cb5c86b4-ea54-4c00-8b62-e2345a8f0ca4" targetNamespace="http://schemas.microsoft.com/office/2006/metadata/properties" ma:root="true" ma:fieldsID="b515e6fa32a030c20c6403fe936fb3d2" ns2:_="">
    <xsd:import namespace="cb5c86b4-ea54-4c00-8b62-e2345a8f0c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c86b4-ea54-4c00-8b62-e2345a8f0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854DA-9C59-45A0-9B21-C65B8FA9AD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c86b4-ea54-4c00-8b62-e2345a8f0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D3B77C-89E0-4F64-87A2-1E63FD80BB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9B99AC-6832-405A-86EA-B0124F6BF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1</TotalTime>
  <Pages>3</Pages>
  <Words>398</Words>
  <Characters>2114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Eirik Sverrisson</cp:lastModifiedBy>
  <cp:revision>19</cp:revision>
  <dcterms:created xsi:type="dcterms:W3CDTF">2024-12-17T07:54:00Z</dcterms:created>
  <dcterms:modified xsi:type="dcterms:W3CDTF">2026-06-19T13:32:00Z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95000</vt:r8>
  </property>
  <property fmtid="{D5CDD505-2E9C-101B-9397-08002B2CF9AE}" pid="3" name="xd_ProgID">
    <vt:lpwstr/>
  </property>
  <property fmtid="{D5CDD505-2E9C-101B-9397-08002B2CF9AE}" pid="4" name="ContentTypeId">
    <vt:lpwstr>0x010100099A8A3E8D1880409833263401C84023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eddf1c2c1da842e2bc8d48adb607c365">
    <vt:lpwstr/>
  </property>
  <property fmtid="{D5CDD505-2E9C-101B-9397-08002B2CF9AE}" pid="14" name="SHIBusinessUnit">
    <vt:lpwstr/>
  </property>
  <property fmtid="{D5CDD505-2E9C-101B-9397-08002B2CF9AE}" pid="15" name="SHIStatus">
    <vt:lpwstr>1;#Kladd|b4b6a614-00e1-4169-90bb-f9dbedae6a98</vt:lpwstr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</Properties>
</file>