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79DE0157" w:rsidR="00A85872" w:rsidRPr="00351789" w:rsidRDefault="0DC3574E" w:rsidP="52382326">
      <w:pPr>
        <w:pStyle w:val="Overskrift1"/>
      </w:pPr>
      <w:r>
        <w:t>2024/3271</w:t>
      </w:r>
      <w:r w:rsidR="006E49EF">
        <w:t>7</w:t>
      </w:r>
      <w:r w:rsidR="00A85872">
        <w:t xml:space="preserve"> </w:t>
      </w:r>
      <w:r w:rsidR="43FDE154">
        <w:t>2</w:t>
      </w:r>
      <w:r w:rsidR="006E49EF">
        <w:t>801c</w:t>
      </w:r>
      <w:r w:rsidR="43FDE154">
        <w:t xml:space="preserve"> </w:t>
      </w:r>
      <w:r w:rsidR="006E49EF">
        <w:t xml:space="preserve">Legemidler </w:t>
      </w:r>
      <w:proofErr w:type="spellStart"/>
      <w:r w:rsidR="006E49EF">
        <w:t>inj</w:t>
      </w:r>
      <w:proofErr w:type="spellEnd"/>
      <w:r w:rsidR="006E49EF">
        <w:t xml:space="preserve"> inf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6E49EF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6F49AE38" w14:textId="5DC798F1" w:rsidR="000929EC" w:rsidRPr="0037175C" w:rsidRDefault="000929EC" w:rsidP="52382326">
      <w:pPr>
        <w:ind w:left="708"/>
        <w:rPr>
          <w:rFonts w:ascii="Calibri" w:hAnsi="Calibri"/>
        </w:rPr>
      </w:pPr>
      <w:r w:rsidRPr="52382326">
        <w:rPr>
          <w:rFonts w:ascii="Calibri" w:hAnsi="Calibri"/>
        </w:rPr>
        <w:t xml:space="preserve">Ved undertegning av forpliktelseserklæringen bekrefter underleverandøren å være solidarisk ansvarlig for utførelsen av kontrakten, jf. 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77777777" w:rsidR="000929EC" w:rsidRPr="0037175C" w:rsidRDefault="006E49EF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shd w:val="clear" w:color="auto" w:fill="auto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2B3E5" w14:textId="77777777" w:rsidR="00CC2A39" w:rsidRDefault="00CC2A39" w:rsidP="008A6B54">
      <w:pPr>
        <w:spacing w:after="0" w:line="240" w:lineRule="auto"/>
      </w:pPr>
      <w:r>
        <w:separator/>
      </w:r>
    </w:p>
  </w:endnote>
  <w:endnote w:type="continuationSeparator" w:id="0">
    <w:p w14:paraId="57D2BB74" w14:textId="77777777" w:rsidR="00CC2A39" w:rsidRDefault="00CC2A3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5841C187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A23E0" w14:textId="77777777" w:rsidR="00CC2A39" w:rsidRDefault="00CC2A39" w:rsidP="008A6B54">
      <w:pPr>
        <w:spacing w:after="0" w:line="240" w:lineRule="auto"/>
      </w:pPr>
      <w:r>
        <w:separator/>
      </w:r>
    </w:p>
  </w:footnote>
  <w:footnote w:type="continuationSeparator" w:id="0">
    <w:p w14:paraId="4780F4AF" w14:textId="77777777" w:rsidR="00CC2A39" w:rsidRDefault="00CC2A3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3295B"/>
    <w:rsid w:val="00043318"/>
    <w:rsid w:val="00044D75"/>
    <w:rsid w:val="00061D42"/>
    <w:rsid w:val="00066FAD"/>
    <w:rsid w:val="000929EC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0985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E49EF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D0738E"/>
    <w:rsid w:val="00D25402"/>
    <w:rsid w:val="00D549FA"/>
    <w:rsid w:val="00D758FB"/>
    <w:rsid w:val="00D850B0"/>
    <w:rsid w:val="00D869B4"/>
    <w:rsid w:val="00DC5C03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0DC3574E"/>
    <w:rsid w:val="43FDE154"/>
    <w:rsid w:val="52382326"/>
    <w:rsid w:val="5EF1F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03295B"/>
    <w:rsid w:val="003F613D"/>
    <w:rsid w:val="00594A76"/>
    <w:rsid w:val="005D0AAA"/>
    <w:rsid w:val="00765529"/>
    <w:rsid w:val="008E76D7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9A8A3E8D1880409833263401C84023" ma:contentTypeVersion="4" ma:contentTypeDescription="Opprett et nytt dokument." ma:contentTypeScope="" ma:versionID="84194b1be8051b613a34382b5e7d2676">
  <xsd:schema xmlns:xsd="http://www.w3.org/2001/XMLSchema" xmlns:xs="http://www.w3.org/2001/XMLSchema" xmlns:p="http://schemas.microsoft.com/office/2006/metadata/properties" xmlns:ns2="cb5c86b4-ea54-4c00-8b62-e2345a8f0ca4" targetNamespace="http://schemas.microsoft.com/office/2006/metadata/properties" ma:root="true" ma:fieldsID="b515e6fa32a030c20c6403fe936fb3d2" ns2:_="">
    <xsd:import namespace="cb5c86b4-ea54-4c00-8b62-e2345a8f0c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c86b4-ea54-4c00-8b62-e2345a8f0c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openxmlformats.org/package/2006/metadata/core-properties"/>
    <ds:schemaRef ds:uri="http://www.w3.org/XML/1998/namespace"/>
    <ds:schemaRef ds:uri="http://purl.org/dc/elements/1.1/"/>
    <ds:schemaRef ds:uri="159eb964-e578-4006-a64e-9cef19626a17"/>
    <ds:schemaRef ds:uri="http://purl.org/dc/dcmitype/"/>
    <ds:schemaRef ds:uri="ceb63489-f63f-49bb-80d7-9200be2bf1cf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D844D8-78B5-40D9-A96E-20075F227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c86b4-ea54-4c00-8b62-e2345a8f0c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1</TotalTime>
  <Pages>1</Pages>
  <Words>211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Eirik Sverrisson</cp:lastModifiedBy>
  <cp:revision>5</cp:revision>
  <dcterms:created xsi:type="dcterms:W3CDTF">2025-05-21T06:52:00Z</dcterms:created>
  <dcterms:modified xsi:type="dcterms:W3CDTF">2026-06-12T06:39:00Z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0x010100099A8A3E8D1880409833263401C84023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