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0E7A6076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AB052C">
      <w:rPr>
        <w:sz w:val="18"/>
        <w:szCs w:val="18"/>
      </w:rPr>
      <w:t xml:space="preserve"> 2026/84823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14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03C7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26047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2ED4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B052C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0AAA"/>
    <w:rsid w:val="00C65B3F"/>
    <w:rsid w:val="00C7464A"/>
    <w:rsid w:val="00C84E97"/>
    <w:rsid w:val="00CB354A"/>
    <w:rsid w:val="00CC0CDA"/>
    <w:rsid w:val="00D0738E"/>
    <w:rsid w:val="00D31A4F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A659F"/>
    <w:rsid w:val="00EB13E8"/>
    <w:rsid w:val="00EB5F17"/>
    <w:rsid w:val="00ED29B3"/>
    <w:rsid w:val="00ED5CBE"/>
    <w:rsid w:val="00EE6F94"/>
    <w:rsid w:val="00EF7D89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B7C257-0B63-4C06-B73D-2C7583559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Lars Hjellup</cp:lastModifiedBy>
  <cp:revision>4</cp:revision>
  <dcterms:created xsi:type="dcterms:W3CDTF">2026-05-29T10:59:00Z</dcterms:created>
  <dcterms:modified xsi:type="dcterms:W3CDTF">2026-06-19T10:05:00Z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