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677B81" w14:textId="77777777" w:rsidR="00042603" w:rsidRPr="002013F7" w:rsidRDefault="00042603" w:rsidP="002013F7">
      <w:pPr>
        <w:pStyle w:val="Tittel"/>
        <w:rPr>
          <w:sz w:val="52"/>
          <w:szCs w:val="52"/>
        </w:rPr>
      </w:pPr>
      <w:r w:rsidRPr="002013F7">
        <w:rPr>
          <w:sz w:val="52"/>
          <w:szCs w:val="52"/>
        </w:rPr>
        <w:t xml:space="preserve">Bilag </w:t>
      </w:r>
      <w:r>
        <w:rPr>
          <w:sz w:val="52"/>
          <w:szCs w:val="52"/>
        </w:rPr>
        <w:t>8</w:t>
      </w:r>
      <w:r w:rsidRPr="002013F7">
        <w:rPr>
          <w:sz w:val="52"/>
          <w:szCs w:val="52"/>
        </w:rPr>
        <w:t xml:space="preserve"> Endringer i eller tillegg til rammeavtalen</w:t>
      </w:r>
    </w:p>
    <w:p w14:paraId="0AF9DE4F" w14:textId="43087445" w:rsidR="00042603" w:rsidRPr="00AF0324" w:rsidRDefault="00042603" w:rsidP="002013F7">
      <w:pPr>
        <w:pStyle w:val="Overskrift1"/>
      </w:pPr>
      <w:r w:rsidRPr="00AF0324">
        <w:t xml:space="preserve">Endring i </w:t>
      </w:r>
      <w:r w:rsidR="001E3E8D">
        <w:t>266</w:t>
      </w:r>
      <w:r w:rsidR="00DB3ADB">
        <w:t>1</w:t>
      </w:r>
      <w:r w:rsidRPr="00AF0324">
        <w:t xml:space="preserve"> Rammeavtale </w:t>
      </w:r>
    </w:p>
    <w:p w14:paraId="2ED22A08" w14:textId="77777777" w:rsidR="00042603" w:rsidRDefault="00042603" w:rsidP="002013F7"/>
    <w:p w14:paraId="4FA34AA0" w14:textId="77777777" w:rsidR="00042603" w:rsidRPr="00AF0324" w:rsidRDefault="00042603" w:rsidP="002013F7">
      <w:r w:rsidRPr="00AF0324">
        <w:t>inngått mellom:</w:t>
      </w:r>
    </w:p>
    <w:p w14:paraId="4672AE2C" w14:textId="17998E3F" w:rsidR="00042603" w:rsidRPr="00AF0324" w:rsidRDefault="008F5F62" w:rsidP="002013F7">
      <w:r w:rsidRPr="00AF0324">
        <w:t>Helsedirektoratet</w:t>
      </w:r>
    </w:p>
    <w:p w14:paraId="3890A3DA" w14:textId="77777777" w:rsidR="00042603" w:rsidRDefault="00042603" w:rsidP="002013F7">
      <w:r>
        <w:t>og</w:t>
      </w:r>
    </w:p>
    <w:p w14:paraId="1FEAC22E" w14:textId="77777777" w:rsidR="00042603" w:rsidRPr="00042603" w:rsidRDefault="00042603" w:rsidP="002013F7">
      <w:pPr>
        <w:rPr>
          <w:color w:val="1A588E" w:themeColor="background2" w:themeShade="80"/>
        </w:rPr>
      </w:pPr>
      <w:r w:rsidRPr="00042603">
        <w:rPr>
          <w:color w:val="1A588E" w:themeColor="background2" w:themeShade="80"/>
        </w:rPr>
        <w:t>Leverandør X</w:t>
      </w:r>
      <w:r>
        <w:t xml:space="preserve">, med varighet </w:t>
      </w:r>
      <w:proofErr w:type="spellStart"/>
      <w:r w:rsidRPr="00042603">
        <w:rPr>
          <w:color w:val="1A588E" w:themeColor="background2" w:themeShade="80"/>
        </w:rPr>
        <w:t>dd.mm.åååå-dd.mm.åååå</w:t>
      </w:r>
      <w:proofErr w:type="spellEnd"/>
      <w:r w:rsidRPr="00042603">
        <w:rPr>
          <w:color w:val="1A588E" w:themeColor="background2" w:themeShade="80"/>
        </w:rPr>
        <w:t>.</w:t>
      </w: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005"/>
        <w:gridCol w:w="3005"/>
        <w:gridCol w:w="3006"/>
      </w:tblGrid>
      <w:tr w:rsidR="00042603" w14:paraId="1DC46D75" w14:textId="77777777" w:rsidTr="000426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005" w:type="dxa"/>
          </w:tcPr>
          <w:p w14:paraId="0C282C57" w14:textId="77777777" w:rsidR="00042603" w:rsidRDefault="00042603" w:rsidP="002013F7">
            <w:r>
              <w:t>Endring</w:t>
            </w:r>
          </w:p>
        </w:tc>
        <w:tc>
          <w:tcPr>
            <w:tcW w:w="3005" w:type="dxa"/>
          </w:tcPr>
          <w:p w14:paraId="7C39BFF9" w14:textId="77777777" w:rsidR="00042603" w:rsidRDefault="00042603" w:rsidP="002013F7">
            <w:r>
              <w:t>Dato</w:t>
            </w:r>
          </w:p>
        </w:tc>
        <w:tc>
          <w:tcPr>
            <w:tcW w:w="3006" w:type="dxa"/>
          </w:tcPr>
          <w:p w14:paraId="4E86A067" w14:textId="77777777" w:rsidR="00042603" w:rsidRDefault="00042603" w:rsidP="002013F7">
            <w:r>
              <w:t>Beskrivelse</w:t>
            </w:r>
          </w:p>
        </w:tc>
      </w:tr>
      <w:tr w:rsidR="00042603" w14:paraId="743C6B67" w14:textId="77777777" w:rsidTr="00042603">
        <w:tc>
          <w:tcPr>
            <w:tcW w:w="3005" w:type="dxa"/>
          </w:tcPr>
          <w:p w14:paraId="13A7D369" w14:textId="77777777" w:rsidR="00042603" w:rsidRDefault="00042603" w:rsidP="002013F7"/>
          <w:p w14:paraId="28661593" w14:textId="77777777" w:rsidR="00042603" w:rsidRDefault="00042603" w:rsidP="002013F7"/>
          <w:p w14:paraId="6F56653E" w14:textId="77777777" w:rsidR="00042603" w:rsidRDefault="00042603" w:rsidP="002013F7"/>
          <w:p w14:paraId="6076E83E" w14:textId="77777777" w:rsidR="00042603" w:rsidRDefault="00042603" w:rsidP="002013F7"/>
        </w:tc>
        <w:tc>
          <w:tcPr>
            <w:tcW w:w="3005" w:type="dxa"/>
          </w:tcPr>
          <w:p w14:paraId="4CB881F1" w14:textId="77777777" w:rsidR="00042603" w:rsidRDefault="00042603" w:rsidP="002013F7"/>
        </w:tc>
        <w:tc>
          <w:tcPr>
            <w:tcW w:w="3006" w:type="dxa"/>
          </w:tcPr>
          <w:p w14:paraId="5D5DD836" w14:textId="77777777" w:rsidR="00042603" w:rsidRDefault="00042603" w:rsidP="002013F7"/>
        </w:tc>
      </w:tr>
    </w:tbl>
    <w:p w14:paraId="4CF13BD0" w14:textId="77777777" w:rsidR="00042603" w:rsidRDefault="00042603" w:rsidP="002013F7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4508"/>
        <w:gridCol w:w="4508"/>
      </w:tblGrid>
      <w:tr w:rsidR="00042603" w14:paraId="618A59CF" w14:textId="77777777" w:rsidTr="000426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508" w:type="dxa"/>
          </w:tcPr>
          <w:p w14:paraId="5D907BE5" w14:textId="2E0EFBBA" w:rsidR="00042603" w:rsidRDefault="00042603" w:rsidP="002013F7">
            <w:r>
              <w:t>Dato,</w:t>
            </w:r>
          </w:p>
        </w:tc>
        <w:tc>
          <w:tcPr>
            <w:tcW w:w="4508" w:type="dxa"/>
          </w:tcPr>
          <w:p w14:paraId="0AEDD829" w14:textId="0FDBCB57" w:rsidR="00042603" w:rsidRDefault="00042603" w:rsidP="002013F7">
            <w:r>
              <w:t xml:space="preserve">Dato, </w:t>
            </w:r>
          </w:p>
        </w:tc>
      </w:tr>
      <w:tr w:rsidR="00042603" w14:paraId="0D756016" w14:textId="77777777" w:rsidTr="00042603">
        <w:tc>
          <w:tcPr>
            <w:tcW w:w="4508" w:type="dxa"/>
          </w:tcPr>
          <w:p w14:paraId="13A44DE4" w14:textId="77777777" w:rsidR="00042603" w:rsidRPr="00042603" w:rsidRDefault="00042603" w:rsidP="002013F7">
            <w:pPr>
              <w:rPr>
                <w:color w:val="1A588E" w:themeColor="background2" w:themeShade="80"/>
              </w:rPr>
            </w:pPr>
          </w:p>
          <w:p w14:paraId="214CE8B0" w14:textId="77777777" w:rsidR="00042603" w:rsidRPr="00042603" w:rsidRDefault="00042603" w:rsidP="002013F7">
            <w:pPr>
              <w:rPr>
                <w:color w:val="1A588E" w:themeColor="background2" w:themeShade="80"/>
              </w:rPr>
            </w:pPr>
            <w:r w:rsidRPr="00042603">
              <w:rPr>
                <w:color w:val="1A588E" w:themeColor="background2" w:themeShade="80"/>
              </w:rPr>
              <w:t>Leverandør X</w:t>
            </w:r>
          </w:p>
          <w:p w14:paraId="1E877F02" w14:textId="77777777" w:rsidR="00042603" w:rsidRDefault="00042603" w:rsidP="002013F7"/>
          <w:p w14:paraId="4F2025C0" w14:textId="77777777" w:rsidR="00042603" w:rsidRDefault="00042603" w:rsidP="002013F7"/>
          <w:p w14:paraId="1F550F2B" w14:textId="77777777" w:rsidR="00042603" w:rsidRDefault="00042603" w:rsidP="002013F7"/>
          <w:p w14:paraId="1D33A4FD" w14:textId="77777777" w:rsidR="00042603" w:rsidRDefault="00042603" w:rsidP="002013F7"/>
          <w:p w14:paraId="614D3282" w14:textId="77777777" w:rsidR="00042603" w:rsidRDefault="00042603" w:rsidP="002013F7"/>
          <w:p w14:paraId="699792B2" w14:textId="77777777" w:rsidR="00042603" w:rsidRPr="00042603" w:rsidRDefault="00042603" w:rsidP="002013F7">
            <w:pPr>
              <w:rPr>
                <w:color w:val="1A588E" w:themeColor="background2" w:themeShade="80"/>
              </w:rPr>
            </w:pPr>
            <w:r w:rsidRPr="00042603">
              <w:rPr>
                <w:color w:val="1A588E" w:themeColor="background2" w:themeShade="80"/>
              </w:rPr>
              <w:t>Representant for Leverandør X</w:t>
            </w:r>
          </w:p>
          <w:p w14:paraId="76E39EF6" w14:textId="0CED9367" w:rsidR="00042603" w:rsidRPr="00042603" w:rsidRDefault="00042603" w:rsidP="002013F7">
            <w:pPr>
              <w:rPr>
                <w:color w:val="1A588E" w:themeColor="background2" w:themeShade="80"/>
              </w:rPr>
            </w:pPr>
            <w:r w:rsidRPr="00042603">
              <w:rPr>
                <w:color w:val="1A588E" w:themeColor="background2" w:themeShade="80"/>
              </w:rPr>
              <w:t>Tittel / Ev. fullmakt</w:t>
            </w:r>
          </w:p>
          <w:p w14:paraId="15563D94" w14:textId="77777777" w:rsidR="00042603" w:rsidRDefault="00042603" w:rsidP="002013F7"/>
          <w:p w14:paraId="28851422" w14:textId="77777777" w:rsidR="00042603" w:rsidRDefault="00042603" w:rsidP="002013F7"/>
          <w:p w14:paraId="14622D21" w14:textId="77777777" w:rsidR="00042603" w:rsidRDefault="00042603" w:rsidP="002013F7"/>
        </w:tc>
        <w:tc>
          <w:tcPr>
            <w:tcW w:w="4508" w:type="dxa"/>
          </w:tcPr>
          <w:p w14:paraId="1569F720" w14:textId="77777777" w:rsidR="00042603" w:rsidRDefault="00042603" w:rsidP="002013F7"/>
          <w:p w14:paraId="17DE9DAE" w14:textId="77777777" w:rsidR="00E55353" w:rsidRDefault="00E55353" w:rsidP="00E55353">
            <w:r>
              <w:t>Helsedirektoratet</w:t>
            </w:r>
          </w:p>
          <w:p w14:paraId="5253CE7D" w14:textId="77777777" w:rsidR="00E55353" w:rsidRDefault="00E55353" w:rsidP="00E55353"/>
          <w:p w14:paraId="742566AD" w14:textId="77777777" w:rsidR="00E55353" w:rsidRDefault="00E55353" w:rsidP="00E55353"/>
          <w:p w14:paraId="59E0EFCF" w14:textId="77777777" w:rsidR="00E55353" w:rsidRDefault="00E55353" w:rsidP="00E55353"/>
          <w:p w14:paraId="255CC6DF" w14:textId="77777777" w:rsidR="00E55353" w:rsidRDefault="00E55353" w:rsidP="00E55353"/>
          <w:p w14:paraId="73461759" w14:textId="77777777" w:rsidR="00E55353" w:rsidRDefault="00E55353" w:rsidP="00E55353"/>
          <w:p w14:paraId="62FAB654" w14:textId="113C92E3" w:rsidR="00E55353" w:rsidRPr="00AF0324" w:rsidRDefault="00E55353" w:rsidP="00E55353">
            <w:pPr>
              <w:rPr>
                <w:color w:val="1A588E" w:themeColor="background2" w:themeShade="80"/>
              </w:rPr>
            </w:pPr>
            <w:r w:rsidRPr="00AF0324">
              <w:rPr>
                <w:color w:val="1A588E" w:themeColor="background2" w:themeShade="80"/>
              </w:rPr>
              <w:t>Representant for Helsedirektoratet</w:t>
            </w:r>
            <w:r w:rsidRPr="00AF0324">
              <w:rPr>
                <w:color w:val="1A588E" w:themeColor="background2" w:themeShade="80"/>
              </w:rPr>
              <w:br/>
              <w:t>Tittel / Ev. fullmakt</w:t>
            </w:r>
          </w:p>
          <w:p w14:paraId="613A1CF2" w14:textId="77777777" w:rsidR="00042603" w:rsidRDefault="00042603" w:rsidP="002013F7"/>
        </w:tc>
      </w:tr>
    </w:tbl>
    <w:p w14:paraId="48F66C4B" w14:textId="03B982FF" w:rsidR="00512B3B" w:rsidRPr="00512B3B" w:rsidRDefault="00512B3B" w:rsidP="008F2B11"/>
    <w:sectPr w:rsidR="00512B3B" w:rsidRPr="00512B3B" w:rsidSect="00172E83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3F5417" w14:textId="77777777" w:rsidR="009A24DE" w:rsidRDefault="009A24DE" w:rsidP="008A6B54">
      <w:pPr>
        <w:spacing w:after="0" w:line="240" w:lineRule="auto"/>
      </w:pPr>
      <w:r>
        <w:separator/>
      </w:r>
    </w:p>
  </w:endnote>
  <w:endnote w:type="continuationSeparator" w:id="0">
    <w:p w14:paraId="4F43F17B" w14:textId="77777777" w:rsidR="009A24DE" w:rsidRDefault="009A24DE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3B286BC1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153CE61E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5C54C578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19A5322B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18BA98D1" w14:textId="34F0E998" w:rsidR="0001190D" w:rsidRPr="00BD5AA6" w:rsidRDefault="00042603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042603">
            <w:rPr>
              <w:b w:val="0"/>
              <w:bCs/>
              <w:color w:val="003087" w:themeColor="text2"/>
              <w:sz w:val="18"/>
              <w:szCs w:val="18"/>
            </w:rPr>
            <w:t>Endringer i eller tillegg til rammeavtalen, versjon 07-2023</w:t>
          </w:r>
        </w:p>
      </w:tc>
      <w:tc>
        <w:tcPr>
          <w:tcW w:w="2500" w:type="pct"/>
          <w:shd w:val="clear" w:color="auto" w:fill="auto"/>
        </w:tcPr>
        <w:p w14:paraId="49854B43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71825384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4F084A" w:rsidRPr="00907B33" w14:paraId="0A3A121E" w14:textId="77777777" w:rsidTr="003D3F4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7681FDC4" w14:textId="1718D0CD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</w:p>
      </w:tc>
      <w:tc>
        <w:tcPr>
          <w:tcW w:w="2500" w:type="pct"/>
          <w:shd w:val="clear" w:color="auto" w:fill="auto"/>
        </w:tcPr>
        <w:p w14:paraId="73F146E7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4A742A78" w14:textId="77777777" w:rsidTr="003D3F4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70D5C8A9" w14:textId="07B7759D" w:rsidR="004F084A" w:rsidRPr="00BD5AA6" w:rsidRDefault="00042603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042603">
            <w:rPr>
              <w:b w:val="0"/>
              <w:bCs/>
              <w:color w:val="003087" w:themeColor="text2"/>
              <w:sz w:val="18"/>
              <w:szCs w:val="18"/>
            </w:rPr>
            <w:t>Endringer i eller tillegg til rammeavtalen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, versjon 07-2023</w:t>
          </w:r>
        </w:p>
      </w:tc>
      <w:tc>
        <w:tcPr>
          <w:tcW w:w="2500" w:type="pct"/>
          <w:shd w:val="clear" w:color="auto" w:fill="auto"/>
        </w:tcPr>
        <w:p w14:paraId="547FEB56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658E0A78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729715" w14:textId="77777777" w:rsidR="009A24DE" w:rsidRDefault="009A24DE" w:rsidP="008A6B54">
      <w:pPr>
        <w:spacing w:after="0" w:line="240" w:lineRule="auto"/>
      </w:pPr>
      <w:r>
        <w:separator/>
      </w:r>
    </w:p>
  </w:footnote>
  <w:footnote w:type="continuationSeparator" w:id="0">
    <w:p w14:paraId="6425D9D9" w14:textId="77777777" w:rsidR="009A24DE" w:rsidRDefault="009A24DE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0A3D3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E2D35B1" wp14:editId="47718E7C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6B8421" w14:textId="1B211F30" w:rsidR="004F084A" w:rsidRPr="005E3FC0" w:rsidRDefault="001457DD" w:rsidP="005E3FC0">
    <w:pPr>
      <w:pStyle w:val="Topptekst"/>
      <w:jc w:val="right"/>
      <w:rPr>
        <w:sz w:val="18"/>
        <w:szCs w:val="18"/>
      </w:rPr>
    </w:pPr>
    <w:r w:rsidRPr="005E3FC0">
      <w:rPr>
        <w:sz w:val="18"/>
        <w:szCs w:val="18"/>
      </w:rPr>
      <w:t>Ref.:</w:t>
    </w:r>
    <w:r w:rsidR="002466DA">
      <w:rPr>
        <w:sz w:val="18"/>
        <w:szCs w:val="18"/>
      </w:rPr>
      <w:t xml:space="preserve"> </w:t>
    </w:r>
    <w:r w:rsidR="00DB3ADB">
      <w:rPr>
        <w:sz w:val="18"/>
        <w:szCs w:val="18"/>
      </w:rPr>
      <w:t>2026/84823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2603"/>
    <w:rsid w:val="0001190D"/>
    <w:rsid w:val="000169B0"/>
    <w:rsid w:val="00042603"/>
    <w:rsid w:val="00057A87"/>
    <w:rsid w:val="00061D42"/>
    <w:rsid w:val="00066FAD"/>
    <w:rsid w:val="000E3D69"/>
    <w:rsid w:val="000E7EBA"/>
    <w:rsid w:val="000F11A5"/>
    <w:rsid w:val="00101DDC"/>
    <w:rsid w:val="00102A99"/>
    <w:rsid w:val="00131078"/>
    <w:rsid w:val="001457DD"/>
    <w:rsid w:val="00172E83"/>
    <w:rsid w:val="00174C26"/>
    <w:rsid w:val="00191234"/>
    <w:rsid w:val="001E3E8D"/>
    <w:rsid w:val="00216411"/>
    <w:rsid w:val="00217452"/>
    <w:rsid w:val="00234B11"/>
    <w:rsid w:val="002466DA"/>
    <w:rsid w:val="002A03C7"/>
    <w:rsid w:val="002C03B4"/>
    <w:rsid w:val="002C5C80"/>
    <w:rsid w:val="002D33F1"/>
    <w:rsid w:val="002F21B1"/>
    <w:rsid w:val="00311005"/>
    <w:rsid w:val="0031316C"/>
    <w:rsid w:val="00337F3F"/>
    <w:rsid w:val="003C7810"/>
    <w:rsid w:val="003D3732"/>
    <w:rsid w:val="003D3F41"/>
    <w:rsid w:val="00400A8F"/>
    <w:rsid w:val="00402EAE"/>
    <w:rsid w:val="004155A2"/>
    <w:rsid w:val="00421342"/>
    <w:rsid w:val="0043713E"/>
    <w:rsid w:val="0045653E"/>
    <w:rsid w:val="0046421B"/>
    <w:rsid w:val="0047732F"/>
    <w:rsid w:val="00486A77"/>
    <w:rsid w:val="004B54E4"/>
    <w:rsid w:val="004F084A"/>
    <w:rsid w:val="00504724"/>
    <w:rsid w:val="00512B3B"/>
    <w:rsid w:val="00522354"/>
    <w:rsid w:val="005432D4"/>
    <w:rsid w:val="00561EC2"/>
    <w:rsid w:val="005703FD"/>
    <w:rsid w:val="005E3FC0"/>
    <w:rsid w:val="005E47F5"/>
    <w:rsid w:val="005E61C2"/>
    <w:rsid w:val="005F5862"/>
    <w:rsid w:val="00673B42"/>
    <w:rsid w:val="006837C3"/>
    <w:rsid w:val="006A4C8E"/>
    <w:rsid w:val="006F312A"/>
    <w:rsid w:val="00714BB9"/>
    <w:rsid w:val="0073081D"/>
    <w:rsid w:val="0076237F"/>
    <w:rsid w:val="00771457"/>
    <w:rsid w:val="007B7E75"/>
    <w:rsid w:val="007D00AD"/>
    <w:rsid w:val="007F13FF"/>
    <w:rsid w:val="00802B7B"/>
    <w:rsid w:val="0081186E"/>
    <w:rsid w:val="0082344F"/>
    <w:rsid w:val="0085293F"/>
    <w:rsid w:val="00884491"/>
    <w:rsid w:val="00892C3A"/>
    <w:rsid w:val="008961BF"/>
    <w:rsid w:val="008A1521"/>
    <w:rsid w:val="008A6B54"/>
    <w:rsid w:val="008F2B11"/>
    <w:rsid w:val="008F5F62"/>
    <w:rsid w:val="00907B33"/>
    <w:rsid w:val="0095013E"/>
    <w:rsid w:val="009A24DE"/>
    <w:rsid w:val="009A3E11"/>
    <w:rsid w:val="009A6B96"/>
    <w:rsid w:val="009B4D02"/>
    <w:rsid w:val="009C7E5D"/>
    <w:rsid w:val="009F3E96"/>
    <w:rsid w:val="009F7F53"/>
    <w:rsid w:val="00A13B9A"/>
    <w:rsid w:val="00A659C6"/>
    <w:rsid w:val="00AA1652"/>
    <w:rsid w:val="00AE37E3"/>
    <w:rsid w:val="00AE3BC9"/>
    <w:rsid w:val="00AF0324"/>
    <w:rsid w:val="00B254A8"/>
    <w:rsid w:val="00B30A4F"/>
    <w:rsid w:val="00B656CC"/>
    <w:rsid w:val="00BC7511"/>
    <w:rsid w:val="00BD5AA6"/>
    <w:rsid w:val="00C37AEC"/>
    <w:rsid w:val="00C80220"/>
    <w:rsid w:val="00CB354A"/>
    <w:rsid w:val="00CC0CDA"/>
    <w:rsid w:val="00D0738E"/>
    <w:rsid w:val="00D25402"/>
    <w:rsid w:val="00D549FA"/>
    <w:rsid w:val="00D758FB"/>
    <w:rsid w:val="00D869B4"/>
    <w:rsid w:val="00DB3ADB"/>
    <w:rsid w:val="00DD2440"/>
    <w:rsid w:val="00E3138E"/>
    <w:rsid w:val="00E55353"/>
    <w:rsid w:val="00EA45CB"/>
    <w:rsid w:val="00EA659F"/>
    <w:rsid w:val="00EB13E8"/>
    <w:rsid w:val="00EB396E"/>
    <w:rsid w:val="00EB5F17"/>
    <w:rsid w:val="00ED29B3"/>
    <w:rsid w:val="00F139BA"/>
    <w:rsid w:val="00F141F6"/>
    <w:rsid w:val="00F22DA7"/>
    <w:rsid w:val="00F300FC"/>
    <w:rsid w:val="00F3117C"/>
    <w:rsid w:val="00F3344C"/>
    <w:rsid w:val="00F604BA"/>
    <w:rsid w:val="00F6667E"/>
    <w:rsid w:val="00F92B1F"/>
    <w:rsid w:val="00FA1CD0"/>
    <w:rsid w:val="00FD6AD8"/>
    <w:rsid w:val="00FE1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FCDE48"/>
  <w15:chartTrackingRefBased/>
  <w15:docId w15:val="{44DBEE39-B4F9-4665-8A28-FAA75A558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Revisjon">
    <w:name w:val="Revision"/>
    <w:hidden/>
    <w:uiPriority w:val="99"/>
    <w:semiHidden/>
    <w:rsid w:val="0050472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arhje\Sykehusinnkj&#248;p%20HF\Intranett%20-%20Grunnmaler\Maler%20Sykehusinnkj&#248;p\Sykehusinnkj&#248;p%20-%20mal%20uten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FD9AAF681C3F4DA36ECA551B73FCAE" ma:contentTypeVersion="3" ma:contentTypeDescription="Opprett et nytt dokument." ma:contentTypeScope="" ma:versionID="cc211fd4803bc26fbbd4858bf1ba456c">
  <xsd:schema xmlns:xsd="http://www.w3.org/2001/XMLSchema" xmlns:xs="http://www.w3.org/2001/XMLSchema" xmlns:p="http://schemas.microsoft.com/office/2006/metadata/properties" xmlns:ns2="a90512fe-4de1-4ea7-8f26-ffdbf02195f2" targetNamespace="http://schemas.microsoft.com/office/2006/metadata/properties" ma:root="true" ma:fieldsID="587b1002616cb060c6627215a3e23689" ns2:_="">
    <xsd:import namespace="a90512fe-4de1-4ea7-8f26-ffdbf02195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0512fe-4de1-4ea7-8f26-ffdbf02195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7F16E1-9FE9-4E5B-A721-C7C7783E2C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0512fe-4de1-4ea7-8f26-ffdbf02195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25754CE-D35F-4760-8200-5083414484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E87596-CB4B-41B9-99B4-10CACD6B61FB}">
  <ds:schemaRefs>
    <ds:schemaRef ds:uri="http://schemas.microsoft.com/office/2006/metadata/properties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terms/"/>
    <ds:schemaRef ds:uri="http://schemas.microsoft.com/office/infopath/2007/PartnerControls"/>
    <ds:schemaRef ds:uri="a90512fe-4de1-4ea7-8f26-ffdbf02195f2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</Template>
  <TotalTime>2</TotalTime>
  <Pages>1</Pages>
  <Words>59</Words>
  <Characters>314</Characters>
  <Application>Microsoft Office Word</Application>
  <DocSecurity>0</DocSecurity>
  <Lines>2</Lines>
  <Paragraphs>1</Paragraphs>
  <ScaleCrop>false</ScaleCrop>
  <Company/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Lars Hjellup</cp:lastModifiedBy>
  <cp:revision>4</cp:revision>
  <cp:lastPrinted>2026-06-19T10:03:00Z</cp:lastPrinted>
  <dcterms:created xsi:type="dcterms:W3CDTF">2026-06-03T13:51:00Z</dcterms:created>
  <dcterms:modified xsi:type="dcterms:W3CDTF">2026-06-19T10:03:00Z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93500</vt:r8>
  </property>
  <property fmtid="{D5CDD505-2E9C-101B-9397-08002B2CF9AE}" pid="3" name="xd_ProgID">
    <vt:lpwstr/>
  </property>
  <property fmtid="{D5CDD505-2E9C-101B-9397-08002B2CF9AE}" pid="4" name="MediaServiceImageTags">
    <vt:lpwstr/>
  </property>
  <property fmtid="{D5CDD505-2E9C-101B-9397-08002B2CF9AE}" pid="5" name="ContentTypeId">
    <vt:lpwstr>0x01010040FD9AAF681C3F4DA36ECA551B73FCAE</vt:lpwstr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xd_Signature">
    <vt:bool>false</vt:bool>
  </property>
  <property fmtid="{D5CDD505-2E9C-101B-9397-08002B2CF9AE}" pid="9" name="c706b671796746379fc435e5ab8acaf9">
    <vt:lpwstr>Kladd|b4b6a614-00e1-4169-90bb-f9dbedae6a98</vt:lpwstr>
  </property>
  <property fmtid="{D5CDD505-2E9C-101B-9397-08002B2CF9AE}" pid="10" name="TaxCatchAll">
    <vt:lpwstr>1;#Kladd|b4b6a614-00e1-4169-90bb-f9dbedae6a98</vt:lpwstr>
  </property>
  <property fmtid="{D5CDD505-2E9C-101B-9397-08002B2CF9AE}" pid="11" name="SHIStatus">
    <vt:lpwstr>1;#Kladd|b4b6a614-00e1-4169-90bb-f9dbedae6a98</vt:lpwstr>
  </property>
  <property fmtid="{D5CDD505-2E9C-101B-9397-08002B2CF9AE}" pid="12" name="SHICategory">
    <vt:lpwstr/>
  </property>
  <property fmtid="{D5CDD505-2E9C-101B-9397-08002B2CF9AE}" pid="13" name="eddf1c2c1da842e2bc8d48adb607c365">
    <vt:lpwstr/>
  </property>
  <property fmtid="{D5CDD505-2E9C-101B-9397-08002B2CF9AE}" pid="14" name="SHIBusinessUnit">
    <vt:lpwstr/>
  </property>
  <property fmtid="{D5CDD505-2E9C-101B-9397-08002B2CF9AE}" pid="15" name="mb0d347ee0664214bffb1328b3228b3b">
    <vt:lpwstr/>
  </property>
  <property fmtid="{D5CDD505-2E9C-101B-9397-08002B2CF9AE}" pid="16" name="lda629c15bae4e91aa6c7e8cbbdfc8b6">
    <vt:lpwstr/>
  </property>
  <property fmtid="{D5CDD505-2E9C-101B-9397-08002B2CF9AE}" pid="17" name="SHIArchiveKey">
    <vt:lpwstr/>
  </property>
  <property fmtid="{D5CDD505-2E9C-101B-9397-08002B2CF9AE}" pid="18" name="f692c5fbbf584dd1b4cdb2fc07ec6741">
    <vt:lpwstr/>
  </property>
  <property fmtid="{D5CDD505-2E9C-101B-9397-08002B2CF9AE}" pid="19" name="SHIBusinessFunction">
    <vt:lpwstr/>
  </property>
  <property fmtid="{D5CDD505-2E9C-101B-9397-08002B2CF9AE}" pid="20" name="SHIJournalType">
    <vt:lpwstr/>
  </property>
  <property fmtid="{D5CDD505-2E9C-101B-9397-08002B2CF9AE}" pid="21" name="cd34d7d8f9d8445ca63dd03b5376680a">
    <vt:lpwstr/>
  </property>
</Properties>
</file>