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offentleglova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Videre fremgår det av offl .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127880CB"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8E702D">
      <w:rPr>
        <w:sz w:val="18"/>
        <w:szCs w:val="18"/>
      </w:rPr>
      <w:t xml:space="preserve"> 2026/84823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83F42"/>
    <w:rsid w:val="000A3CCC"/>
    <w:rsid w:val="000A4694"/>
    <w:rsid w:val="000E3D69"/>
    <w:rsid w:val="000F6F2F"/>
    <w:rsid w:val="00143E65"/>
    <w:rsid w:val="001457DD"/>
    <w:rsid w:val="00164145"/>
    <w:rsid w:val="00172E83"/>
    <w:rsid w:val="00174C26"/>
    <w:rsid w:val="002148C4"/>
    <w:rsid w:val="002A03C7"/>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E702D"/>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67B11"/>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FD9AAF681C3F4DA36ECA551B73FCAE" ma:contentTypeVersion="3" ma:contentTypeDescription="Opprett et nytt dokument." ma:contentTypeScope="" ma:versionID="cc211fd4803bc26fbbd4858bf1ba456c">
  <xsd:schema xmlns:xsd="http://www.w3.org/2001/XMLSchema" xmlns:xs="http://www.w3.org/2001/XMLSchema" xmlns:p="http://schemas.microsoft.com/office/2006/metadata/properties" xmlns:ns2="a90512fe-4de1-4ea7-8f26-ffdbf02195f2" targetNamespace="http://schemas.microsoft.com/office/2006/metadata/properties" ma:root="true" ma:fieldsID="587b1002616cb060c6627215a3e23689"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2.xml><?xml version="1.0" encoding="utf-8"?>
<ds:datastoreItem xmlns:ds="http://schemas.openxmlformats.org/officeDocument/2006/customXml" ds:itemID="{40354AF6-B37C-45E5-BAE5-D635F0180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512fe-4de1-4ea7-8f26-ffdbf02195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Lars Hjellup</cp:lastModifiedBy>
  <cp:revision>3</cp:revision>
  <dcterms:created xsi:type="dcterms:W3CDTF">2026-05-29T11:02:00Z</dcterms:created>
  <dcterms:modified xsi:type="dcterms:W3CDTF">2026-06-03T13:47:00Z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