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75C5" w14:textId="46FEF4BF" w:rsidR="00512B3B" w:rsidRDefault="00072F98" w:rsidP="00072F98">
      <w:pPr>
        <w:pStyle w:val="Tittel"/>
      </w:pPr>
      <w:r>
        <w:t>Plan for å nå nullutslipp innen 2050</w:t>
      </w:r>
    </w:p>
    <w:p w14:paraId="0591B6D4" w14:textId="421F8795" w:rsidR="00072F98" w:rsidRDefault="00072F98" w:rsidP="00072F98">
      <w:pPr>
        <w:pStyle w:val="Tittel"/>
      </w:pPr>
    </w:p>
    <w:p w14:paraId="4EA12B2E" w14:textId="532B4A6E" w:rsidR="00072F98" w:rsidRDefault="00072F98" w:rsidP="00511958">
      <w:pPr>
        <w:pStyle w:val="Overskrift1"/>
      </w:pPr>
      <w:r>
        <w:t>Leverandørens navn</w:t>
      </w:r>
      <w:r w:rsidR="00F02D15">
        <w:t xml:space="preserve">: </w:t>
      </w:r>
    </w:p>
    <w:p w14:paraId="4ED0BE25" w14:textId="3ED33A46" w:rsidR="00072F98" w:rsidRDefault="00072F98" w:rsidP="00511958">
      <w:pPr>
        <w:pStyle w:val="Overskrift1"/>
      </w:pPr>
      <w:r>
        <w:t>Dato</w:t>
      </w:r>
      <w:r w:rsidR="006838ED">
        <w:t>:</w:t>
      </w:r>
    </w:p>
    <w:p w14:paraId="3FB432C4" w14:textId="73AF8B5D" w:rsidR="00072F98" w:rsidRDefault="00072F98" w:rsidP="008F2B11"/>
    <w:p w14:paraId="30826A6B" w14:textId="74A3CFD2" w:rsidR="00072F98" w:rsidRDefault="00072F98" w:rsidP="008F2B11">
      <w:r>
        <w:t xml:space="preserve">Planen er ikke bindende, men skal gi </w:t>
      </w:r>
      <w:r w:rsidR="003C3D71">
        <w:t xml:space="preserve">Oppdragsgiver </w:t>
      </w:r>
      <w:r>
        <w:t xml:space="preserve">informasjon om leverandørenes planer for å nå netto nullutslipp innen 2050. Det er ikke nødvendig å levere en detaljert plan, men </w:t>
      </w:r>
      <w:proofErr w:type="spellStart"/>
      <w:r>
        <w:t>scope</w:t>
      </w:r>
      <w:proofErr w:type="spellEnd"/>
      <w:r>
        <w:t xml:space="preserve"> 1, 2 og 3 skal være nevnt i planen</w:t>
      </w:r>
      <w:r w:rsidR="001E1148">
        <w:rPr>
          <w:rStyle w:val="Fotnotereferanse"/>
        </w:rPr>
        <w:footnoteReference w:id="1"/>
      </w:r>
      <w:r w:rsidR="00990181">
        <w:t xml:space="preserve">. </w:t>
      </w:r>
    </w:p>
    <w:p w14:paraId="5234594A" w14:textId="77777777" w:rsidR="00072F98" w:rsidRDefault="00072F98" w:rsidP="008F2B11"/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70"/>
        <w:gridCol w:w="2495"/>
        <w:gridCol w:w="3395"/>
      </w:tblGrid>
      <w:tr w:rsidR="00072F98" w14:paraId="644BE936" w14:textId="77777777" w:rsidTr="00072F98">
        <w:tc>
          <w:tcPr>
            <w:tcW w:w="3170" w:type="dxa"/>
          </w:tcPr>
          <w:p w14:paraId="17612B3E" w14:textId="1340D0B0" w:rsidR="00072F98" w:rsidRDefault="00072F98" w:rsidP="008F2B11">
            <w:r>
              <w:t>Scope</w:t>
            </w:r>
          </w:p>
        </w:tc>
        <w:tc>
          <w:tcPr>
            <w:tcW w:w="2495" w:type="dxa"/>
          </w:tcPr>
          <w:p w14:paraId="5A420E8B" w14:textId="21A67148" w:rsidR="00072F98" w:rsidRDefault="00072F98" w:rsidP="008F2B11">
            <w:r>
              <w:t>Veiledning</w:t>
            </w:r>
          </w:p>
        </w:tc>
        <w:tc>
          <w:tcPr>
            <w:tcW w:w="3395" w:type="dxa"/>
          </w:tcPr>
          <w:p w14:paraId="09FC0EAA" w14:textId="596C8B5E" w:rsidR="00072F98" w:rsidRDefault="00072F98" w:rsidP="008F2B11">
            <w:r>
              <w:t>Plan for å nå nullutslipp innen 2050</w:t>
            </w:r>
          </w:p>
          <w:p w14:paraId="05C4A71E" w14:textId="4B68AFB0" w:rsidR="00072F98" w:rsidRDefault="00072F98" w:rsidP="008F2B11">
            <w:r>
              <w:t>Ref rammeavtalen pkt 5.2.1</w:t>
            </w:r>
            <w:r w:rsidR="00F026A3">
              <w:t>2</w:t>
            </w:r>
            <w:r>
              <w:t>.3</w:t>
            </w:r>
          </w:p>
        </w:tc>
      </w:tr>
      <w:tr w:rsidR="00072F98" w14:paraId="0FD50E84" w14:textId="77777777" w:rsidTr="00072F98">
        <w:tc>
          <w:tcPr>
            <w:tcW w:w="3170" w:type="dxa"/>
          </w:tcPr>
          <w:p w14:paraId="4F3EA91D" w14:textId="75E18240" w:rsidR="00072F98" w:rsidRPr="00BF6A2D" w:rsidRDefault="00072F98" w:rsidP="008F2B11">
            <w:pPr>
              <w:rPr>
                <w:lang w:val="en-GB"/>
              </w:rPr>
            </w:pPr>
            <w:r w:rsidRPr="00BF6A2D">
              <w:rPr>
                <w:lang w:val="en-GB"/>
              </w:rPr>
              <w:t>Scope 1</w:t>
            </w:r>
            <w:r w:rsidR="006838ED">
              <w:rPr>
                <w:lang w:val="en-GB"/>
              </w:rPr>
              <w:t xml:space="preserve"> </w:t>
            </w:r>
            <w:r w:rsidRPr="00BF6A2D">
              <w:rPr>
                <w:lang w:val="en-GB"/>
              </w:rPr>
              <w:t xml:space="preserve">- all direct GHG emissions from a company. </w:t>
            </w:r>
          </w:p>
        </w:tc>
        <w:tc>
          <w:tcPr>
            <w:tcW w:w="2495" w:type="dxa"/>
          </w:tcPr>
          <w:p w14:paraId="0E8758F0" w14:textId="40B9DAB3" w:rsidR="00072F98" w:rsidRDefault="00072F98" w:rsidP="008F2B11">
            <w:r>
              <w:t>Angi beskrivelse på overordnet nivå, ikke detaljert plan.</w:t>
            </w:r>
          </w:p>
        </w:tc>
        <w:tc>
          <w:tcPr>
            <w:tcW w:w="3395" w:type="dxa"/>
          </w:tcPr>
          <w:p w14:paraId="1A1143CB" w14:textId="77777777" w:rsidR="00072F98" w:rsidRDefault="00072F98" w:rsidP="008F2B11"/>
          <w:p w14:paraId="138398B3" w14:textId="77777777" w:rsidR="00BF6A2D" w:rsidRDefault="00BF6A2D" w:rsidP="008F2B11"/>
          <w:p w14:paraId="3B51255A" w14:textId="77777777" w:rsidR="00BF6A2D" w:rsidRDefault="00BF6A2D" w:rsidP="008F2B11"/>
          <w:p w14:paraId="6F44A98E" w14:textId="77777777" w:rsidR="00BF6A2D" w:rsidRDefault="00BF6A2D" w:rsidP="008F2B11"/>
          <w:p w14:paraId="30CB3F3C" w14:textId="77777777" w:rsidR="00BF6A2D" w:rsidRDefault="00BF6A2D" w:rsidP="008F2B11"/>
          <w:p w14:paraId="31EA97FA" w14:textId="3829A5D2" w:rsidR="00BF6A2D" w:rsidRDefault="00BF6A2D" w:rsidP="008F2B11"/>
        </w:tc>
      </w:tr>
      <w:tr w:rsidR="00072F98" w14:paraId="14C83F07" w14:textId="77777777" w:rsidTr="00072F98">
        <w:tc>
          <w:tcPr>
            <w:tcW w:w="3170" w:type="dxa"/>
          </w:tcPr>
          <w:p w14:paraId="7B9A965F" w14:textId="7D04FA4E" w:rsidR="00072F98" w:rsidRPr="006428D0" w:rsidRDefault="00072F98" w:rsidP="00035862">
            <w:pPr>
              <w:rPr>
                <w:lang w:val="en-GB"/>
              </w:rPr>
            </w:pPr>
            <w:r w:rsidRPr="00BF6A2D">
              <w:rPr>
                <w:lang w:val="en-GB"/>
              </w:rPr>
              <w:t>Scope 2 - Indirect company GHG emissions from the consumption of purchased</w:t>
            </w:r>
            <w:r w:rsidR="00035862">
              <w:rPr>
                <w:lang w:val="en-GB"/>
              </w:rPr>
              <w:t xml:space="preserve"> </w:t>
            </w:r>
            <w:r w:rsidRPr="006428D0">
              <w:rPr>
                <w:lang w:val="en-GB"/>
              </w:rPr>
              <w:t>electricity, heat or steam.</w:t>
            </w:r>
          </w:p>
        </w:tc>
        <w:tc>
          <w:tcPr>
            <w:tcW w:w="2495" w:type="dxa"/>
          </w:tcPr>
          <w:p w14:paraId="32127C82" w14:textId="2687BF12" w:rsidR="00072F98" w:rsidRDefault="00072F98" w:rsidP="008F2B11">
            <w:r>
              <w:t>Angi beskrivelse på overordnet nivå, ikke detaljert plan.</w:t>
            </w:r>
          </w:p>
        </w:tc>
        <w:tc>
          <w:tcPr>
            <w:tcW w:w="3395" w:type="dxa"/>
          </w:tcPr>
          <w:p w14:paraId="0A4D1C79" w14:textId="77777777" w:rsidR="00072F98" w:rsidRDefault="00072F98" w:rsidP="008F2B11"/>
          <w:p w14:paraId="723CB2D3" w14:textId="77777777" w:rsidR="00BF6A2D" w:rsidRDefault="00BF6A2D" w:rsidP="008F2B11"/>
          <w:p w14:paraId="692AE867" w14:textId="77777777" w:rsidR="00BF6A2D" w:rsidRDefault="00BF6A2D" w:rsidP="008F2B11"/>
          <w:p w14:paraId="043BC854" w14:textId="77777777" w:rsidR="00BF6A2D" w:rsidRDefault="00BF6A2D" w:rsidP="008F2B11"/>
          <w:p w14:paraId="5F2CED56" w14:textId="77777777" w:rsidR="00BF6A2D" w:rsidRDefault="00BF6A2D" w:rsidP="008F2B11"/>
          <w:p w14:paraId="7F0CC5E8" w14:textId="77777777" w:rsidR="00BF6A2D" w:rsidRDefault="00BF6A2D" w:rsidP="008F2B11"/>
          <w:p w14:paraId="3D371A24" w14:textId="77777777" w:rsidR="00BF6A2D" w:rsidRDefault="00BF6A2D" w:rsidP="008F2B11"/>
          <w:p w14:paraId="7487B218" w14:textId="28115D5A" w:rsidR="00BF6A2D" w:rsidRDefault="00BF6A2D" w:rsidP="008F2B11"/>
        </w:tc>
      </w:tr>
      <w:tr w:rsidR="00072F98" w14:paraId="3BAE07E9" w14:textId="77777777" w:rsidTr="00072F98">
        <w:tc>
          <w:tcPr>
            <w:tcW w:w="3170" w:type="dxa"/>
          </w:tcPr>
          <w:p w14:paraId="20C276C8" w14:textId="00EBECA1" w:rsidR="00072F98" w:rsidRPr="00BF6A2D" w:rsidRDefault="00072F98" w:rsidP="00072F98">
            <w:pPr>
              <w:rPr>
                <w:lang w:val="en-GB"/>
              </w:rPr>
            </w:pPr>
            <w:r w:rsidRPr="00BF6A2D">
              <w:rPr>
                <w:lang w:val="en-GB"/>
              </w:rPr>
              <w:t>Scope 3</w:t>
            </w:r>
            <w:r w:rsidR="006838ED">
              <w:rPr>
                <w:lang w:val="en-GB"/>
              </w:rPr>
              <w:t xml:space="preserve"> </w:t>
            </w:r>
            <w:r w:rsidRPr="00BF6A2D">
              <w:rPr>
                <w:lang w:val="en-GB"/>
              </w:rPr>
              <w:t>- All indirect emissions that occur in the value chain of a company (excluding</w:t>
            </w:r>
          </w:p>
          <w:p w14:paraId="1B1276F4" w14:textId="5F53960B" w:rsidR="00072F98" w:rsidRPr="00BF6A2D" w:rsidRDefault="00072F98" w:rsidP="00072F98">
            <w:pPr>
              <w:rPr>
                <w:lang w:val="en-GB"/>
              </w:rPr>
            </w:pPr>
            <w:r w:rsidRPr="00BF6A2D">
              <w:rPr>
                <w:lang w:val="en-GB"/>
              </w:rPr>
              <w:t>Scope 2), including both upstream and downstream emissions.</w:t>
            </w:r>
          </w:p>
        </w:tc>
        <w:tc>
          <w:tcPr>
            <w:tcW w:w="2495" w:type="dxa"/>
          </w:tcPr>
          <w:p w14:paraId="3A0EB6C8" w14:textId="3507D19B" w:rsidR="00072F98" w:rsidRDefault="00072F98" w:rsidP="008F2B11">
            <w:r>
              <w:t>Angi beskrivelse på overordnet nivå, ikke detaljert plan.</w:t>
            </w:r>
          </w:p>
        </w:tc>
        <w:tc>
          <w:tcPr>
            <w:tcW w:w="3395" w:type="dxa"/>
          </w:tcPr>
          <w:p w14:paraId="48CDAC50" w14:textId="77777777" w:rsidR="00072F98" w:rsidRDefault="00072F98" w:rsidP="008F2B11"/>
          <w:p w14:paraId="786899FA" w14:textId="77777777" w:rsidR="00BF6A2D" w:rsidRDefault="00BF6A2D" w:rsidP="008F2B11"/>
          <w:p w14:paraId="602B61A7" w14:textId="77777777" w:rsidR="00BF6A2D" w:rsidRDefault="00BF6A2D" w:rsidP="008F2B11"/>
          <w:p w14:paraId="005E63ED" w14:textId="77777777" w:rsidR="00BF6A2D" w:rsidRDefault="00BF6A2D" w:rsidP="008F2B11"/>
          <w:p w14:paraId="7A59CB31" w14:textId="77777777" w:rsidR="00BF6A2D" w:rsidRDefault="00BF6A2D" w:rsidP="008F2B11"/>
          <w:p w14:paraId="47AF49CC" w14:textId="77777777" w:rsidR="00BF6A2D" w:rsidRDefault="00BF6A2D" w:rsidP="008F2B11"/>
          <w:p w14:paraId="16DF6F1D" w14:textId="77777777" w:rsidR="00BF6A2D" w:rsidRDefault="00BF6A2D" w:rsidP="008F2B11"/>
          <w:p w14:paraId="3398A590" w14:textId="77777777" w:rsidR="00BF6A2D" w:rsidRDefault="00BF6A2D" w:rsidP="008F2B11"/>
          <w:p w14:paraId="6381C21B" w14:textId="77777777" w:rsidR="00BF6A2D" w:rsidRDefault="00BF6A2D" w:rsidP="008F2B11"/>
          <w:p w14:paraId="1DCCA732" w14:textId="77777777" w:rsidR="00BF6A2D" w:rsidRDefault="00BF6A2D" w:rsidP="008F2B11"/>
          <w:p w14:paraId="0B335DC8" w14:textId="77777777" w:rsidR="00BF6A2D" w:rsidRDefault="00BF6A2D" w:rsidP="008F2B11"/>
          <w:p w14:paraId="2E6A3633" w14:textId="4F36FA76" w:rsidR="00BF6A2D" w:rsidRDefault="00BF6A2D" w:rsidP="008F2B11"/>
        </w:tc>
      </w:tr>
    </w:tbl>
    <w:p w14:paraId="6B3A62F9" w14:textId="77777777" w:rsidR="00072F98" w:rsidRPr="00512B3B" w:rsidRDefault="00072F98" w:rsidP="008F2B11"/>
    <w:sectPr w:rsidR="00072F98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19D58" w14:textId="77777777" w:rsidR="00487492" w:rsidRDefault="00487492" w:rsidP="008A6B54">
      <w:pPr>
        <w:spacing w:after="0" w:line="240" w:lineRule="auto"/>
      </w:pPr>
      <w:r>
        <w:separator/>
      </w:r>
    </w:p>
  </w:endnote>
  <w:endnote w:type="continuationSeparator" w:id="0">
    <w:p w14:paraId="7BEDCDBA" w14:textId="77777777" w:rsidR="00487492" w:rsidRDefault="0048749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2C1B8E3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9E40CBB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5CC9284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8100969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82C1DC3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0F7EA1C0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A45BFA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52E9C5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8A468D4" w14:textId="274F7DFD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26563B53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179B2D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831AB58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24875012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A908F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DCCA5" w14:textId="77777777" w:rsidR="00487492" w:rsidRDefault="00487492" w:rsidP="008A6B54">
      <w:pPr>
        <w:spacing w:after="0" w:line="240" w:lineRule="auto"/>
      </w:pPr>
      <w:r>
        <w:separator/>
      </w:r>
    </w:p>
  </w:footnote>
  <w:footnote w:type="continuationSeparator" w:id="0">
    <w:p w14:paraId="55D8BCBD" w14:textId="77777777" w:rsidR="00487492" w:rsidRDefault="00487492" w:rsidP="008A6B54">
      <w:pPr>
        <w:spacing w:after="0" w:line="240" w:lineRule="auto"/>
      </w:pPr>
      <w:r>
        <w:continuationSeparator/>
      </w:r>
    </w:p>
  </w:footnote>
  <w:footnote w:id="1">
    <w:p w14:paraId="0D7D8F09" w14:textId="45499FD9" w:rsidR="001E1148" w:rsidRDefault="001E114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1" w:history="1">
        <w:r w:rsidR="000232D4" w:rsidRPr="000232D4">
          <w:rPr>
            <w:rStyle w:val="Hyperkobling"/>
          </w:rPr>
          <w:t>https://www.helsedirektoratet.no/rapporter/klimagassutslipp-fra-helse-og-omsorgssektoren/bakgrunn/beregning-av-klimagassutslipp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CE9E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A575C5" wp14:editId="76A3E10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8EA4" w14:textId="2E639D83" w:rsidR="004F084A" w:rsidRPr="005E3FC0" w:rsidRDefault="001457DD" w:rsidP="005E3FC0">
    <w:pPr>
      <w:pStyle w:val="Topptekst"/>
      <w:jc w:val="right"/>
      <w:rPr>
        <w:sz w:val="18"/>
        <w:szCs w:val="18"/>
      </w:rPr>
    </w:pPr>
    <w:r w:rsidRPr="005E3FC0">
      <w:rPr>
        <w:sz w:val="18"/>
        <w:szCs w:val="18"/>
      </w:rPr>
      <w:t>Ref.:</w:t>
    </w:r>
    <w:r w:rsidR="00344C7D">
      <w:rPr>
        <w:sz w:val="18"/>
        <w:szCs w:val="18"/>
      </w:rPr>
      <w:t xml:space="preserve"> 2026</w:t>
    </w:r>
    <w:r w:rsidR="008D0558">
      <w:rPr>
        <w:sz w:val="18"/>
        <w:szCs w:val="18"/>
      </w:rPr>
      <w:t>/84823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F98"/>
    <w:rsid w:val="0001190D"/>
    <w:rsid w:val="000169B0"/>
    <w:rsid w:val="000232D4"/>
    <w:rsid w:val="00035862"/>
    <w:rsid w:val="00061D42"/>
    <w:rsid w:val="00066FAD"/>
    <w:rsid w:val="00072F98"/>
    <w:rsid w:val="00097B30"/>
    <w:rsid w:val="000E3D69"/>
    <w:rsid w:val="000F11A5"/>
    <w:rsid w:val="00117270"/>
    <w:rsid w:val="001376A2"/>
    <w:rsid w:val="001457DD"/>
    <w:rsid w:val="00172E83"/>
    <w:rsid w:val="00174C26"/>
    <w:rsid w:val="001E1148"/>
    <w:rsid w:val="00234B11"/>
    <w:rsid w:val="002A03C7"/>
    <w:rsid w:val="002C03B4"/>
    <w:rsid w:val="002C5C80"/>
    <w:rsid w:val="002D33F1"/>
    <w:rsid w:val="002F21B1"/>
    <w:rsid w:val="00311005"/>
    <w:rsid w:val="00344C7D"/>
    <w:rsid w:val="00346F7F"/>
    <w:rsid w:val="003C3D71"/>
    <w:rsid w:val="003C7810"/>
    <w:rsid w:val="003D3F41"/>
    <w:rsid w:val="00400A8F"/>
    <w:rsid w:val="00402EAE"/>
    <w:rsid w:val="00421342"/>
    <w:rsid w:val="0047732F"/>
    <w:rsid w:val="00486A77"/>
    <w:rsid w:val="00487492"/>
    <w:rsid w:val="004B54E4"/>
    <w:rsid w:val="004F084A"/>
    <w:rsid w:val="00511958"/>
    <w:rsid w:val="00512B3B"/>
    <w:rsid w:val="00522354"/>
    <w:rsid w:val="005703FD"/>
    <w:rsid w:val="005C348B"/>
    <w:rsid w:val="005C42A1"/>
    <w:rsid w:val="005E3FC0"/>
    <w:rsid w:val="005E61C2"/>
    <w:rsid w:val="005F5862"/>
    <w:rsid w:val="006428D0"/>
    <w:rsid w:val="006837C3"/>
    <w:rsid w:val="006838ED"/>
    <w:rsid w:val="006C2551"/>
    <w:rsid w:val="006F312A"/>
    <w:rsid w:val="0076237F"/>
    <w:rsid w:val="00771457"/>
    <w:rsid w:val="00781F1E"/>
    <w:rsid w:val="007E7820"/>
    <w:rsid w:val="007F6598"/>
    <w:rsid w:val="0081186E"/>
    <w:rsid w:val="0082344F"/>
    <w:rsid w:val="00884491"/>
    <w:rsid w:val="008961BF"/>
    <w:rsid w:val="008A1521"/>
    <w:rsid w:val="008A6B54"/>
    <w:rsid w:val="008D0558"/>
    <w:rsid w:val="008F2B11"/>
    <w:rsid w:val="00907B33"/>
    <w:rsid w:val="00952E59"/>
    <w:rsid w:val="00990181"/>
    <w:rsid w:val="009A3E11"/>
    <w:rsid w:val="009B4D02"/>
    <w:rsid w:val="009C7E5D"/>
    <w:rsid w:val="009F7F53"/>
    <w:rsid w:val="00A1145E"/>
    <w:rsid w:val="00A13B9A"/>
    <w:rsid w:val="00A22055"/>
    <w:rsid w:val="00A659C6"/>
    <w:rsid w:val="00A72AA6"/>
    <w:rsid w:val="00A94B5A"/>
    <w:rsid w:val="00AA1652"/>
    <w:rsid w:val="00AE3BC9"/>
    <w:rsid w:val="00B1764A"/>
    <w:rsid w:val="00B254A8"/>
    <w:rsid w:val="00B30A4F"/>
    <w:rsid w:val="00B656CC"/>
    <w:rsid w:val="00BC7511"/>
    <w:rsid w:val="00BF6A2D"/>
    <w:rsid w:val="00C37AEC"/>
    <w:rsid w:val="00C60FA0"/>
    <w:rsid w:val="00C77F71"/>
    <w:rsid w:val="00CB354A"/>
    <w:rsid w:val="00CC0CDA"/>
    <w:rsid w:val="00D0738E"/>
    <w:rsid w:val="00D15F0C"/>
    <w:rsid w:val="00D25402"/>
    <w:rsid w:val="00D549FA"/>
    <w:rsid w:val="00D72232"/>
    <w:rsid w:val="00D758FB"/>
    <w:rsid w:val="00D869B4"/>
    <w:rsid w:val="00D977D5"/>
    <w:rsid w:val="00DB24BA"/>
    <w:rsid w:val="00DD1D45"/>
    <w:rsid w:val="00E102F2"/>
    <w:rsid w:val="00E3138E"/>
    <w:rsid w:val="00E33E93"/>
    <w:rsid w:val="00E422B8"/>
    <w:rsid w:val="00E4330A"/>
    <w:rsid w:val="00E602B5"/>
    <w:rsid w:val="00EA0FE5"/>
    <w:rsid w:val="00EA45CB"/>
    <w:rsid w:val="00EB13E8"/>
    <w:rsid w:val="00EB5F17"/>
    <w:rsid w:val="00EC109F"/>
    <w:rsid w:val="00ED29B3"/>
    <w:rsid w:val="00F026A3"/>
    <w:rsid w:val="00F02D15"/>
    <w:rsid w:val="00F139BA"/>
    <w:rsid w:val="00F141F6"/>
    <w:rsid w:val="00F22DA7"/>
    <w:rsid w:val="00F300FC"/>
    <w:rsid w:val="00F30DB7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BEA55"/>
  <w15:chartTrackingRefBased/>
  <w15:docId w15:val="{69ED5EE8-F1BD-43DF-AFC7-A5AB19A9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072F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jon">
    <w:name w:val="Revision"/>
    <w:hidden/>
    <w:uiPriority w:val="99"/>
    <w:semiHidden/>
    <w:rsid w:val="00A72AA6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1E1148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1E114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E1148"/>
    <w:rPr>
      <w:vertAlign w:val="superscript"/>
    </w:rPr>
  </w:style>
  <w:style w:type="character" w:styleId="Ulstomtale">
    <w:name w:val="Unresolved Mention"/>
    <w:basedOn w:val="Standardskriftforavsnitt"/>
    <w:uiPriority w:val="99"/>
    <w:semiHidden/>
    <w:unhideWhenUsed/>
    <w:rsid w:val="000232D4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7E7820"/>
    <w:rPr>
      <w:color w:val="6CACE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helsedirektoratet.no/rapporter/klimagassutslipp-fra-helse-og-omsorgssektoren/bakgrunn/beregning-av-klimagassutslip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hei\Sykehusinnkj&#248;p%20HF\Intranett%20-%20Grunnmaler\Maler%20Sykehusinnkj&#248;p\Sykehusinnkj&#248;p%20-%20mal.dotm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0DB95-6C9A-4481-9610-9AE8E0F54CF8}">
  <ds:schemaRefs>
    <ds:schemaRef ds:uri="http://schemas.microsoft.com/office/2006/metadata/properties"/>
    <ds:schemaRef ds:uri="http://schemas.microsoft.com/office/infopath/2007/PartnerControls"/>
    <ds:schemaRef ds:uri="694b94fb-7d12-460f-8352-d836dedbe3d8"/>
    <ds:schemaRef ds:uri="61ee015b-1d26-4d10-a1cf-680b43da1703"/>
  </ds:schemaRefs>
</ds:datastoreItem>
</file>

<file path=customXml/itemProps2.xml><?xml version="1.0" encoding="utf-8"?>
<ds:datastoreItem xmlns:ds="http://schemas.openxmlformats.org/officeDocument/2006/customXml" ds:itemID="{D10B6702-E352-452D-9C43-6585EF75F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F3480-3256-4732-BA02-6B1F76B04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2</TotalTime>
  <Pages>1</Pages>
  <Words>140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Anette Flønes Monsen</dc:creator>
  <cp:keywords/>
  <dc:description/>
  <cp:lastModifiedBy>Lars Hjellup</cp:lastModifiedBy>
  <cp:revision>5</cp:revision>
  <dcterms:created xsi:type="dcterms:W3CDTF">2026-05-07T09:47:00Z</dcterms:created>
  <dcterms:modified xsi:type="dcterms:W3CDTF">2026-06-03T13:30:00Z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SHIBusinessUnit">
    <vt:lpwstr/>
  </property>
  <property fmtid="{D5CDD505-2E9C-101B-9397-08002B2CF9AE}" pid="8" name="eddf1c2c1da842e2bc8d48adb607c365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