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67D75A38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AB58E4">
      <w:rPr>
        <w:sz w:val="18"/>
        <w:szCs w:val="18"/>
      </w:rPr>
      <w:t xml:space="preserve"> </w:t>
    </w:r>
    <w:r w:rsidR="00AB58E4">
      <w:rPr>
        <w:sz w:val="18"/>
        <w:szCs w:val="18"/>
      </w:rPr>
      <w:t>2026 84649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3E2718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B58E4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1BC8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F8FC6EA77EDC4885B9712CFD0687B5" ma:contentTypeVersion="3" ma:contentTypeDescription="Opprett et nytt dokument." ma:contentTypeScope="" ma:versionID="346c4bc4662ac3b1902006ced1d8193d">
  <xsd:schema xmlns:xsd="http://www.w3.org/2001/XMLSchema" xmlns:xs="http://www.w3.org/2001/XMLSchema" xmlns:p="http://schemas.microsoft.com/office/2006/metadata/properties" xmlns:ns2="f8bed216-e555-40bf-aefd-ea06a673c39f" targetNamespace="http://schemas.microsoft.com/office/2006/metadata/properties" ma:root="true" ma:fieldsID="21926976dcfa74b015ad753d515a43c6" ns2:_="">
    <xsd:import namespace="f8bed216-e555-40bf-aefd-ea06a673c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ed216-e555-40bf-aefd-ea06a673c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B5AA9-E84F-40BA-A7E0-AB99A5F6B32A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0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Piv Rivenæs</cp:lastModifiedBy>
  <cp:revision>10</cp:revision>
  <dcterms:created xsi:type="dcterms:W3CDTF">2025-03-04T17:04:00Z</dcterms:created>
  <dcterms:modified xsi:type="dcterms:W3CDTF">2026-05-12T08:01:00Z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0x01010050F8FC6EA77EDC4885B9712CFD0687B5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</Properties>
</file>