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5ED84FB9"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8953DA">
      <w:rPr>
        <w:sz w:val="18"/>
        <w:szCs w:val="18"/>
      </w:rPr>
      <w:t xml:space="preserve"> </w:t>
    </w:r>
    <w:r w:rsidR="008953DA">
      <w:rPr>
        <w:sz w:val="18"/>
        <w:szCs w:val="18"/>
      </w:rPr>
      <w:t>2026 84649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53DA"/>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1BC8"/>
    <w:rsid w:val="00CB354A"/>
    <w:rsid w:val="00CC0CDA"/>
    <w:rsid w:val="00D0738E"/>
    <w:rsid w:val="00D758FB"/>
    <w:rsid w:val="00D869B4"/>
    <w:rsid w:val="00DD09B3"/>
    <w:rsid w:val="00E17E8C"/>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0F8FC6EA77EDC4885B9712CFD0687B5" ma:contentTypeVersion="3" ma:contentTypeDescription="Opprett et nytt dokument." ma:contentTypeScope="" ma:versionID="346c4bc4662ac3b1902006ced1d8193d">
  <xsd:schema xmlns:xsd="http://www.w3.org/2001/XMLSchema" xmlns:xs="http://www.w3.org/2001/XMLSchema" xmlns:p="http://schemas.microsoft.com/office/2006/metadata/properties" xmlns:ns2="f8bed216-e555-40bf-aefd-ea06a673c39f" targetNamespace="http://schemas.microsoft.com/office/2006/metadata/properties" ma:root="true" ma:fieldsID="21926976dcfa74b015ad753d515a43c6" ns2:_="">
    <xsd:import namespace="f8bed216-e555-40bf-aefd-ea06a673c3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ed216-e555-40bf-aefd-ea06a673c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33DE65C8-AAD1-4419-9AA7-C965B4D63A52}"/>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Piv Rivenæs</cp:lastModifiedBy>
  <cp:revision>6</cp:revision>
  <dcterms:created xsi:type="dcterms:W3CDTF">2023-07-07T13:20:00Z</dcterms:created>
  <dcterms:modified xsi:type="dcterms:W3CDTF">2026-05-12T08:02:00Z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0x01010050F8FC6EA77EDC4885B9712CFD0687B5</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Status">
    <vt:lpwstr>1;#Kladd|b4b6a614-00e1-4169-90bb-f9dbedae6a98</vt:lpwstr>
  </property>
</Properties>
</file>