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06853724" w:rsidR="00A85872" w:rsidRPr="00351789" w:rsidRDefault="002979F4" w:rsidP="008C6F9F">
      <w:pPr>
        <w:pStyle w:val="Overskrift1"/>
        <w:rPr>
          <w:color w:val="0070C0"/>
        </w:rPr>
      </w:pPr>
      <w:r>
        <w:t>2601c paliperidon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2F77E81A" w:rsidR="000929EC" w:rsidRPr="0037175C" w:rsidRDefault="00F21DBF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0929EC" w:rsidRPr="0037175C">
        <w:rPr>
          <w:rFonts w:ascii="Calibri" w:hAnsi="Calibri"/>
          <w:szCs w:val="20"/>
        </w:rPr>
        <w:t xml:space="preserve"> § 16-3</w:t>
      </w:r>
    </w:p>
    <w:p w14:paraId="6F49AE38" w14:textId="473F9C95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>
        <w:rPr>
          <w:rFonts w:ascii="Calibri" w:hAnsi="Calibri"/>
          <w:szCs w:val="20"/>
        </w:rPr>
        <w:t xml:space="preserve">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3E5637A6" w:rsidR="000929EC" w:rsidRPr="0037175C" w:rsidRDefault="00F21DBF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shd w:val="clear" w:color="auto" w:fill="auto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Default="00A85872" w:rsidP="00A85872"/>
    <w:p w14:paraId="33095D6C" w14:textId="77777777" w:rsidR="00347148" w:rsidRPr="00347148" w:rsidRDefault="00347148" w:rsidP="00347148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14:paraId="47638708" w14:textId="77777777" w:rsidR="00347148" w:rsidRPr="0037175C" w:rsidRDefault="00347148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lastRenderedPageBreak/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2B3E5" w14:textId="77777777" w:rsidR="00CC2A39" w:rsidRDefault="00CC2A39" w:rsidP="008A6B54">
      <w:pPr>
        <w:spacing w:after="0" w:line="240" w:lineRule="auto"/>
      </w:pPr>
      <w:r>
        <w:separator/>
      </w:r>
    </w:p>
  </w:endnote>
  <w:endnote w:type="continuationSeparator" w:id="0">
    <w:p w14:paraId="57D2BB74" w14:textId="77777777" w:rsidR="00CC2A39" w:rsidRDefault="00CC2A3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432CBCE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432CBCE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33C1BCDA" w:rsidR="0001190D" w:rsidRPr="00BD5AA6" w:rsidRDefault="432CBCE8" w:rsidP="432CBCE8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432CBCE8">
            <w:rPr>
              <w:b w:val="0"/>
              <w:color w:val="003087" w:themeColor="text2"/>
              <w:sz w:val="18"/>
              <w:szCs w:val="18"/>
            </w:rPr>
            <w:t>Forpliktelseserklæring underleverandør_hovedleverandør, versjon 05-2026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09EBABEC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A23E0" w14:textId="77777777" w:rsidR="00CC2A39" w:rsidRDefault="00CC2A39" w:rsidP="008A6B54">
      <w:pPr>
        <w:spacing w:after="0" w:line="240" w:lineRule="auto"/>
      </w:pPr>
      <w:r>
        <w:separator/>
      </w:r>
    </w:p>
  </w:footnote>
  <w:footnote w:type="continuationSeparator" w:id="0">
    <w:p w14:paraId="4780F4AF" w14:textId="77777777" w:rsidR="00CC2A39" w:rsidRDefault="00CC2A3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2193890C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0E3742">
      <w:rPr>
        <w:sz w:val="18"/>
        <w:szCs w:val="18"/>
      </w:rPr>
      <w:t xml:space="preserve"> </w:t>
    </w:r>
    <w:r w:rsidR="000E3742">
      <w:rPr>
        <w:sz w:val="18"/>
        <w:szCs w:val="18"/>
      </w:rPr>
      <w:t>2026 84649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742"/>
    <w:rsid w:val="000E3D69"/>
    <w:rsid w:val="000F11A5"/>
    <w:rsid w:val="0010781F"/>
    <w:rsid w:val="001457DD"/>
    <w:rsid w:val="00172E83"/>
    <w:rsid w:val="00174C26"/>
    <w:rsid w:val="00234B11"/>
    <w:rsid w:val="002979F4"/>
    <w:rsid w:val="002C03B4"/>
    <w:rsid w:val="002C5C80"/>
    <w:rsid w:val="002D33F1"/>
    <w:rsid w:val="002F21B1"/>
    <w:rsid w:val="00311005"/>
    <w:rsid w:val="00347148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1BC8"/>
    <w:rsid w:val="00CB354A"/>
    <w:rsid w:val="00CC0CDA"/>
    <w:rsid w:val="00CC2A39"/>
    <w:rsid w:val="00CF118B"/>
    <w:rsid w:val="00D0738E"/>
    <w:rsid w:val="00D25402"/>
    <w:rsid w:val="00D549FA"/>
    <w:rsid w:val="00D758FB"/>
    <w:rsid w:val="00D850B0"/>
    <w:rsid w:val="00D869B4"/>
    <w:rsid w:val="00DC5C03"/>
    <w:rsid w:val="00E3138E"/>
    <w:rsid w:val="00E5533A"/>
    <w:rsid w:val="00E76DC4"/>
    <w:rsid w:val="00EA45CB"/>
    <w:rsid w:val="00EB13E8"/>
    <w:rsid w:val="00EB5F17"/>
    <w:rsid w:val="00ED29B3"/>
    <w:rsid w:val="00F139BA"/>
    <w:rsid w:val="00F141F6"/>
    <w:rsid w:val="00F21DBF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432CB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94A76"/>
    <w:rsid w:val="005D0AAA"/>
    <w:rsid w:val="00765529"/>
    <w:rsid w:val="008E76D7"/>
    <w:rsid w:val="00CB1BC8"/>
    <w:rsid w:val="00CF118B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F8FC6EA77EDC4885B9712CFD0687B5" ma:contentTypeVersion="3" ma:contentTypeDescription="Opprett et nytt dokument." ma:contentTypeScope="" ma:versionID="346c4bc4662ac3b1902006ced1d8193d">
  <xsd:schema xmlns:xsd="http://www.w3.org/2001/XMLSchema" xmlns:xs="http://www.w3.org/2001/XMLSchema" xmlns:p="http://schemas.microsoft.com/office/2006/metadata/properties" xmlns:ns2="f8bed216-e555-40bf-aefd-ea06a673c39f" targetNamespace="http://schemas.microsoft.com/office/2006/metadata/properties" ma:root="true" ma:fieldsID="21926976dcfa74b015ad753d515a43c6" ns2:_="">
    <xsd:import namespace="f8bed216-e555-40bf-aefd-ea06a673c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ed216-e555-40bf-aefd-ea06a673c3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microsoft.com/office/2006/documentManagement/types"/>
    <ds:schemaRef ds:uri="http://purl.org/dc/dcmitype/"/>
    <ds:schemaRef ds:uri="ceb63489-f63f-49bb-80d7-9200be2bf1cf"/>
    <ds:schemaRef ds:uri="http://purl.org/dc/terms/"/>
    <ds:schemaRef ds:uri="http://schemas.openxmlformats.org/package/2006/metadata/core-properties"/>
    <ds:schemaRef ds:uri="http://purl.org/dc/elements/1.1/"/>
    <ds:schemaRef ds:uri="http://schemas.microsoft.com/sharepoint/v3/fields"/>
    <ds:schemaRef ds:uri="http://www.w3.org/XML/1998/namespace"/>
    <ds:schemaRef ds:uri="http://schemas.microsoft.com/office/infopath/2007/PartnerControls"/>
    <ds:schemaRef ds:uri="159eb964-e578-4006-a64e-9cef19626a17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FD72E7-5A72-4BEF-893C-C0D66F7DB14D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2</Pages>
  <Words>285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Piv Rivenæs</cp:lastModifiedBy>
  <cp:revision>7</cp:revision>
  <dcterms:created xsi:type="dcterms:W3CDTF">2025-05-21T06:52:00Z</dcterms:created>
  <dcterms:modified xsi:type="dcterms:W3CDTF">2026-05-12T08:03:00Z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0x01010050F8FC6EA77EDC4885B9712CFD0687B5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Status">
    <vt:lpwstr>1;#Kladd|b4b6a614-00e1-4169-90bb-f9dbedae6a98</vt:lpwstr>
  </property>
</Properties>
</file>