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23FF8"/>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61320"/>
    <w:rsid w:val="00C80220"/>
    <w:rsid w:val="00CB354A"/>
    <w:rsid w:val="00CC0CDA"/>
    <w:rsid w:val="00CC7357"/>
    <w:rsid w:val="00D0738E"/>
    <w:rsid w:val="00D25402"/>
    <w:rsid w:val="00D549FA"/>
    <w:rsid w:val="00D758FB"/>
    <w:rsid w:val="00D869B4"/>
    <w:rsid w:val="00E3138E"/>
    <w:rsid w:val="00E75284"/>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0F8FC6EA77EDC4885B9712CFD0687B5" ma:contentTypeVersion="3" ma:contentTypeDescription="Opprett et nytt dokument." ma:contentTypeScope="" ma:versionID="346c4bc4662ac3b1902006ced1d8193d">
  <xsd:schema xmlns:xsd="http://www.w3.org/2001/XMLSchema" xmlns:xs="http://www.w3.org/2001/XMLSchema" xmlns:p="http://schemas.microsoft.com/office/2006/metadata/properties" xmlns:ns2="f8bed216-e555-40bf-aefd-ea06a673c39f" targetNamespace="http://schemas.microsoft.com/office/2006/metadata/properties" ma:root="true" ma:fieldsID="21926976dcfa74b015ad753d515a43c6" ns2:_="">
    <xsd:import namespace="f8bed216-e555-40bf-aefd-ea06a673c3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bed216-e555-40bf-aefd-ea06a673c3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9ACC21A4-7B48-4CA8-87C0-D8D868BB32F3}"/>
</file>

<file path=customXml/itemProps3.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4.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Piv Rivenæs</cp:lastModifiedBy>
  <cp:revision>2</cp:revision>
  <dcterms:created xsi:type="dcterms:W3CDTF">2026-05-06T07:32:00Z</dcterms:created>
  <dcterms:modified xsi:type="dcterms:W3CDTF">2026-05-06T07:32:00Z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0x01010050F8FC6EA77EDC4885B9712CFD0687B5</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