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generert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potensielle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25F9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DD1CB8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73BE9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1d99e0-f293-46a5-9b95-af9531199313" xsi:nil="true"/>
    <lcf76f155ced4ddcb4097134ff3c332f xmlns="8d5ac428-1ac6-4807-adeb-a9620ed400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6" ma:contentTypeDescription="Opprett et nytt dokument." ma:contentTypeScope="" ma:versionID="614d6634b66b02c5a5eb756c62baef19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f2c7aec8f738ee86dbdd5f9c75d75c7a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d7c354-5aba-4343-b5ba-e06af4e89f9c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7D67F-F0FB-4AAE-BB59-16C64435495C}">
  <ds:schemaRefs>
    <ds:schemaRef ds:uri="http://www.w3.org/XML/1998/namespace"/>
    <ds:schemaRef ds:uri="http://schemas.microsoft.com/office/2006/documentManagement/types"/>
    <ds:schemaRef ds:uri="http://purl.org/dc/elements/1.1/"/>
    <ds:schemaRef ds:uri="159eb964-e578-4006-a64e-9cef19626a17"/>
    <ds:schemaRef ds:uri="http://purl.org/dc/terms/"/>
    <ds:schemaRef ds:uri="ceb63489-f63f-49bb-80d7-9200be2bf1cf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BAF9CC06-20A6-4695-B8BB-C3FF2BE7C5AD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359</Words>
  <Characters>1905</Characters>
  <Application>Microsoft Office Word</Application>
  <DocSecurity>4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Else Kristine Kirkelund</cp:lastModifiedBy>
  <cp:revision>2</cp:revision>
  <dcterms:created xsi:type="dcterms:W3CDTF">2026-06-08T08:37:00Z</dcterms:created>
  <dcterms:modified xsi:type="dcterms:W3CDTF">2026-06-08T08:37:00Z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0x010100082F140EE4AF1341B69E66FC9B8B198E</vt:lpwstr>
  </property>
  <property fmtid="{D5CDD505-2E9C-101B-9397-08002B2CF9AE}" pid="3" name="MediaServiceImageTags">
    <vt:lpwstr/>
  </property>
</Properties>
</file>