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0E644308" w:rsidR="00FB5530" w:rsidRDefault="00FB5530" w:rsidP="00FB5530">
      <w:pPr>
        <w:tabs>
          <w:tab w:val="left" w:pos="2520"/>
        </w:tabs>
      </w:pPr>
    </w:p>
    <w:p w14:paraId="72A164BC" w14:textId="0736C823" w:rsidR="6896A71D" w:rsidRDefault="6896A71D" w:rsidP="6896A71D">
      <w:pPr>
        <w:tabs>
          <w:tab w:val="left" w:pos="2520"/>
        </w:tabs>
      </w:pPr>
    </w:p>
    <w:p w14:paraId="0A37501D" w14:textId="77777777" w:rsidR="00424EE9" w:rsidRDefault="00424EE9" w:rsidP="00FB5530">
      <w:pPr>
        <w:tabs>
          <w:tab w:val="left" w:pos="2520"/>
        </w:tabs>
      </w:pPr>
    </w:p>
    <w:p w14:paraId="3493D55C" w14:textId="77777777" w:rsidR="004E5C75" w:rsidRDefault="004E5C75" w:rsidP="00FB5530">
      <w:pPr>
        <w:tabs>
          <w:tab w:val="left" w:pos="2520"/>
        </w:tabs>
        <w:rPr>
          <w:sz w:val="48"/>
          <w:szCs w:val="48"/>
        </w:rPr>
      </w:pPr>
    </w:p>
    <w:p w14:paraId="5666AC68" w14:textId="2A666094" w:rsidR="00424EE9" w:rsidRPr="00D0256F" w:rsidRDefault="00424EE9" w:rsidP="00FB5530">
      <w:pPr>
        <w:tabs>
          <w:tab w:val="left" w:pos="2520"/>
        </w:tabs>
        <w:rPr>
          <w:sz w:val="48"/>
          <w:szCs w:val="48"/>
        </w:rPr>
      </w:pPr>
      <w:r w:rsidRPr="00D0256F">
        <w:rPr>
          <w:sz w:val="48"/>
          <w:szCs w:val="48"/>
        </w:rPr>
        <w:t>Konkurransegrunnlag</w:t>
      </w:r>
    </w:p>
    <w:p w14:paraId="329E274B" w14:textId="7A7C63CE" w:rsidR="00424EE9" w:rsidRPr="00D0256F" w:rsidRDefault="00424EE9" w:rsidP="00FB5530">
      <w:pPr>
        <w:tabs>
          <w:tab w:val="left" w:pos="2520"/>
        </w:tabs>
        <w:rPr>
          <w:sz w:val="32"/>
          <w:szCs w:val="32"/>
        </w:rPr>
      </w:pPr>
      <w:r w:rsidRPr="00D0256F">
        <w:rPr>
          <w:sz w:val="32"/>
          <w:szCs w:val="32"/>
        </w:rPr>
        <w:t xml:space="preserve">Kjøp av </w:t>
      </w:r>
      <w:r w:rsidR="005C4A8B" w:rsidRPr="005C4A8B">
        <w:rPr>
          <w:sz w:val="32"/>
          <w:szCs w:val="32"/>
        </w:rPr>
        <w:t>treningsinstruktør og treningsfasiliteter</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77777777"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00E7A2FB">
                <wp:simplePos x="0" y="0"/>
                <wp:positionH relativeFrom="margin">
                  <wp:posOffset>4214495</wp:posOffset>
                </wp:positionH>
                <wp:positionV relativeFrom="paragraph">
                  <wp:posOffset>5659917</wp:posOffset>
                </wp:positionV>
                <wp:extent cx="2094865" cy="294640"/>
                <wp:effectExtent l="0" t="0" r="0" b="0"/>
                <wp:wrapNone/>
                <wp:docPr id="217" name="Tekstboks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3AE93822" w:rsidR="00424EE9" w:rsidRPr="00424EE9" w:rsidRDefault="00424EE9">
                            <w:pPr>
                              <w:rPr>
                                <w:sz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17" o:spid="_x0000_s1026" type="#_x0000_t202" style="position:absolute;margin-left:331.85pt;margin-top:445.6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" filled="f" stroked="f">
                <v:textbox>
                  <w:txbxContent>
                    <w:p w14:paraId="13861665" w14:textId="3AE93822" w:rsidR="00424EE9" w:rsidRPr="00424EE9" w:rsidRDefault="00424EE9">
                      <w:pPr>
                        <w:rPr>
                          <w:sz w:val="24"/>
                        </w:rPr>
                      </w:pPr>
                    </w:p>
                  </w:txbxContent>
                </v:textbox>
                <w10:wrap anchorx="margin"/>
              </v:shape>
            </w:pict>
          </mc:Fallback>
        </mc:AlternateContent>
      </w:r>
      <w:r>
        <w:br w:type="page"/>
      </w:r>
    </w:p>
    <w:sdt>
      <w:sdtPr>
        <w:rPr>
          <w:rFonts w:asciiTheme="minorHAnsi" w:eastAsiaTheme="minorEastAsia" w:hAnsiTheme="minorHAnsi" w:cstheme="minorBidi"/>
          <w:b w:val="0"/>
          <w:bCs w:val="0"/>
          <w:caps w:val="0"/>
          <w:color w:val="auto"/>
          <w:kern w:val="0"/>
          <w:sz w:val="20"/>
          <w:szCs w:val="20"/>
          <w:lang w:eastAsia="en-US"/>
        </w:rPr>
        <w:id w:val="1885687119"/>
        <w:docPartObj>
          <w:docPartGallery w:val="Table of Contents"/>
          <w:docPartUnique/>
        </w:docPartObj>
      </w:sdtPr>
      <w:sdtContent>
        <w:p w14:paraId="593144A7" w14:textId="77777777" w:rsidR="002D090F" w:rsidRPr="0025309A" w:rsidRDefault="6A6076E7" w:rsidP="00BC2DB3">
          <w:pPr>
            <w:pStyle w:val="Overskriftforinnholdsfortegnelse"/>
            <w:numPr>
              <w:ilvl w:val="0"/>
              <w:numId w:val="0"/>
            </w:numPr>
            <w:rPr>
              <w:color w:val="2A2859" w:themeColor="text2"/>
            </w:rPr>
          </w:pPr>
          <w:r w:rsidRPr="0025309A">
            <w:rPr>
              <w:color w:val="2A2859" w:themeColor="text2"/>
            </w:rPr>
            <w:t>Innholdsfortegnelse</w:t>
          </w:r>
        </w:p>
        <w:p w14:paraId="648EEDDB" w14:textId="46091DDE" w:rsidR="000D0542" w:rsidRDefault="00D77C40">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rsidR="002D090F">
            <w:instrText>TOC \o "1-3" \h \z \u</w:instrText>
          </w:r>
          <w:r>
            <w:fldChar w:fldCharType="separate"/>
          </w:r>
          <w:hyperlink w:anchor="_Toc228190043" w:history="1">
            <w:r w:rsidR="000D0542" w:rsidRPr="00083C4D">
              <w:rPr>
                <w:rStyle w:val="Hyperkobling"/>
                <w:noProof/>
              </w:rPr>
              <w:t>1</w:t>
            </w:r>
            <w:r w:rsidR="000D0542">
              <w:rPr>
                <w:rFonts w:eastAsiaTheme="minorEastAsia"/>
                <w:noProof/>
                <w:kern w:val="2"/>
                <w:sz w:val="24"/>
                <w:szCs w:val="24"/>
                <w:lang w:eastAsia="nb-NO"/>
                <w14:ligatures w14:val="standardContextual"/>
              </w:rPr>
              <w:tab/>
            </w:r>
            <w:r w:rsidR="000D0542" w:rsidRPr="00083C4D">
              <w:rPr>
                <w:rStyle w:val="Hyperkobling"/>
                <w:noProof/>
              </w:rPr>
              <w:t>Innledning</w:t>
            </w:r>
            <w:r w:rsidR="000D0542">
              <w:rPr>
                <w:noProof/>
                <w:webHidden/>
              </w:rPr>
              <w:tab/>
            </w:r>
            <w:r w:rsidR="000D0542">
              <w:rPr>
                <w:noProof/>
                <w:webHidden/>
              </w:rPr>
              <w:fldChar w:fldCharType="begin"/>
            </w:r>
            <w:r w:rsidR="000D0542">
              <w:rPr>
                <w:noProof/>
                <w:webHidden/>
              </w:rPr>
              <w:instrText xml:space="preserve"> PAGEREF _Toc228190043 \h </w:instrText>
            </w:r>
            <w:r w:rsidR="000D0542">
              <w:rPr>
                <w:noProof/>
                <w:webHidden/>
              </w:rPr>
            </w:r>
            <w:r w:rsidR="000D0542">
              <w:rPr>
                <w:noProof/>
                <w:webHidden/>
              </w:rPr>
              <w:fldChar w:fldCharType="separate"/>
            </w:r>
            <w:r w:rsidR="000D0542">
              <w:rPr>
                <w:noProof/>
                <w:webHidden/>
              </w:rPr>
              <w:t>5</w:t>
            </w:r>
            <w:r w:rsidR="000D0542">
              <w:rPr>
                <w:noProof/>
                <w:webHidden/>
              </w:rPr>
              <w:fldChar w:fldCharType="end"/>
            </w:r>
          </w:hyperlink>
        </w:p>
        <w:p w14:paraId="5A47E058" w14:textId="2E0D7646"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44" w:history="1">
            <w:r w:rsidRPr="00083C4D">
              <w:rPr>
                <w:rStyle w:val="Hyperkobling"/>
                <w:noProof/>
              </w:rPr>
              <w:t>1.1</w:t>
            </w:r>
            <w:r>
              <w:rPr>
                <w:rFonts w:eastAsiaTheme="minorEastAsia"/>
                <w:noProof/>
                <w:kern w:val="2"/>
                <w:sz w:val="24"/>
                <w:szCs w:val="24"/>
                <w:lang w:eastAsia="nb-NO"/>
                <w14:ligatures w14:val="standardContextual"/>
              </w:rPr>
              <w:tab/>
            </w:r>
            <w:r w:rsidRPr="00083C4D">
              <w:rPr>
                <w:rStyle w:val="Hyperkobling"/>
                <w:noProof/>
              </w:rPr>
              <w:t>Oppdragsgiver</w:t>
            </w:r>
            <w:r>
              <w:rPr>
                <w:noProof/>
                <w:webHidden/>
              </w:rPr>
              <w:tab/>
            </w:r>
            <w:r>
              <w:rPr>
                <w:noProof/>
                <w:webHidden/>
              </w:rPr>
              <w:fldChar w:fldCharType="begin"/>
            </w:r>
            <w:r>
              <w:rPr>
                <w:noProof/>
                <w:webHidden/>
              </w:rPr>
              <w:instrText xml:space="preserve"> PAGEREF _Toc228190044 \h </w:instrText>
            </w:r>
            <w:r>
              <w:rPr>
                <w:noProof/>
                <w:webHidden/>
              </w:rPr>
            </w:r>
            <w:r>
              <w:rPr>
                <w:noProof/>
                <w:webHidden/>
              </w:rPr>
              <w:fldChar w:fldCharType="separate"/>
            </w:r>
            <w:r>
              <w:rPr>
                <w:noProof/>
                <w:webHidden/>
              </w:rPr>
              <w:t>5</w:t>
            </w:r>
            <w:r>
              <w:rPr>
                <w:noProof/>
                <w:webHidden/>
              </w:rPr>
              <w:fldChar w:fldCharType="end"/>
            </w:r>
          </w:hyperlink>
        </w:p>
        <w:p w14:paraId="12767E7E" w14:textId="09348BE2"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45" w:history="1">
            <w:r w:rsidRPr="00083C4D">
              <w:rPr>
                <w:rStyle w:val="Hyperkobling"/>
                <w:noProof/>
              </w:rPr>
              <w:t>1.2</w:t>
            </w:r>
            <w:r>
              <w:rPr>
                <w:rFonts w:eastAsiaTheme="minorEastAsia"/>
                <w:noProof/>
                <w:kern w:val="2"/>
                <w:sz w:val="24"/>
                <w:szCs w:val="24"/>
                <w:lang w:eastAsia="nb-NO"/>
                <w14:ligatures w14:val="standardContextual"/>
              </w:rPr>
              <w:tab/>
            </w:r>
            <w:r w:rsidRPr="00083C4D">
              <w:rPr>
                <w:rStyle w:val="Hyperkobling"/>
                <w:noProof/>
              </w:rPr>
              <w:t>Formål</w:t>
            </w:r>
            <w:r>
              <w:rPr>
                <w:noProof/>
                <w:webHidden/>
              </w:rPr>
              <w:tab/>
            </w:r>
            <w:r>
              <w:rPr>
                <w:noProof/>
                <w:webHidden/>
              </w:rPr>
              <w:fldChar w:fldCharType="begin"/>
            </w:r>
            <w:r>
              <w:rPr>
                <w:noProof/>
                <w:webHidden/>
              </w:rPr>
              <w:instrText xml:space="preserve"> PAGEREF _Toc228190045 \h </w:instrText>
            </w:r>
            <w:r>
              <w:rPr>
                <w:noProof/>
                <w:webHidden/>
              </w:rPr>
            </w:r>
            <w:r>
              <w:rPr>
                <w:noProof/>
                <w:webHidden/>
              </w:rPr>
              <w:fldChar w:fldCharType="separate"/>
            </w:r>
            <w:r>
              <w:rPr>
                <w:noProof/>
                <w:webHidden/>
              </w:rPr>
              <w:t>5</w:t>
            </w:r>
            <w:r>
              <w:rPr>
                <w:noProof/>
                <w:webHidden/>
              </w:rPr>
              <w:fldChar w:fldCharType="end"/>
            </w:r>
          </w:hyperlink>
        </w:p>
        <w:p w14:paraId="66DF582D" w14:textId="2073786B"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46" w:history="1">
            <w:r w:rsidRPr="00083C4D">
              <w:rPr>
                <w:rStyle w:val="Hyperkobling"/>
                <w:noProof/>
              </w:rPr>
              <w:t>1.3</w:t>
            </w:r>
            <w:r>
              <w:rPr>
                <w:rFonts w:eastAsiaTheme="minorEastAsia"/>
                <w:noProof/>
                <w:kern w:val="2"/>
                <w:sz w:val="24"/>
                <w:szCs w:val="24"/>
                <w:lang w:eastAsia="nb-NO"/>
                <w14:ligatures w14:val="standardContextual"/>
              </w:rPr>
              <w:tab/>
            </w:r>
            <w:r w:rsidRPr="00083C4D">
              <w:rPr>
                <w:rStyle w:val="Hyperkobling"/>
                <w:noProof/>
              </w:rPr>
              <w:t>Omfang</w:t>
            </w:r>
            <w:r>
              <w:rPr>
                <w:noProof/>
                <w:webHidden/>
              </w:rPr>
              <w:tab/>
            </w:r>
            <w:r>
              <w:rPr>
                <w:noProof/>
                <w:webHidden/>
              </w:rPr>
              <w:fldChar w:fldCharType="begin"/>
            </w:r>
            <w:r>
              <w:rPr>
                <w:noProof/>
                <w:webHidden/>
              </w:rPr>
              <w:instrText xml:space="preserve"> PAGEREF _Toc228190046 \h </w:instrText>
            </w:r>
            <w:r>
              <w:rPr>
                <w:noProof/>
                <w:webHidden/>
              </w:rPr>
            </w:r>
            <w:r>
              <w:rPr>
                <w:noProof/>
                <w:webHidden/>
              </w:rPr>
              <w:fldChar w:fldCharType="separate"/>
            </w:r>
            <w:r>
              <w:rPr>
                <w:noProof/>
                <w:webHidden/>
              </w:rPr>
              <w:t>5</w:t>
            </w:r>
            <w:r>
              <w:rPr>
                <w:noProof/>
                <w:webHidden/>
              </w:rPr>
              <w:fldChar w:fldCharType="end"/>
            </w:r>
          </w:hyperlink>
        </w:p>
        <w:p w14:paraId="21469D3A" w14:textId="7FAFF294"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47" w:history="1">
            <w:r w:rsidRPr="00083C4D">
              <w:rPr>
                <w:rStyle w:val="Hyperkobling"/>
                <w:noProof/>
              </w:rPr>
              <w:t>1.4</w:t>
            </w:r>
            <w:r>
              <w:rPr>
                <w:rFonts w:eastAsiaTheme="minorEastAsia"/>
                <w:noProof/>
                <w:kern w:val="2"/>
                <w:sz w:val="24"/>
                <w:szCs w:val="24"/>
                <w:lang w:eastAsia="nb-NO"/>
                <w14:ligatures w14:val="standardContextual"/>
              </w:rPr>
              <w:tab/>
            </w:r>
            <w:r w:rsidRPr="00083C4D">
              <w:rPr>
                <w:rStyle w:val="Hyperkobling"/>
                <w:noProof/>
              </w:rPr>
              <w:t>Anskaffelsesdokumenter</w:t>
            </w:r>
            <w:r>
              <w:rPr>
                <w:noProof/>
                <w:webHidden/>
              </w:rPr>
              <w:tab/>
            </w:r>
            <w:r>
              <w:rPr>
                <w:noProof/>
                <w:webHidden/>
              </w:rPr>
              <w:fldChar w:fldCharType="begin"/>
            </w:r>
            <w:r>
              <w:rPr>
                <w:noProof/>
                <w:webHidden/>
              </w:rPr>
              <w:instrText xml:space="preserve"> PAGEREF _Toc228190047 \h </w:instrText>
            </w:r>
            <w:r>
              <w:rPr>
                <w:noProof/>
                <w:webHidden/>
              </w:rPr>
            </w:r>
            <w:r>
              <w:rPr>
                <w:noProof/>
                <w:webHidden/>
              </w:rPr>
              <w:fldChar w:fldCharType="separate"/>
            </w:r>
            <w:r>
              <w:rPr>
                <w:noProof/>
                <w:webHidden/>
              </w:rPr>
              <w:t>5</w:t>
            </w:r>
            <w:r>
              <w:rPr>
                <w:noProof/>
                <w:webHidden/>
              </w:rPr>
              <w:fldChar w:fldCharType="end"/>
            </w:r>
          </w:hyperlink>
        </w:p>
        <w:p w14:paraId="2D0A7C9C" w14:textId="66258371"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48" w:history="1">
            <w:r w:rsidRPr="00083C4D">
              <w:rPr>
                <w:rStyle w:val="Hyperkobling"/>
                <w:noProof/>
              </w:rPr>
              <w:t>1.5</w:t>
            </w:r>
            <w:r>
              <w:rPr>
                <w:rFonts w:eastAsiaTheme="minorEastAsia"/>
                <w:noProof/>
                <w:kern w:val="2"/>
                <w:sz w:val="24"/>
                <w:szCs w:val="24"/>
                <w:lang w:eastAsia="nb-NO"/>
                <w14:ligatures w14:val="standardContextual"/>
              </w:rPr>
              <w:tab/>
            </w:r>
            <w:r w:rsidRPr="00083C4D">
              <w:rPr>
                <w:rStyle w:val="Hyperkobling"/>
                <w:noProof/>
              </w:rPr>
              <w:t>Tentativ fremdriftsplan for anskaffelsesprosessen</w:t>
            </w:r>
            <w:r>
              <w:rPr>
                <w:noProof/>
                <w:webHidden/>
              </w:rPr>
              <w:tab/>
            </w:r>
            <w:r>
              <w:rPr>
                <w:noProof/>
                <w:webHidden/>
              </w:rPr>
              <w:fldChar w:fldCharType="begin"/>
            </w:r>
            <w:r>
              <w:rPr>
                <w:noProof/>
                <w:webHidden/>
              </w:rPr>
              <w:instrText xml:space="preserve"> PAGEREF _Toc228190048 \h </w:instrText>
            </w:r>
            <w:r>
              <w:rPr>
                <w:noProof/>
                <w:webHidden/>
              </w:rPr>
            </w:r>
            <w:r>
              <w:rPr>
                <w:noProof/>
                <w:webHidden/>
              </w:rPr>
              <w:fldChar w:fldCharType="separate"/>
            </w:r>
            <w:r>
              <w:rPr>
                <w:noProof/>
                <w:webHidden/>
              </w:rPr>
              <w:t>6</w:t>
            </w:r>
            <w:r>
              <w:rPr>
                <w:noProof/>
                <w:webHidden/>
              </w:rPr>
              <w:fldChar w:fldCharType="end"/>
            </w:r>
          </w:hyperlink>
        </w:p>
        <w:p w14:paraId="065B2B8A" w14:textId="032EDBC1" w:rsidR="000D0542" w:rsidRDefault="000D0542">
          <w:pPr>
            <w:pStyle w:val="INNH1"/>
            <w:tabs>
              <w:tab w:val="left" w:pos="400"/>
              <w:tab w:val="right" w:leader="dot" w:pos="9260"/>
            </w:tabs>
            <w:rPr>
              <w:rFonts w:eastAsiaTheme="minorEastAsia"/>
              <w:noProof/>
              <w:kern w:val="2"/>
              <w:sz w:val="24"/>
              <w:szCs w:val="24"/>
              <w:lang w:eastAsia="nb-NO"/>
              <w14:ligatures w14:val="standardContextual"/>
            </w:rPr>
          </w:pPr>
          <w:hyperlink w:anchor="_Toc228190049" w:history="1">
            <w:r w:rsidRPr="00083C4D">
              <w:rPr>
                <w:rStyle w:val="Hyperkobling"/>
                <w:noProof/>
              </w:rPr>
              <w:t>2</w:t>
            </w:r>
            <w:r>
              <w:rPr>
                <w:rFonts w:eastAsiaTheme="minorEastAsia"/>
                <w:noProof/>
                <w:kern w:val="2"/>
                <w:sz w:val="24"/>
                <w:szCs w:val="24"/>
                <w:lang w:eastAsia="nb-NO"/>
                <w14:ligatures w14:val="standardContextual"/>
              </w:rPr>
              <w:tab/>
            </w:r>
            <w:r w:rsidRPr="00083C4D">
              <w:rPr>
                <w:rStyle w:val="Hyperkobling"/>
                <w:noProof/>
              </w:rPr>
              <w:t>Kontrakt</w:t>
            </w:r>
            <w:r>
              <w:rPr>
                <w:noProof/>
                <w:webHidden/>
              </w:rPr>
              <w:tab/>
            </w:r>
            <w:r>
              <w:rPr>
                <w:noProof/>
                <w:webHidden/>
              </w:rPr>
              <w:fldChar w:fldCharType="begin"/>
            </w:r>
            <w:r>
              <w:rPr>
                <w:noProof/>
                <w:webHidden/>
              </w:rPr>
              <w:instrText xml:space="preserve"> PAGEREF _Toc228190049 \h </w:instrText>
            </w:r>
            <w:r>
              <w:rPr>
                <w:noProof/>
                <w:webHidden/>
              </w:rPr>
            </w:r>
            <w:r>
              <w:rPr>
                <w:noProof/>
                <w:webHidden/>
              </w:rPr>
              <w:fldChar w:fldCharType="separate"/>
            </w:r>
            <w:r>
              <w:rPr>
                <w:noProof/>
                <w:webHidden/>
              </w:rPr>
              <w:t>7</w:t>
            </w:r>
            <w:r>
              <w:rPr>
                <w:noProof/>
                <w:webHidden/>
              </w:rPr>
              <w:fldChar w:fldCharType="end"/>
            </w:r>
          </w:hyperlink>
        </w:p>
        <w:p w14:paraId="72A20FD1" w14:textId="229A50F0"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50" w:history="1">
            <w:r w:rsidRPr="00083C4D">
              <w:rPr>
                <w:rStyle w:val="Hyperkobling"/>
                <w:noProof/>
              </w:rPr>
              <w:t>2.1</w:t>
            </w:r>
            <w:r>
              <w:rPr>
                <w:rFonts w:eastAsiaTheme="minorEastAsia"/>
                <w:noProof/>
                <w:kern w:val="2"/>
                <w:sz w:val="24"/>
                <w:szCs w:val="24"/>
                <w:lang w:eastAsia="nb-NO"/>
                <w14:ligatures w14:val="standardContextual"/>
              </w:rPr>
              <w:tab/>
            </w:r>
            <w:r w:rsidRPr="00083C4D">
              <w:rPr>
                <w:rStyle w:val="Hyperkobling"/>
                <w:noProof/>
              </w:rPr>
              <w:t>Kontraktstype</w:t>
            </w:r>
            <w:r>
              <w:rPr>
                <w:noProof/>
                <w:webHidden/>
              </w:rPr>
              <w:tab/>
            </w:r>
            <w:r>
              <w:rPr>
                <w:noProof/>
                <w:webHidden/>
              </w:rPr>
              <w:fldChar w:fldCharType="begin"/>
            </w:r>
            <w:r>
              <w:rPr>
                <w:noProof/>
                <w:webHidden/>
              </w:rPr>
              <w:instrText xml:space="preserve"> PAGEREF _Toc228190050 \h </w:instrText>
            </w:r>
            <w:r>
              <w:rPr>
                <w:noProof/>
                <w:webHidden/>
              </w:rPr>
            </w:r>
            <w:r>
              <w:rPr>
                <w:noProof/>
                <w:webHidden/>
              </w:rPr>
              <w:fldChar w:fldCharType="separate"/>
            </w:r>
            <w:r>
              <w:rPr>
                <w:noProof/>
                <w:webHidden/>
              </w:rPr>
              <w:t>7</w:t>
            </w:r>
            <w:r>
              <w:rPr>
                <w:noProof/>
                <w:webHidden/>
              </w:rPr>
              <w:fldChar w:fldCharType="end"/>
            </w:r>
          </w:hyperlink>
        </w:p>
        <w:p w14:paraId="4E45B817" w14:textId="009037AC"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51" w:history="1">
            <w:r w:rsidRPr="00083C4D">
              <w:rPr>
                <w:rStyle w:val="Hyperkobling"/>
                <w:noProof/>
              </w:rPr>
              <w:t>2.2</w:t>
            </w:r>
            <w:r>
              <w:rPr>
                <w:rFonts w:eastAsiaTheme="minorEastAsia"/>
                <w:noProof/>
                <w:kern w:val="2"/>
                <w:sz w:val="24"/>
                <w:szCs w:val="24"/>
                <w:lang w:eastAsia="nb-NO"/>
                <w14:ligatures w14:val="standardContextual"/>
              </w:rPr>
              <w:tab/>
            </w:r>
            <w:r w:rsidRPr="00083C4D">
              <w:rPr>
                <w:rStyle w:val="Hyperkobling"/>
                <w:noProof/>
              </w:rPr>
              <w:t>Avropsmekanismer</w:t>
            </w:r>
            <w:r>
              <w:rPr>
                <w:noProof/>
                <w:webHidden/>
              </w:rPr>
              <w:tab/>
            </w:r>
            <w:r>
              <w:rPr>
                <w:noProof/>
                <w:webHidden/>
              </w:rPr>
              <w:fldChar w:fldCharType="begin"/>
            </w:r>
            <w:r>
              <w:rPr>
                <w:noProof/>
                <w:webHidden/>
              </w:rPr>
              <w:instrText xml:space="preserve"> PAGEREF _Toc228190051 \h </w:instrText>
            </w:r>
            <w:r>
              <w:rPr>
                <w:noProof/>
                <w:webHidden/>
              </w:rPr>
            </w:r>
            <w:r>
              <w:rPr>
                <w:noProof/>
                <w:webHidden/>
              </w:rPr>
              <w:fldChar w:fldCharType="separate"/>
            </w:r>
            <w:r>
              <w:rPr>
                <w:noProof/>
                <w:webHidden/>
              </w:rPr>
              <w:t>7</w:t>
            </w:r>
            <w:r>
              <w:rPr>
                <w:noProof/>
                <w:webHidden/>
              </w:rPr>
              <w:fldChar w:fldCharType="end"/>
            </w:r>
          </w:hyperlink>
        </w:p>
        <w:p w14:paraId="63B42B3C" w14:textId="1ECA2C22"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52" w:history="1">
            <w:r w:rsidRPr="00083C4D">
              <w:rPr>
                <w:rStyle w:val="Hyperkobling"/>
                <w:noProof/>
              </w:rPr>
              <w:t>2.3</w:t>
            </w:r>
            <w:r>
              <w:rPr>
                <w:rFonts w:eastAsiaTheme="minorEastAsia"/>
                <w:noProof/>
                <w:kern w:val="2"/>
                <w:sz w:val="24"/>
                <w:szCs w:val="24"/>
                <w:lang w:eastAsia="nb-NO"/>
                <w14:ligatures w14:val="standardContextual"/>
              </w:rPr>
              <w:tab/>
            </w:r>
            <w:r w:rsidRPr="00083C4D">
              <w:rPr>
                <w:rStyle w:val="Hyperkobling"/>
                <w:noProof/>
              </w:rPr>
              <w:t>Kontraktsperiode</w:t>
            </w:r>
            <w:r>
              <w:rPr>
                <w:noProof/>
                <w:webHidden/>
              </w:rPr>
              <w:tab/>
            </w:r>
            <w:r>
              <w:rPr>
                <w:noProof/>
                <w:webHidden/>
              </w:rPr>
              <w:fldChar w:fldCharType="begin"/>
            </w:r>
            <w:r>
              <w:rPr>
                <w:noProof/>
                <w:webHidden/>
              </w:rPr>
              <w:instrText xml:space="preserve"> PAGEREF _Toc228190052 \h </w:instrText>
            </w:r>
            <w:r>
              <w:rPr>
                <w:noProof/>
                <w:webHidden/>
              </w:rPr>
            </w:r>
            <w:r>
              <w:rPr>
                <w:noProof/>
                <w:webHidden/>
              </w:rPr>
              <w:fldChar w:fldCharType="separate"/>
            </w:r>
            <w:r>
              <w:rPr>
                <w:noProof/>
                <w:webHidden/>
              </w:rPr>
              <w:t>8</w:t>
            </w:r>
            <w:r>
              <w:rPr>
                <w:noProof/>
                <w:webHidden/>
              </w:rPr>
              <w:fldChar w:fldCharType="end"/>
            </w:r>
          </w:hyperlink>
        </w:p>
        <w:p w14:paraId="11EB97AF" w14:textId="58B8B948" w:rsidR="000D0542" w:rsidRDefault="000D0542">
          <w:pPr>
            <w:pStyle w:val="INNH1"/>
            <w:tabs>
              <w:tab w:val="left" w:pos="400"/>
              <w:tab w:val="right" w:leader="dot" w:pos="9260"/>
            </w:tabs>
            <w:rPr>
              <w:rFonts w:eastAsiaTheme="minorEastAsia"/>
              <w:noProof/>
              <w:kern w:val="2"/>
              <w:sz w:val="24"/>
              <w:szCs w:val="24"/>
              <w:lang w:eastAsia="nb-NO"/>
              <w14:ligatures w14:val="standardContextual"/>
            </w:rPr>
          </w:pPr>
          <w:hyperlink w:anchor="_Toc228190053" w:history="1">
            <w:r w:rsidRPr="00083C4D">
              <w:rPr>
                <w:rStyle w:val="Hyperkobling"/>
                <w:noProof/>
              </w:rPr>
              <w:t>3</w:t>
            </w:r>
            <w:r>
              <w:rPr>
                <w:rFonts w:eastAsiaTheme="minorEastAsia"/>
                <w:noProof/>
                <w:kern w:val="2"/>
                <w:sz w:val="24"/>
                <w:szCs w:val="24"/>
                <w:lang w:eastAsia="nb-NO"/>
                <w14:ligatures w14:val="standardContextual"/>
              </w:rPr>
              <w:tab/>
            </w:r>
            <w:r w:rsidRPr="00083C4D">
              <w:rPr>
                <w:rStyle w:val="Hyperkobling"/>
                <w:noProof/>
              </w:rPr>
              <w:t>REGLER FOR GJENNOMFØRING AV KONKURRANSEN</w:t>
            </w:r>
            <w:r>
              <w:rPr>
                <w:noProof/>
                <w:webHidden/>
              </w:rPr>
              <w:tab/>
            </w:r>
            <w:r>
              <w:rPr>
                <w:noProof/>
                <w:webHidden/>
              </w:rPr>
              <w:fldChar w:fldCharType="begin"/>
            </w:r>
            <w:r>
              <w:rPr>
                <w:noProof/>
                <w:webHidden/>
              </w:rPr>
              <w:instrText xml:space="preserve"> PAGEREF _Toc228190053 \h </w:instrText>
            </w:r>
            <w:r>
              <w:rPr>
                <w:noProof/>
                <w:webHidden/>
              </w:rPr>
            </w:r>
            <w:r>
              <w:rPr>
                <w:noProof/>
                <w:webHidden/>
              </w:rPr>
              <w:fldChar w:fldCharType="separate"/>
            </w:r>
            <w:r>
              <w:rPr>
                <w:noProof/>
                <w:webHidden/>
              </w:rPr>
              <w:t>9</w:t>
            </w:r>
            <w:r>
              <w:rPr>
                <w:noProof/>
                <w:webHidden/>
              </w:rPr>
              <w:fldChar w:fldCharType="end"/>
            </w:r>
          </w:hyperlink>
        </w:p>
        <w:p w14:paraId="1626C3DB" w14:textId="05A21FED"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54" w:history="1">
            <w:r w:rsidRPr="00083C4D">
              <w:rPr>
                <w:rStyle w:val="Hyperkobling"/>
                <w:noProof/>
              </w:rPr>
              <w:t>3.1</w:t>
            </w:r>
            <w:r>
              <w:rPr>
                <w:rFonts w:eastAsiaTheme="minorEastAsia"/>
                <w:noProof/>
                <w:kern w:val="2"/>
                <w:sz w:val="24"/>
                <w:szCs w:val="24"/>
                <w:lang w:eastAsia="nb-NO"/>
                <w14:ligatures w14:val="standardContextual"/>
              </w:rPr>
              <w:tab/>
            </w:r>
            <w:r w:rsidRPr="00083C4D">
              <w:rPr>
                <w:rStyle w:val="Hyperkobling"/>
                <w:noProof/>
              </w:rPr>
              <w:t>Prosedyre</w:t>
            </w:r>
            <w:r>
              <w:rPr>
                <w:noProof/>
                <w:webHidden/>
              </w:rPr>
              <w:tab/>
            </w:r>
            <w:r>
              <w:rPr>
                <w:noProof/>
                <w:webHidden/>
              </w:rPr>
              <w:fldChar w:fldCharType="begin"/>
            </w:r>
            <w:r>
              <w:rPr>
                <w:noProof/>
                <w:webHidden/>
              </w:rPr>
              <w:instrText xml:space="preserve"> PAGEREF _Toc228190054 \h </w:instrText>
            </w:r>
            <w:r>
              <w:rPr>
                <w:noProof/>
                <w:webHidden/>
              </w:rPr>
            </w:r>
            <w:r>
              <w:rPr>
                <w:noProof/>
                <w:webHidden/>
              </w:rPr>
              <w:fldChar w:fldCharType="separate"/>
            </w:r>
            <w:r>
              <w:rPr>
                <w:noProof/>
                <w:webHidden/>
              </w:rPr>
              <w:t>9</w:t>
            </w:r>
            <w:r>
              <w:rPr>
                <w:noProof/>
                <w:webHidden/>
              </w:rPr>
              <w:fldChar w:fldCharType="end"/>
            </w:r>
          </w:hyperlink>
        </w:p>
        <w:p w14:paraId="683473A2" w14:textId="6012A130"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55" w:history="1">
            <w:r w:rsidRPr="00083C4D">
              <w:rPr>
                <w:rStyle w:val="Hyperkobling"/>
                <w:noProof/>
              </w:rPr>
              <w:t>3.2</w:t>
            </w:r>
            <w:r>
              <w:rPr>
                <w:rFonts w:eastAsiaTheme="minorEastAsia"/>
                <w:noProof/>
                <w:kern w:val="2"/>
                <w:sz w:val="24"/>
                <w:szCs w:val="24"/>
                <w:lang w:eastAsia="nb-NO"/>
                <w14:ligatures w14:val="standardContextual"/>
              </w:rPr>
              <w:tab/>
            </w:r>
            <w:r w:rsidRPr="00083C4D">
              <w:rPr>
                <w:rStyle w:val="Hyperkobling"/>
                <w:noProof/>
              </w:rPr>
              <w:t>Tilbudsbefaring/tilbudskonferanse</w:t>
            </w:r>
            <w:r>
              <w:rPr>
                <w:noProof/>
                <w:webHidden/>
              </w:rPr>
              <w:tab/>
            </w:r>
            <w:r>
              <w:rPr>
                <w:noProof/>
                <w:webHidden/>
              </w:rPr>
              <w:fldChar w:fldCharType="begin"/>
            </w:r>
            <w:r>
              <w:rPr>
                <w:noProof/>
                <w:webHidden/>
              </w:rPr>
              <w:instrText xml:space="preserve"> PAGEREF _Toc228190055 \h </w:instrText>
            </w:r>
            <w:r>
              <w:rPr>
                <w:noProof/>
                <w:webHidden/>
              </w:rPr>
            </w:r>
            <w:r>
              <w:rPr>
                <w:noProof/>
                <w:webHidden/>
              </w:rPr>
              <w:fldChar w:fldCharType="separate"/>
            </w:r>
            <w:r>
              <w:rPr>
                <w:noProof/>
                <w:webHidden/>
              </w:rPr>
              <w:t>9</w:t>
            </w:r>
            <w:r>
              <w:rPr>
                <w:noProof/>
                <w:webHidden/>
              </w:rPr>
              <w:fldChar w:fldCharType="end"/>
            </w:r>
          </w:hyperlink>
        </w:p>
        <w:p w14:paraId="3F450E34" w14:textId="3B8CE5CC"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56" w:history="1">
            <w:r w:rsidRPr="00083C4D">
              <w:rPr>
                <w:rStyle w:val="Hyperkobling"/>
                <w:noProof/>
              </w:rPr>
              <w:t>3.3</w:t>
            </w:r>
            <w:r>
              <w:rPr>
                <w:rFonts w:eastAsiaTheme="minorEastAsia"/>
                <w:noProof/>
                <w:kern w:val="2"/>
                <w:sz w:val="24"/>
                <w:szCs w:val="24"/>
                <w:lang w:eastAsia="nb-NO"/>
                <w14:ligatures w14:val="standardContextual"/>
              </w:rPr>
              <w:tab/>
            </w:r>
            <w:r w:rsidRPr="00083C4D">
              <w:rPr>
                <w:rStyle w:val="Hyperkobling"/>
                <w:noProof/>
              </w:rPr>
              <w:t>Tilbudsfrist</w:t>
            </w:r>
            <w:r>
              <w:rPr>
                <w:noProof/>
                <w:webHidden/>
              </w:rPr>
              <w:tab/>
            </w:r>
            <w:r>
              <w:rPr>
                <w:noProof/>
                <w:webHidden/>
              </w:rPr>
              <w:fldChar w:fldCharType="begin"/>
            </w:r>
            <w:r>
              <w:rPr>
                <w:noProof/>
                <w:webHidden/>
              </w:rPr>
              <w:instrText xml:space="preserve"> PAGEREF _Toc228190056 \h </w:instrText>
            </w:r>
            <w:r>
              <w:rPr>
                <w:noProof/>
                <w:webHidden/>
              </w:rPr>
            </w:r>
            <w:r>
              <w:rPr>
                <w:noProof/>
                <w:webHidden/>
              </w:rPr>
              <w:fldChar w:fldCharType="separate"/>
            </w:r>
            <w:r>
              <w:rPr>
                <w:noProof/>
                <w:webHidden/>
              </w:rPr>
              <w:t>9</w:t>
            </w:r>
            <w:r>
              <w:rPr>
                <w:noProof/>
                <w:webHidden/>
              </w:rPr>
              <w:fldChar w:fldCharType="end"/>
            </w:r>
          </w:hyperlink>
        </w:p>
        <w:p w14:paraId="573EC07F" w14:textId="0F6FB219"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57" w:history="1">
            <w:r w:rsidRPr="00083C4D">
              <w:rPr>
                <w:rStyle w:val="Hyperkobling"/>
                <w:noProof/>
              </w:rPr>
              <w:t>3.4</w:t>
            </w:r>
            <w:r>
              <w:rPr>
                <w:rFonts w:eastAsiaTheme="minorEastAsia"/>
                <w:noProof/>
                <w:kern w:val="2"/>
                <w:sz w:val="24"/>
                <w:szCs w:val="24"/>
                <w:lang w:eastAsia="nb-NO"/>
                <w14:ligatures w14:val="standardContextual"/>
              </w:rPr>
              <w:tab/>
            </w:r>
            <w:r w:rsidRPr="00083C4D">
              <w:rPr>
                <w:rStyle w:val="Hyperkobling"/>
                <w:noProof/>
              </w:rPr>
              <w:t>Innlevering av tilbud</w:t>
            </w:r>
            <w:r>
              <w:rPr>
                <w:noProof/>
                <w:webHidden/>
              </w:rPr>
              <w:tab/>
            </w:r>
            <w:r>
              <w:rPr>
                <w:noProof/>
                <w:webHidden/>
              </w:rPr>
              <w:fldChar w:fldCharType="begin"/>
            </w:r>
            <w:r>
              <w:rPr>
                <w:noProof/>
                <w:webHidden/>
              </w:rPr>
              <w:instrText xml:space="preserve"> PAGEREF _Toc228190057 \h </w:instrText>
            </w:r>
            <w:r>
              <w:rPr>
                <w:noProof/>
                <w:webHidden/>
              </w:rPr>
            </w:r>
            <w:r>
              <w:rPr>
                <w:noProof/>
                <w:webHidden/>
              </w:rPr>
              <w:fldChar w:fldCharType="separate"/>
            </w:r>
            <w:r>
              <w:rPr>
                <w:noProof/>
                <w:webHidden/>
              </w:rPr>
              <w:t>10</w:t>
            </w:r>
            <w:r>
              <w:rPr>
                <w:noProof/>
                <w:webHidden/>
              </w:rPr>
              <w:fldChar w:fldCharType="end"/>
            </w:r>
          </w:hyperlink>
        </w:p>
        <w:p w14:paraId="1D6BBFA6" w14:textId="4330169D"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58" w:history="1">
            <w:r w:rsidRPr="00083C4D">
              <w:rPr>
                <w:rStyle w:val="Hyperkobling"/>
                <w:noProof/>
              </w:rPr>
              <w:t>3.4.1 Annen dokumentasjon</w:t>
            </w:r>
            <w:r>
              <w:rPr>
                <w:noProof/>
                <w:webHidden/>
              </w:rPr>
              <w:tab/>
            </w:r>
            <w:r>
              <w:rPr>
                <w:noProof/>
                <w:webHidden/>
              </w:rPr>
              <w:fldChar w:fldCharType="begin"/>
            </w:r>
            <w:r>
              <w:rPr>
                <w:noProof/>
                <w:webHidden/>
              </w:rPr>
              <w:instrText xml:space="preserve"> PAGEREF _Toc228190058 \h </w:instrText>
            </w:r>
            <w:r>
              <w:rPr>
                <w:noProof/>
                <w:webHidden/>
              </w:rPr>
            </w:r>
            <w:r>
              <w:rPr>
                <w:noProof/>
                <w:webHidden/>
              </w:rPr>
              <w:fldChar w:fldCharType="separate"/>
            </w:r>
            <w:r>
              <w:rPr>
                <w:noProof/>
                <w:webHidden/>
              </w:rPr>
              <w:t>10</w:t>
            </w:r>
            <w:r>
              <w:rPr>
                <w:noProof/>
                <w:webHidden/>
              </w:rPr>
              <w:fldChar w:fldCharType="end"/>
            </w:r>
          </w:hyperlink>
        </w:p>
        <w:p w14:paraId="49A41247" w14:textId="0953E129"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59" w:history="1">
            <w:r w:rsidRPr="00083C4D">
              <w:rPr>
                <w:rStyle w:val="Hyperkobling"/>
                <w:noProof/>
              </w:rPr>
              <w:t>3.5</w:t>
            </w:r>
            <w:r>
              <w:rPr>
                <w:rFonts w:eastAsiaTheme="minorEastAsia"/>
                <w:noProof/>
                <w:kern w:val="2"/>
                <w:sz w:val="24"/>
                <w:szCs w:val="24"/>
                <w:lang w:eastAsia="nb-NO"/>
                <w14:ligatures w14:val="standardContextual"/>
              </w:rPr>
              <w:tab/>
            </w:r>
            <w:r w:rsidRPr="00083C4D">
              <w:rPr>
                <w:rStyle w:val="Hyperkobling"/>
                <w:noProof/>
              </w:rPr>
              <w:t>Deltilbud</w:t>
            </w:r>
            <w:r>
              <w:rPr>
                <w:noProof/>
                <w:webHidden/>
              </w:rPr>
              <w:tab/>
            </w:r>
            <w:r>
              <w:rPr>
                <w:noProof/>
                <w:webHidden/>
              </w:rPr>
              <w:fldChar w:fldCharType="begin"/>
            </w:r>
            <w:r>
              <w:rPr>
                <w:noProof/>
                <w:webHidden/>
              </w:rPr>
              <w:instrText xml:space="preserve"> PAGEREF _Toc228190059 \h </w:instrText>
            </w:r>
            <w:r>
              <w:rPr>
                <w:noProof/>
                <w:webHidden/>
              </w:rPr>
            </w:r>
            <w:r>
              <w:rPr>
                <w:noProof/>
                <w:webHidden/>
              </w:rPr>
              <w:fldChar w:fldCharType="separate"/>
            </w:r>
            <w:r>
              <w:rPr>
                <w:noProof/>
                <w:webHidden/>
              </w:rPr>
              <w:t>10</w:t>
            </w:r>
            <w:r>
              <w:rPr>
                <w:noProof/>
                <w:webHidden/>
              </w:rPr>
              <w:fldChar w:fldCharType="end"/>
            </w:r>
          </w:hyperlink>
        </w:p>
        <w:p w14:paraId="365E18DE" w14:textId="5E7D3258"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60" w:history="1">
            <w:r w:rsidRPr="00083C4D">
              <w:rPr>
                <w:rStyle w:val="Hyperkobling"/>
                <w:noProof/>
              </w:rPr>
              <w:t>3.6</w:t>
            </w:r>
            <w:r>
              <w:rPr>
                <w:rFonts w:eastAsiaTheme="minorEastAsia"/>
                <w:noProof/>
                <w:kern w:val="2"/>
                <w:sz w:val="24"/>
                <w:szCs w:val="24"/>
                <w:lang w:eastAsia="nb-NO"/>
                <w14:ligatures w14:val="standardContextual"/>
              </w:rPr>
              <w:tab/>
            </w:r>
            <w:r w:rsidRPr="00083C4D">
              <w:rPr>
                <w:rStyle w:val="Hyperkobling"/>
                <w:noProof/>
              </w:rPr>
              <w:t>Alternative og parallelle tilbud</w:t>
            </w:r>
            <w:r>
              <w:rPr>
                <w:noProof/>
                <w:webHidden/>
              </w:rPr>
              <w:tab/>
            </w:r>
            <w:r>
              <w:rPr>
                <w:noProof/>
                <w:webHidden/>
              </w:rPr>
              <w:fldChar w:fldCharType="begin"/>
            </w:r>
            <w:r>
              <w:rPr>
                <w:noProof/>
                <w:webHidden/>
              </w:rPr>
              <w:instrText xml:space="preserve"> PAGEREF _Toc228190060 \h </w:instrText>
            </w:r>
            <w:r>
              <w:rPr>
                <w:noProof/>
                <w:webHidden/>
              </w:rPr>
            </w:r>
            <w:r>
              <w:rPr>
                <w:noProof/>
                <w:webHidden/>
              </w:rPr>
              <w:fldChar w:fldCharType="separate"/>
            </w:r>
            <w:r>
              <w:rPr>
                <w:noProof/>
                <w:webHidden/>
              </w:rPr>
              <w:t>10</w:t>
            </w:r>
            <w:r>
              <w:rPr>
                <w:noProof/>
                <w:webHidden/>
              </w:rPr>
              <w:fldChar w:fldCharType="end"/>
            </w:r>
          </w:hyperlink>
        </w:p>
        <w:p w14:paraId="52ECC5C7" w14:textId="3D611B8B"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61" w:history="1">
            <w:r w:rsidRPr="00083C4D">
              <w:rPr>
                <w:rStyle w:val="Hyperkobling"/>
                <w:noProof/>
              </w:rPr>
              <w:t>3.7</w:t>
            </w:r>
            <w:r>
              <w:rPr>
                <w:rFonts w:eastAsiaTheme="minorEastAsia"/>
                <w:noProof/>
                <w:kern w:val="2"/>
                <w:sz w:val="24"/>
                <w:szCs w:val="24"/>
                <w:lang w:eastAsia="nb-NO"/>
                <w14:ligatures w14:val="standardContextual"/>
              </w:rPr>
              <w:tab/>
            </w:r>
            <w:r w:rsidRPr="00083C4D">
              <w:rPr>
                <w:rStyle w:val="Hyperkobling"/>
                <w:noProof/>
              </w:rPr>
              <w:t>Opplysningsplikt</w:t>
            </w:r>
            <w:r>
              <w:rPr>
                <w:noProof/>
                <w:webHidden/>
              </w:rPr>
              <w:tab/>
            </w:r>
            <w:r>
              <w:rPr>
                <w:noProof/>
                <w:webHidden/>
              </w:rPr>
              <w:fldChar w:fldCharType="begin"/>
            </w:r>
            <w:r>
              <w:rPr>
                <w:noProof/>
                <w:webHidden/>
              </w:rPr>
              <w:instrText xml:space="preserve"> PAGEREF _Toc228190061 \h </w:instrText>
            </w:r>
            <w:r>
              <w:rPr>
                <w:noProof/>
                <w:webHidden/>
              </w:rPr>
            </w:r>
            <w:r>
              <w:rPr>
                <w:noProof/>
                <w:webHidden/>
              </w:rPr>
              <w:fldChar w:fldCharType="separate"/>
            </w:r>
            <w:r>
              <w:rPr>
                <w:noProof/>
                <w:webHidden/>
              </w:rPr>
              <w:t>11</w:t>
            </w:r>
            <w:r>
              <w:rPr>
                <w:noProof/>
                <w:webHidden/>
              </w:rPr>
              <w:fldChar w:fldCharType="end"/>
            </w:r>
          </w:hyperlink>
        </w:p>
        <w:p w14:paraId="606C47EC" w14:textId="7DA79A4A"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62" w:history="1">
            <w:r w:rsidRPr="00083C4D">
              <w:rPr>
                <w:rStyle w:val="Hyperkobling"/>
                <w:noProof/>
              </w:rPr>
              <w:t>3.8</w:t>
            </w:r>
            <w:r>
              <w:rPr>
                <w:rFonts w:eastAsiaTheme="minorEastAsia"/>
                <w:noProof/>
                <w:kern w:val="2"/>
                <w:sz w:val="24"/>
                <w:szCs w:val="24"/>
                <w:lang w:eastAsia="nb-NO"/>
                <w14:ligatures w14:val="standardContextual"/>
              </w:rPr>
              <w:tab/>
            </w:r>
            <w:r w:rsidRPr="00083C4D">
              <w:rPr>
                <w:rStyle w:val="Hyperkobling"/>
                <w:noProof/>
              </w:rPr>
              <w:t>Taushetsplikt</w:t>
            </w:r>
            <w:r>
              <w:rPr>
                <w:noProof/>
                <w:webHidden/>
              </w:rPr>
              <w:tab/>
            </w:r>
            <w:r>
              <w:rPr>
                <w:noProof/>
                <w:webHidden/>
              </w:rPr>
              <w:fldChar w:fldCharType="begin"/>
            </w:r>
            <w:r>
              <w:rPr>
                <w:noProof/>
                <w:webHidden/>
              </w:rPr>
              <w:instrText xml:space="preserve"> PAGEREF _Toc228190062 \h </w:instrText>
            </w:r>
            <w:r>
              <w:rPr>
                <w:noProof/>
                <w:webHidden/>
              </w:rPr>
            </w:r>
            <w:r>
              <w:rPr>
                <w:noProof/>
                <w:webHidden/>
              </w:rPr>
              <w:fldChar w:fldCharType="separate"/>
            </w:r>
            <w:r>
              <w:rPr>
                <w:noProof/>
                <w:webHidden/>
              </w:rPr>
              <w:t>11</w:t>
            </w:r>
            <w:r>
              <w:rPr>
                <w:noProof/>
                <w:webHidden/>
              </w:rPr>
              <w:fldChar w:fldCharType="end"/>
            </w:r>
          </w:hyperlink>
        </w:p>
        <w:p w14:paraId="35100067" w14:textId="5167A408"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63" w:history="1">
            <w:r w:rsidRPr="00083C4D">
              <w:rPr>
                <w:rStyle w:val="Hyperkobling"/>
                <w:noProof/>
              </w:rPr>
              <w:t>3.9</w:t>
            </w:r>
            <w:r>
              <w:rPr>
                <w:rFonts w:eastAsiaTheme="minorEastAsia"/>
                <w:noProof/>
                <w:kern w:val="2"/>
                <w:sz w:val="24"/>
                <w:szCs w:val="24"/>
                <w:lang w:eastAsia="nb-NO"/>
                <w14:ligatures w14:val="standardContextual"/>
              </w:rPr>
              <w:tab/>
            </w:r>
            <w:r w:rsidRPr="00083C4D">
              <w:rPr>
                <w:rStyle w:val="Hyperkobling"/>
                <w:noProof/>
              </w:rPr>
              <w:t>Offentlighet</w:t>
            </w:r>
            <w:r>
              <w:rPr>
                <w:noProof/>
                <w:webHidden/>
              </w:rPr>
              <w:tab/>
            </w:r>
            <w:r>
              <w:rPr>
                <w:noProof/>
                <w:webHidden/>
              </w:rPr>
              <w:fldChar w:fldCharType="begin"/>
            </w:r>
            <w:r>
              <w:rPr>
                <w:noProof/>
                <w:webHidden/>
              </w:rPr>
              <w:instrText xml:space="preserve"> PAGEREF _Toc228190063 \h </w:instrText>
            </w:r>
            <w:r>
              <w:rPr>
                <w:noProof/>
                <w:webHidden/>
              </w:rPr>
            </w:r>
            <w:r>
              <w:rPr>
                <w:noProof/>
                <w:webHidden/>
              </w:rPr>
              <w:fldChar w:fldCharType="separate"/>
            </w:r>
            <w:r>
              <w:rPr>
                <w:noProof/>
                <w:webHidden/>
              </w:rPr>
              <w:t>11</w:t>
            </w:r>
            <w:r>
              <w:rPr>
                <w:noProof/>
                <w:webHidden/>
              </w:rPr>
              <w:fldChar w:fldCharType="end"/>
            </w:r>
          </w:hyperlink>
        </w:p>
        <w:p w14:paraId="41EC36D3" w14:textId="50E6E0E4" w:rsidR="000D0542" w:rsidRDefault="000D0542">
          <w:pPr>
            <w:pStyle w:val="INNH2"/>
            <w:tabs>
              <w:tab w:val="left" w:pos="960"/>
              <w:tab w:val="right" w:leader="dot" w:pos="9260"/>
            </w:tabs>
            <w:rPr>
              <w:rFonts w:eastAsiaTheme="minorEastAsia"/>
              <w:noProof/>
              <w:kern w:val="2"/>
              <w:sz w:val="24"/>
              <w:szCs w:val="24"/>
              <w:lang w:eastAsia="nb-NO"/>
              <w14:ligatures w14:val="standardContextual"/>
            </w:rPr>
          </w:pPr>
          <w:hyperlink w:anchor="_Toc228190064" w:history="1">
            <w:r w:rsidRPr="00083C4D">
              <w:rPr>
                <w:rStyle w:val="Hyperkobling"/>
                <w:noProof/>
              </w:rPr>
              <w:t>3.10</w:t>
            </w:r>
            <w:r>
              <w:rPr>
                <w:rFonts w:eastAsiaTheme="minorEastAsia"/>
                <w:noProof/>
                <w:kern w:val="2"/>
                <w:sz w:val="24"/>
                <w:szCs w:val="24"/>
                <w:lang w:eastAsia="nb-NO"/>
                <w14:ligatures w14:val="standardContextual"/>
              </w:rPr>
              <w:tab/>
            </w:r>
            <w:r w:rsidRPr="00083C4D">
              <w:rPr>
                <w:rStyle w:val="Hyperkobling"/>
                <w:noProof/>
              </w:rPr>
              <w:t>Personopplysninger</w:t>
            </w:r>
            <w:r>
              <w:rPr>
                <w:noProof/>
                <w:webHidden/>
              </w:rPr>
              <w:tab/>
            </w:r>
            <w:r>
              <w:rPr>
                <w:noProof/>
                <w:webHidden/>
              </w:rPr>
              <w:fldChar w:fldCharType="begin"/>
            </w:r>
            <w:r>
              <w:rPr>
                <w:noProof/>
                <w:webHidden/>
              </w:rPr>
              <w:instrText xml:space="preserve"> PAGEREF _Toc228190064 \h </w:instrText>
            </w:r>
            <w:r>
              <w:rPr>
                <w:noProof/>
                <w:webHidden/>
              </w:rPr>
            </w:r>
            <w:r>
              <w:rPr>
                <w:noProof/>
                <w:webHidden/>
              </w:rPr>
              <w:fldChar w:fldCharType="separate"/>
            </w:r>
            <w:r>
              <w:rPr>
                <w:noProof/>
                <w:webHidden/>
              </w:rPr>
              <w:t>11</w:t>
            </w:r>
            <w:r>
              <w:rPr>
                <w:noProof/>
                <w:webHidden/>
              </w:rPr>
              <w:fldChar w:fldCharType="end"/>
            </w:r>
          </w:hyperlink>
        </w:p>
        <w:p w14:paraId="1E001A77" w14:textId="11B1C0AE" w:rsidR="000D0542" w:rsidRDefault="000D0542">
          <w:pPr>
            <w:pStyle w:val="INNH2"/>
            <w:tabs>
              <w:tab w:val="left" w:pos="960"/>
              <w:tab w:val="right" w:leader="dot" w:pos="9260"/>
            </w:tabs>
            <w:rPr>
              <w:rFonts w:eastAsiaTheme="minorEastAsia"/>
              <w:noProof/>
              <w:kern w:val="2"/>
              <w:sz w:val="24"/>
              <w:szCs w:val="24"/>
              <w:lang w:eastAsia="nb-NO"/>
              <w14:ligatures w14:val="standardContextual"/>
            </w:rPr>
          </w:pPr>
          <w:hyperlink w:anchor="_Toc228190065" w:history="1">
            <w:r w:rsidRPr="00083C4D">
              <w:rPr>
                <w:rStyle w:val="Hyperkobling"/>
                <w:noProof/>
              </w:rPr>
              <w:t>3.11</w:t>
            </w:r>
            <w:r>
              <w:rPr>
                <w:rFonts w:eastAsiaTheme="minorEastAsia"/>
                <w:noProof/>
                <w:kern w:val="2"/>
                <w:sz w:val="24"/>
                <w:szCs w:val="24"/>
                <w:lang w:eastAsia="nb-NO"/>
                <w14:ligatures w14:val="standardContextual"/>
              </w:rPr>
              <w:tab/>
            </w:r>
            <w:r w:rsidRPr="00083C4D">
              <w:rPr>
                <w:rStyle w:val="Hyperkobling"/>
                <w:noProof/>
              </w:rPr>
              <w:t>Avvik</w:t>
            </w:r>
            <w:r>
              <w:rPr>
                <w:noProof/>
                <w:webHidden/>
              </w:rPr>
              <w:tab/>
            </w:r>
            <w:r>
              <w:rPr>
                <w:noProof/>
                <w:webHidden/>
              </w:rPr>
              <w:fldChar w:fldCharType="begin"/>
            </w:r>
            <w:r>
              <w:rPr>
                <w:noProof/>
                <w:webHidden/>
              </w:rPr>
              <w:instrText xml:space="preserve"> PAGEREF _Toc228190065 \h </w:instrText>
            </w:r>
            <w:r>
              <w:rPr>
                <w:noProof/>
                <w:webHidden/>
              </w:rPr>
            </w:r>
            <w:r>
              <w:rPr>
                <w:noProof/>
                <w:webHidden/>
              </w:rPr>
              <w:fldChar w:fldCharType="separate"/>
            </w:r>
            <w:r>
              <w:rPr>
                <w:noProof/>
                <w:webHidden/>
              </w:rPr>
              <w:t>12</w:t>
            </w:r>
            <w:r>
              <w:rPr>
                <w:noProof/>
                <w:webHidden/>
              </w:rPr>
              <w:fldChar w:fldCharType="end"/>
            </w:r>
          </w:hyperlink>
        </w:p>
        <w:p w14:paraId="05040A98" w14:textId="19D9B523" w:rsidR="000D0542" w:rsidRDefault="000D0542">
          <w:pPr>
            <w:pStyle w:val="INNH2"/>
            <w:tabs>
              <w:tab w:val="left" w:pos="960"/>
              <w:tab w:val="right" w:leader="dot" w:pos="9260"/>
            </w:tabs>
            <w:rPr>
              <w:rFonts w:eastAsiaTheme="minorEastAsia"/>
              <w:noProof/>
              <w:kern w:val="2"/>
              <w:sz w:val="24"/>
              <w:szCs w:val="24"/>
              <w:lang w:eastAsia="nb-NO"/>
              <w14:ligatures w14:val="standardContextual"/>
            </w:rPr>
          </w:pPr>
          <w:hyperlink w:anchor="_Toc228190066" w:history="1">
            <w:r w:rsidRPr="00083C4D">
              <w:rPr>
                <w:rStyle w:val="Hyperkobling"/>
                <w:noProof/>
              </w:rPr>
              <w:t>3.12</w:t>
            </w:r>
            <w:r>
              <w:rPr>
                <w:rFonts w:eastAsiaTheme="minorEastAsia"/>
                <w:noProof/>
                <w:kern w:val="2"/>
                <w:sz w:val="24"/>
                <w:szCs w:val="24"/>
                <w:lang w:eastAsia="nb-NO"/>
                <w14:ligatures w14:val="standardContextual"/>
              </w:rPr>
              <w:tab/>
            </w:r>
            <w:r w:rsidRPr="00083C4D">
              <w:rPr>
                <w:rStyle w:val="Hyperkobling"/>
                <w:noProof/>
              </w:rPr>
              <w:t>Rettelser, suppleringer eller endring av konkurransegrunnlaget</w:t>
            </w:r>
            <w:r>
              <w:rPr>
                <w:noProof/>
                <w:webHidden/>
              </w:rPr>
              <w:tab/>
            </w:r>
            <w:r>
              <w:rPr>
                <w:noProof/>
                <w:webHidden/>
              </w:rPr>
              <w:fldChar w:fldCharType="begin"/>
            </w:r>
            <w:r>
              <w:rPr>
                <w:noProof/>
                <w:webHidden/>
              </w:rPr>
              <w:instrText xml:space="preserve"> PAGEREF _Toc228190066 \h </w:instrText>
            </w:r>
            <w:r>
              <w:rPr>
                <w:noProof/>
                <w:webHidden/>
              </w:rPr>
            </w:r>
            <w:r>
              <w:rPr>
                <w:noProof/>
                <w:webHidden/>
              </w:rPr>
              <w:fldChar w:fldCharType="separate"/>
            </w:r>
            <w:r>
              <w:rPr>
                <w:noProof/>
                <w:webHidden/>
              </w:rPr>
              <w:t>12</w:t>
            </w:r>
            <w:r>
              <w:rPr>
                <w:noProof/>
                <w:webHidden/>
              </w:rPr>
              <w:fldChar w:fldCharType="end"/>
            </w:r>
          </w:hyperlink>
        </w:p>
        <w:p w14:paraId="07172803" w14:textId="2DBE9D55" w:rsidR="000D0542" w:rsidRDefault="000D0542">
          <w:pPr>
            <w:pStyle w:val="INNH2"/>
            <w:tabs>
              <w:tab w:val="left" w:pos="960"/>
              <w:tab w:val="right" w:leader="dot" w:pos="9260"/>
            </w:tabs>
            <w:rPr>
              <w:rFonts w:eastAsiaTheme="minorEastAsia"/>
              <w:noProof/>
              <w:kern w:val="2"/>
              <w:sz w:val="24"/>
              <w:szCs w:val="24"/>
              <w:lang w:eastAsia="nb-NO"/>
              <w14:ligatures w14:val="standardContextual"/>
            </w:rPr>
          </w:pPr>
          <w:hyperlink w:anchor="_Toc228190067" w:history="1">
            <w:r w:rsidRPr="00083C4D">
              <w:rPr>
                <w:rStyle w:val="Hyperkobling"/>
                <w:noProof/>
              </w:rPr>
              <w:t>3.13</w:t>
            </w:r>
            <w:r>
              <w:rPr>
                <w:rFonts w:eastAsiaTheme="minorEastAsia"/>
                <w:noProof/>
                <w:kern w:val="2"/>
                <w:sz w:val="24"/>
                <w:szCs w:val="24"/>
                <w:lang w:eastAsia="nb-NO"/>
                <w14:ligatures w14:val="standardContextual"/>
              </w:rPr>
              <w:tab/>
            </w:r>
            <w:r w:rsidRPr="00083C4D">
              <w:rPr>
                <w:rStyle w:val="Hyperkobling"/>
                <w:noProof/>
              </w:rPr>
              <w:t>Tilleggsopplysninger</w:t>
            </w:r>
            <w:r>
              <w:rPr>
                <w:noProof/>
                <w:webHidden/>
              </w:rPr>
              <w:tab/>
            </w:r>
            <w:r>
              <w:rPr>
                <w:noProof/>
                <w:webHidden/>
              </w:rPr>
              <w:fldChar w:fldCharType="begin"/>
            </w:r>
            <w:r>
              <w:rPr>
                <w:noProof/>
                <w:webHidden/>
              </w:rPr>
              <w:instrText xml:space="preserve"> PAGEREF _Toc228190067 \h </w:instrText>
            </w:r>
            <w:r>
              <w:rPr>
                <w:noProof/>
                <w:webHidden/>
              </w:rPr>
            </w:r>
            <w:r>
              <w:rPr>
                <w:noProof/>
                <w:webHidden/>
              </w:rPr>
              <w:fldChar w:fldCharType="separate"/>
            </w:r>
            <w:r>
              <w:rPr>
                <w:noProof/>
                <w:webHidden/>
              </w:rPr>
              <w:t>12</w:t>
            </w:r>
            <w:r>
              <w:rPr>
                <w:noProof/>
                <w:webHidden/>
              </w:rPr>
              <w:fldChar w:fldCharType="end"/>
            </w:r>
          </w:hyperlink>
        </w:p>
        <w:p w14:paraId="1E66B6CF" w14:textId="07CE6192" w:rsidR="000D0542" w:rsidRDefault="000D0542">
          <w:pPr>
            <w:pStyle w:val="INNH2"/>
            <w:tabs>
              <w:tab w:val="left" w:pos="960"/>
              <w:tab w:val="right" w:leader="dot" w:pos="9260"/>
            </w:tabs>
            <w:rPr>
              <w:rFonts w:eastAsiaTheme="minorEastAsia"/>
              <w:noProof/>
              <w:kern w:val="2"/>
              <w:sz w:val="24"/>
              <w:szCs w:val="24"/>
              <w:lang w:eastAsia="nb-NO"/>
              <w14:ligatures w14:val="standardContextual"/>
            </w:rPr>
          </w:pPr>
          <w:hyperlink w:anchor="_Toc228190068" w:history="1">
            <w:r w:rsidRPr="00083C4D">
              <w:rPr>
                <w:rStyle w:val="Hyperkobling"/>
                <w:noProof/>
              </w:rPr>
              <w:t>3.14</w:t>
            </w:r>
            <w:r>
              <w:rPr>
                <w:rFonts w:eastAsiaTheme="minorEastAsia"/>
                <w:noProof/>
                <w:kern w:val="2"/>
                <w:sz w:val="24"/>
                <w:szCs w:val="24"/>
                <w:lang w:eastAsia="nb-NO"/>
                <w14:ligatures w14:val="standardContextual"/>
              </w:rPr>
              <w:tab/>
            </w:r>
            <w:r w:rsidRPr="00083C4D">
              <w:rPr>
                <w:rStyle w:val="Hyperkobling"/>
                <w:noProof/>
              </w:rPr>
              <w:t>Overtagelse</w:t>
            </w:r>
            <w:r>
              <w:rPr>
                <w:noProof/>
                <w:webHidden/>
              </w:rPr>
              <w:tab/>
            </w:r>
            <w:r>
              <w:rPr>
                <w:noProof/>
                <w:webHidden/>
              </w:rPr>
              <w:fldChar w:fldCharType="begin"/>
            </w:r>
            <w:r>
              <w:rPr>
                <w:noProof/>
                <w:webHidden/>
              </w:rPr>
              <w:instrText xml:space="preserve"> PAGEREF _Toc228190068 \h </w:instrText>
            </w:r>
            <w:r>
              <w:rPr>
                <w:noProof/>
                <w:webHidden/>
              </w:rPr>
            </w:r>
            <w:r>
              <w:rPr>
                <w:noProof/>
                <w:webHidden/>
              </w:rPr>
              <w:fldChar w:fldCharType="separate"/>
            </w:r>
            <w:r>
              <w:rPr>
                <w:noProof/>
                <w:webHidden/>
              </w:rPr>
              <w:t>12</w:t>
            </w:r>
            <w:r>
              <w:rPr>
                <w:noProof/>
                <w:webHidden/>
              </w:rPr>
              <w:fldChar w:fldCharType="end"/>
            </w:r>
          </w:hyperlink>
        </w:p>
        <w:p w14:paraId="657FF41F" w14:textId="76948385" w:rsidR="000D0542" w:rsidRDefault="000D0542">
          <w:pPr>
            <w:pStyle w:val="INNH1"/>
            <w:tabs>
              <w:tab w:val="left" w:pos="400"/>
              <w:tab w:val="right" w:leader="dot" w:pos="9260"/>
            </w:tabs>
            <w:rPr>
              <w:rFonts w:eastAsiaTheme="minorEastAsia"/>
              <w:noProof/>
              <w:kern w:val="2"/>
              <w:sz w:val="24"/>
              <w:szCs w:val="24"/>
              <w:lang w:eastAsia="nb-NO"/>
              <w14:ligatures w14:val="standardContextual"/>
            </w:rPr>
          </w:pPr>
          <w:hyperlink w:anchor="_Toc228190069" w:history="1">
            <w:r w:rsidRPr="00083C4D">
              <w:rPr>
                <w:rStyle w:val="Hyperkobling"/>
                <w:noProof/>
              </w:rPr>
              <w:t>4</w:t>
            </w:r>
            <w:r>
              <w:rPr>
                <w:rFonts w:eastAsiaTheme="minorEastAsia"/>
                <w:noProof/>
                <w:kern w:val="2"/>
                <w:sz w:val="24"/>
                <w:szCs w:val="24"/>
                <w:lang w:eastAsia="nb-NO"/>
                <w14:ligatures w14:val="standardContextual"/>
              </w:rPr>
              <w:tab/>
            </w:r>
            <w:r w:rsidRPr="00083C4D">
              <w:rPr>
                <w:rStyle w:val="Hyperkobling"/>
                <w:noProof/>
              </w:rPr>
              <w:t>KRAV TIL LEVERANDØRENE</w:t>
            </w:r>
            <w:r>
              <w:rPr>
                <w:noProof/>
                <w:webHidden/>
              </w:rPr>
              <w:tab/>
            </w:r>
            <w:r>
              <w:rPr>
                <w:noProof/>
                <w:webHidden/>
              </w:rPr>
              <w:fldChar w:fldCharType="begin"/>
            </w:r>
            <w:r>
              <w:rPr>
                <w:noProof/>
                <w:webHidden/>
              </w:rPr>
              <w:instrText xml:space="preserve"> PAGEREF _Toc228190069 \h </w:instrText>
            </w:r>
            <w:r>
              <w:rPr>
                <w:noProof/>
                <w:webHidden/>
              </w:rPr>
            </w:r>
            <w:r>
              <w:rPr>
                <w:noProof/>
                <w:webHidden/>
              </w:rPr>
              <w:fldChar w:fldCharType="separate"/>
            </w:r>
            <w:r>
              <w:rPr>
                <w:noProof/>
                <w:webHidden/>
              </w:rPr>
              <w:t>14</w:t>
            </w:r>
            <w:r>
              <w:rPr>
                <w:noProof/>
                <w:webHidden/>
              </w:rPr>
              <w:fldChar w:fldCharType="end"/>
            </w:r>
          </w:hyperlink>
        </w:p>
        <w:p w14:paraId="78C529B1" w14:textId="5258F81E"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70" w:history="1">
            <w:r w:rsidRPr="00083C4D">
              <w:rPr>
                <w:rStyle w:val="Hyperkobling"/>
                <w:noProof/>
              </w:rPr>
              <w:t>4.1</w:t>
            </w:r>
            <w:r>
              <w:rPr>
                <w:rFonts w:eastAsiaTheme="minorEastAsia"/>
                <w:noProof/>
                <w:kern w:val="2"/>
                <w:sz w:val="24"/>
                <w:szCs w:val="24"/>
                <w:lang w:eastAsia="nb-NO"/>
                <w14:ligatures w14:val="standardContextual"/>
              </w:rPr>
              <w:tab/>
            </w:r>
            <w:r w:rsidRPr="00083C4D">
              <w:rPr>
                <w:rStyle w:val="Hyperkobling"/>
                <w:noProof/>
              </w:rPr>
              <w:t>Generelt om kvalifikasjonskrav</w:t>
            </w:r>
            <w:r>
              <w:rPr>
                <w:noProof/>
                <w:webHidden/>
              </w:rPr>
              <w:tab/>
            </w:r>
            <w:r>
              <w:rPr>
                <w:noProof/>
                <w:webHidden/>
              </w:rPr>
              <w:fldChar w:fldCharType="begin"/>
            </w:r>
            <w:r>
              <w:rPr>
                <w:noProof/>
                <w:webHidden/>
              </w:rPr>
              <w:instrText xml:space="preserve"> PAGEREF _Toc228190070 \h </w:instrText>
            </w:r>
            <w:r>
              <w:rPr>
                <w:noProof/>
                <w:webHidden/>
              </w:rPr>
            </w:r>
            <w:r>
              <w:rPr>
                <w:noProof/>
                <w:webHidden/>
              </w:rPr>
              <w:fldChar w:fldCharType="separate"/>
            </w:r>
            <w:r>
              <w:rPr>
                <w:noProof/>
                <w:webHidden/>
              </w:rPr>
              <w:t>14</w:t>
            </w:r>
            <w:r>
              <w:rPr>
                <w:noProof/>
                <w:webHidden/>
              </w:rPr>
              <w:fldChar w:fldCharType="end"/>
            </w:r>
          </w:hyperlink>
        </w:p>
        <w:p w14:paraId="3EDD62BD" w14:textId="65FC8BDA"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71" w:history="1">
            <w:r w:rsidRPr="00083C4D">
              <w:rPr>
                <w:rStyle w:val="Hyperkobling"/>
                <w:noProof/>
              </w:rPr>
              <w:t>4.2</w:t>
            </w:r>
            <w:r>
              <w:rPr>
                <w:rFonts w:eastAsiaTheme="minorEastAsia"/>
                <w:noProof/>
                <w:kern w:val="2"/>
                <w:sz w:val="24"/>
                <w:szCs w:val="24"/>
                <w:lang w:eastAsia="nb-NO"/>
                <w14:ligatures w14:val="standardContextual"/>
              </w:rPr>
              <w:tab/>
            </w:r>
            <w:r w:rsidRPr="00083C4D">
              <w:rPr>
                <w:rStyle w:val="Hyperkobling"/>
                <w:noProof/>
              </w:rPr>
              <w:t>Kvalifikasjonskrav</w:t>
            </w:r>
            <w:r>
              <w:rPr>
                <w:noProof/>
                <w:webHidden/>
              </w:rPr>
              <w:tab/>
            </w:r>
            <w:r>
              <w:rPr>
                <w:noProof/>
                <w:webHidden/>
              </w:rPr>
              <w:fldChar w:fldCharType="begin"/>
            </w:r>
            <w:r>
              <w:rPr>
                <w:noProof/>
                <w:webHidden/>
              </w:rPr>
              <w:instrText xml:space="preserve"> PAGEREF _Toc228190071 \h </w:instrText>
            </w:r>
            <w:r>
              <w:rPr>
                <w:noProof/>
                <w:webHidden/>
              </w:rPr>
            </w:r>
            <w:r>
              <w:rPr>
                <w:noProof/>
                <w:webHidden/>
              </w:rPr>
              <w:fldChar w:fldCharType="separate"/>
            </w:r>
            <w:r>
              <w:rPr>
                <w:noProof/>
                <w:webHidden/>
              </w:rPr>
              <w:t>15</w:t>
            </w:r>
            <w:r>
              <w:rPr>
                <w:noProof/>
                <w:webHidden/>
              </w:rPr>
              <w:fldChar w:fldCharType="end"/>
            </w:r>
          </w:hyperlink>
        </w:p>
        <w:p w14:paraId="4E21B4D1" w14:textId="795726C1"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72" w:history="1">
            <w:r w:rsidRPr="00083C4D">
              <w:rPr>
                <w:rStyle w:val="Hyperkobling"/>
                <w:noProof/>
              </w:rPr>
              <w:t>4.2.1 Krav knyttet til leverandørens registrering, autorisasjoner mv.</w:t>
            </w:r>
            <w:r>
              <w:rPr>
                <w:noProof/>
                <w:webHidden/>
              </w:rPr>
              <w:tab/>
            </w:r>
            <w:r>
              <w:rPr>
                <w:noProof/>
                <w:webHidden/>
              </w:rPr>
              <w:fldChar w:fldCharType="begin"/>
            </w:r>
            <w:r>
              <w:rPr>
                <w:noProof/>
                <w:webHidden/>
              </w:rPr>
              <w:instrText xml:space="preserve"> PAGEREF _Toc228190072 \h </w:instrText>
            </w:r>
            <w:r>
              <w:rPr>
                <w:noProof/>
                <w:webHidden/>
              </w:rPr>
            </w:r>
            <w:r>
              <w:rPr>
                <w:noProof/>
                <w:webHidden/>
              </w:rPr>
              <w:fldChar w:fldCharType="separate"/>
            </w:r>
            <w:r>
              <w:rPr>
                <w:noProof/>
                <w:webHidden/>
              </w:rPr>
              <w:t>15</w:t>
            </w:r>
            <w:r>
              <w:rPr>
                <w:noProof/>
                <w:webHidden/>
              </w:rPr>
              <w:fldChar w:fldCharType="end"/>
            </w:r>
          </w:hyperlink>
        </w:p>
        <w:p w14:paraId="7E228CB0" w14:textId="2843EDB2"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73" w:history="1">
            <w:r w:rsidRPr="00083C4D">
              <w:rPr>
                <w:rStyle w:val="Hyperkobling"/>
                <w:noProof/>
              </w:rPr>
              <w:t>4.2.2 Krav knyttet til leverandørens økonomiske og finansielle kapasitet</w:t>
            </w:r>
            <w:r>
              <w:rPr>
                <w:noProof/>
                <w:webHidden/>
              </w:rPr>
              <w:tab/>
            </w:r>
            <w:r>
              <w:rPr>
                <w:noProof/>
                <w:webHidden/>
              </w:rPr>
              <w:fldChar w:fldCharType="begin"/>
            </w:r>
            <w:r>
              <w:rPr>
                <w:noProof/>
                <w:webHidden/>
              </w:rPr>
              <w:instrText xml:space="preserve"> PAGEREF _Toc228190073 \h </w:instrText>
            </w:r>
            <w:r>
              <w:rPr>
                <w:noProof/>
                <w:webHidden/>
              </w:rPr>
            </w:r>
            <w:r>
              <w:rPr>
                <w:noProof/>
                <w:webHidden/>
              </w:rPr>
              <w:fldChar w:fldCharType="separate"/>
            </w:r>
            <w:r>
              <w:rPr>
                <w:noProof/>
                <w:webHidden/>
              </w:rPr>
              <w:t>15</w:t>
            </w:r>
            <w:r>
              <w:rPr>
                <w:noProof/>
                <w:webHidden/>
              </w:rPr>
              <w:fldChar w:fldCharType="end"/>
            </w:r>
          </w:hyperlink>
        </w:p>
        <w:p w14:paraId="0E7C492E" w14:textId="699D2CD7"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74" w:history="1">
            <w:r w:rsidRPr="00083C4D">
              <w:rPr>
                <w:rStyle w:val="Hyperkobling"/>
                <w:noProof/>
              </w:rPr>
              <w:t>4.2.3 Krav knyttet til leverandørens tekniske og faglige kvalifikasjoner</w:t>
            </w:r>
            <w:r>
              <w:rPr>
                <w:noProof/>
                <w:webHidden/>
              </w:rPr>
              <w:tab/>
            </w:r>
            <w:r>
              <w:rPr>
                <w:noProof/>
                <w:webHidden/>
              </w:rPr>
              <w:fldChar w:fldCharType="begin"/>
            </w:r>
            <w:r>
              <w:rPr>
                <w:noProof/>
                <w:webHidden/>
              </w:rPr>
              <w:instrText xml:space="preserve"> PAGEREF _Toc228190074 \h </w:instrText>
            </w:r>
            <w:r>
              <w:rPr>
                <w:noProof/>
                <w:webHidden/>
              </w:rPr>
            </w:r>
            <w:r>
              <w:rPr>
                <w:noProof/>
                <w:webHidden/>
              </w:rPr>
              <w:fldChar w:fldCharType="separate"/>
            </w:r>
            <w:r>
              <w:rPr>
                <w:noProof/>
                <w:webHidden/>
              </w:rPr>
              <w:t>15</w:t>
            </w:r>
            <w:r>
              <w:rPr>
                <w:noProof/>
                <w:webHidden/>
              </w:rPr>
              <w:fldChar w:fldCharType="end"/>
            </w:r>
          </w:hyperlink>
        </w:p>
        <w:p w14:paraId="51102C52" w14:textId="76C899C3"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75" w:history="1">
            <w:r w:rsidRPr="00083C4D">
              <w:rPr>
                <w:rStyle w:val="Hyperkobling"/>
                <w:noProof/>
              </w:rPr>
              <w:t>4.3</w:t>
            </w:r>
            <w:r>
              <w:rPr>
                <w:rFonts w:eastAsiaTheme="minorEastAsia"/>
                <w:noProof/>
                <w:kern w:val="2"/>
                <w:sz w:val="24"/>
                <w:szCs w:val="24"/>
                <w:lang w:eastAsia="nb-NO"/>
                <w14:ligatures w14:val="standardContextual"/>
              </w:rPr>
              <w:tab/>
            </w:r>
            <w:r w:rsidRPr="00083C4D">
              <w:rPr>
                <w:rStyle w:val="Hyperkobling"/>
                <w:noProof/>
              </w:rPr>
              <w:t>Andre krav</w:t>
            </w:r>
            <w:r>
              <w:rPr>
                <w:noProof/>
                <w:webHidden/>
              </w:rPr>
              <w:tab/>
            </w:r>
            <w:r>
              <w:rPr>
                <w:noProof/>
                <w:webHidden/>
              </w:rPr>
              <w:fldChar w:fldCharType="begin"/>
            </w:r>
            <w:r>
              <w:rPr>
                <w:noProof/>
                <w:webHidden/>
              </w:rPr>
              <w:instrText xml:space="preserve"> PAGEREF _Toc228190075 \h </w:instrText>
            </w:r>
            <w:r>
              <w:rPr>
                <w:noProof/>
                <w:webHidden/>
              </w:rPr>
            </w:r>
            <w:r>
              <w:rPr>
                <w:noProof/>
                <w:webHidden/>
              </w:rPr>
              <w:fldChar w:fldCharType="separate"/>
            </w:r>
            <w:r>
              <w:rPr>
                <w:noProof/>
                <w:webHidden/>
              </w:rPr>
              <w:t>18</w:t>
            </w:r>
            <w:r>
              <w:rPr>
                <w:noProof/>
                <w:webHidden/>
              </w:rPr>
              <w:fldChar w:fldCharType="end"/>
            </w:r>
          </w:hyperlink>
        </w:p>
        <w:p w14:paraId="748131FC" w14:textId="3F8D021F"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76" w:history="1">
            <w:r w:rsidRPr="00083C4D">
              <w:rPr>
                <w:rStyle w:val="Hyperkobling"/>
                <w:noProof/>
              </w:rPr>
              <w:t>4.3.1 Nasjonale avvisningsgrunner</w:t>
            </w:r>
            <w:r>
              <w:rPr>
                <w:noProof/>
                <w:webHidden/>
              </w:rPr>
              <w:tab/>
            </w:r>
            <w:r>
              <w:rPr>
                <w:noProof/>
                <w:webHidden/>
              </w:rPr>
              <w:fldChar w:fldCharType="begin"/>
            </w:r>
            <w:r>
              <w:rPr>
                <w:noProof/>
                <w:webHidden/>
              </w:rPr>
              <w:instrText xml:space="preserve"> PAGEREF _Toc228190076 \h </w:instrText>
            </w:r>
            <w:r>
              <w:rPr>
                <w:noProof/>
                <w:webHidden/>
              </w:rPr>
            </w:r>
            <w:r>
              <w:rPr>
                <w:noProof/>
                <w:webHidden/>
              </w:rPr>
              <w:fldChar w:fldCharType="separate"/>
            </w:r>
            <w:r>
              <w:rPr>
                <w:noProof/>
                <w:webHidden/>
              </w:rPr>
              <w:t>18</w:t>
            </w:r>
            <w:r>
              <w:rPr>
                <w:noProof/>
                <w:webHidden/>
              </w:rPr>
              <w:fldChar w:fldCharType="end"/>
            </w:r>
          </w:hyperlink>
        </w:p>
        <w:p w14:paraId="1B67757A" w14:textId="08B57DC4"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77" w:history="1">
            <w:r w:rsidRPr="00083C4D">
              <w:rPr>
                <w:rStyle w:val="Hyperkobling"/>
                <w:noProof/>
              </w:rPr>
              <w:t>4.3.2 Attest for skatt og merverdiavgift</w:t>
            </w:r>
            <w:r>
              <w:rPr>
                <w:noProof/>
                <w:webHidden/>
              </w:rPr>
              <w:tab/>
            </w:r>
            <w:r>
              <w:rPr>
                <w:noProof/>
                <w:webHidden/>
              </w:rPr>
              <w:fldChar w:fldCharType="begin"/>
            </w:r>
            <w:r>
              <w:rPr>
                <w:noProof/>
                <w:webHidden/>
              </w:rPr>
              <w:instrText xml:space="preserve"> PAGEREF _Toc228190077 \h </w:instrText>
            </w:r>
            <w:r>
              <w:rPr>
                <w:noProof/>
                <w:webHidden/>
              </w:rPr>
            </w:r>
            <w:r>
              <w:rPr>
                <w:noProof/>
                <w:webHidden/>
              </w:rPr>
              <w:fldChar w:fldCharType="separate"/>
            </w:r>
            <w:r>
              <w:rPr>
                <w:noProof/>
                <w:webHidden/>
              </w:rPr>
              <w:t>18</w:t>
            </w:r>
            <w:r>
              <w:rPr>
                <w:noProof/>
                <w:webHidden/>
              </w:rPr>
              <w:fldChar w:fldCharType="end"/>
            </w:r>
          </w:hyperlink>
        </w:p>
        <w:p w14:paraId="6B129692" w14:textId="4F426F9D"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78" w:history="1">
            <w:r w:rsidRPr="00083C4D">
              <w:rPr>
                <w:rStyle w:val="Hyperkobling"/>
                <w:noProof/>
              </w:rPr>
              <w:t>4.3.3 Signering av fullmakt for utvidet skatteattest</w:t>
            </w:r>
            <w:r>
              <w:rPr>
                <w:noProof/>
                <w:webHidden/>
              </w:rPr>
              <w:tab/>
            </w:r>
            <w:r>
              <w:rPr>
                <w:noProof/>
                <w:webHidden/>
              </w:rPr>
              <w:fldChar w:fldCharType="begin"/>
            </w:r>
            <w:r>
              <w:rPr>
                <w:noProof/>
                <w:webHidden/>
              </w:rPr>
              <w:instrText xml:space="preserve"> PAGEREF _Toc228190078 \h </w:instrText>
            </w:r>
            <w:r>
              <w:rPr>
                <w:noProof/>
                <w:webHidden/>
              </w:rPr>
            </w:r>
            <w:r>
              <w:rPr>
                <w:noProof/>
                <w:webHidden/>
              </w:rPr>
              <w:fldChar w:fldCharType="separate"/>
            </w:r>
            <w:r>
              <w:rPr>
                <w:noProof/>
                <w:webHidden/>
              </w:rPr>
              <w:t>19</w:t>
            </w:r>
            <w:r>
              <w:rPr>
                <w:noProof/>
                <w:webHidden/>
              </w:rPr>
              <w:fldChar w:fldCharType="end"/>
            </w:r>
          </w:hyperlink>
        </w:p>
        <w:p w14:paraId="4327434B" w14:textId="784DECB0" w:rsidR="000D0542" w:rsidRDefault="000D0542">
          <w:pPr>
            <w:pStyle w:val="INNH1"/>
            <w:tabs>
              <w:tab w:val="left" w:pos="400"/>
              <w:tab w:val="right" w:leader="dot" w:pos="9260"/>
            </w:tabs>
            <w:rPr>
              <w:rFonts w:eastAsiaTheme="minorEastAsia"/>
              <w:noProof/>
              <w:kern w:val="2"/>
              <w:sz w:val="24"/>
              <w:szCs w:val="24"/>
              <w:lang w:eastAsia="nb-NO"/>
              <w14:ligatures w14:val="standardContextual"/>
            </w:rPr>
          </w:pPr>
          <w:hyperlink w:anchor="_Toc228190079" w:history="1">
            <w:r w:rsidRPr="00083C4D">
              <w:rPr>
                <w:rStyle w:val="Hyperkobling"/>
                <w:noProof/>
              </w:rPr>
              <w:t>5</w:t>
            </w:r>
            <w:r>
              <w:rPr>
                <w:rFonts w:eastAsiaTheme="minorEastAsia"/>
                <w:noProof/>
                <w:kern w:val="2"/>
                <w:sz w:val="24"/>
                <w:szCs w:val="24"/>
                <w:lang w:eastAsia="nb-NO"/>
                <w14:ligatures w14:val="standardContextual"/>
              </w:rPr>
              <w:tab/>
            </w:r>
            <w:r w:rsidRPr="00083C4D">
              <w:rPr>
                <w:rStyle w:val="Hyperkobling"/>
                <w:noProof/>
              </w:rPr>
              <w:t>OPPDRAGSGIVERS BEHANDLING AV TILBUDENE</w:t>
            </w:r>
            <w:r>
              <w:rPr>
                <w:noProof/>
                <w:webHidden/>
              </w:rPr>
              <w:tab/>
            </w:r>
            <w:r>
              <w:rPr>
                <w:noProof/>
                <w:webHidden/>
              </w:rPr>
              <w:fldChar w:fldCharType="begin"/>
            </w:r>
            <w:r>
              <w:rPr>
                <w:noProof/>
                <w:webHidden/>
              </w:rPr>
              <w:instrText xml:space="preserve"> PAGEREF _Toc228190079 \h </w:instrText>
            </w:r>
            <w:r>
              <w:rPr>
                <w:noProof/>
                <w:webHidden/>
              </w:rPr>
            </w:r>
            <w:r>
              <w:rPr>
                <w:noProof/>
                <w:webHidden/>
              </w:rPr>
              <w:fldChar w:fldCharType="separate"/>
            </w:r>
            <w:r>
              <w:rPr>
                <w:noProof/>
                <w:webHidden/>
              </w:rPr>
              <w:t>20</w:t>
            </w:r>
            <w:r>
              <w:rPr>
                <w:noProof/>
                <w:webHidden/>
              </w:rPr>
              <w:fldChar w:fldCharType="end"/>
            </w:r>
          </w:hyperlink>
        </w:p>
        <w:p w14:paraId="544D6F95" w14:textId="5EC2DD00"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80" w:history="1">
            <w:r w:rsidRPr="00083C4D">
              <w:rPr>
                <w:rStyle w:val="Hyperkobling"/>
                <w:noProof/>
              </w:rPr>
              <w:t>5.1</w:t>
            </w:r>
            <w:r>
              <w:rPr>
                <w:rFonts w:eastAsiaTheme="minorEastAsia"/>
                <w:noProof/>
                <w:kern w:val="2"/>
                <w:sz w:val="24"/>
                <w:szCs w:val="24"/>
                <w:lang w:eastAsia="nb-NO"/>
                <w14:ligatures w14:val="standardContextual"/>
              </w:rPr>
              <w:tab/>
            </w:r>
            <w:r w:rsidRPr="00083C4D">
              <w:rPr>
                <w:rStyle w:val="Hyperkobling"/>
                <w:noProof/>
              </w:rPr>
              <w:t>Tildelingskriteriene</w:t>
            </w:r>
            <w:r>
              <w:rPr>
                <w:noProof/>
                <w:webHidden/>
              </w:rPr>
              <w:tab/>
            </w:r>
            <w:r>
              <w:rPr>
                <w:noProof/>
                <w:webHidden/>
              </w:rPr>
              <w:fldChar w:fldCharType="begin"/>
            </w:r>
            <w:r>
              <w:rPr>
                <w:noProof/>
                <w:webHidden/>
              </w:rPr>
              <w:instrText xml:space="preserve"> PAGEREF _Toc228190080 \h </w:instrText>
            </w:r>
            <w:r>
              <w:rPr>
                <w:noProof/>
                <w:webHidden/>
              </w:rPr>
            </w:r>
            <w:r>
              <w:rPr>
                <w:noProof/>
                <w:webHidden/>
              </w:rPr>
              <w:fldChar w:fldCharType="separate"/>
            </w:r>
            <w:r>
              <w:rPr>
                <w:noProof/>
                <w:webHidden/>
              </w:rPr>
              <w:t>20</w:t>
            </w:r>
            <w:r>
              <w:rPr>
                <w:noProof/>
                <w:webHidden/>
              </w:rPr>
              <w:fldChar w:fldCharType="end"/>
            </w:r>
          </w:hyperlink>
        </w:p>
        <w:p w14:paraId="39BE9114" w14:textId="02C84F25"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81" w:history="1">
            <w:r w:rsidRPr="00083C4D">
              <w:rPr>
                <w:rStyle w:val="Hyperkobling"/>
                <w:noProof/>
              </w:rPr>
              <w:t>5.2</w:t>
            </w:r>
            <w:r>
              <w:rPr>
                <w:rFonts w:eastAsiaTheme="minorEastAsia"/>
                <w:noProof/>
                <w:kern w:val="2"/>
                <w:sz w:val="24"/>
                <w:szCs w:val="24"/>
                <w:lang w:eastAsia="nb-NO"/>
                <w14:ligatures w14:val="standardContextual"/>
              </w:rPr>
              <w:tab/>
            </w:r>
            <w:r w:rsidRPr="00083C4D">
              <w:rPr>
                <w:rStyle w:val="Hyperkobling"/>
                <w:noProof/>
              </w:rPr>
              <w:t>Grunnlag for evaluering</w:t>
            </w:r>
            <w:r>
              <w:rPr>
                <w:noProof/>
                <w:webHidden/>
              </w:rPr>
              <w:tab/>
            </w:r>
            <w:r>
              <w:rPr>
                <w:noProof/>
                <w:webHidden/>
              </w:rPr>
              <w:fldChar w:fldCharType="begin"/>
            </w:r>
            <w:r>
              <w:rPr>
                <w:noProof/>
                <w:webHidden/>
              </w:rPr>
              <w:instrText xml:space="preserve"> PAGEREF _Toc228190081 \h </w:instrText>
            </w:r>
            <w:r>
              <w:rPr>
                <w:noProof/>
                <w:webHidden/>
              </w:rPr>
            </w:r>
            <w:r>
              <w:rPr>
                <w:noProof/>
                <w:webHidden/>
              </w:rPr>
              <w:fldChar w:fldCharType="separate"/>
            </w:r>
            <w:r>
              <w:rPr>
                <w:noProof/>
                <w:webHidden/>
              </w:rPr>
              <w:t>21</w:t>
            </w:r>
            <w:r>
              <w:rPr>
                <w:noProof/>
                <w:webHidden/>
              </w:rPr>
              <w:fldChar w:fldCharType="end"/>
            </w:r>
          </w:hyperlink>
        </w:p>
        <w:p w14:paraId="5ED07FF5" w14:textId="2A2A4433"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82" w:history="1">
            <w:r w:rsidRPr="00083C4D">
              <w:rPr>
                <w:rStyle w:val="Hyperkobling"/>
                <w:noProof/>
              </w:rPr>
              <w:t>5.2.1 Tildelingskriteriet «Pris»</w:t>
            </w:r>
            <w:r>
              <w:rPr>
                <w:noProof/>
                <w:webHidden/>
              </w:rPr>
              <w:tab/>
            </w:r>
            <w:r>
              <w:rPr>
                <w:noProof/>
                <w:webHidden/>
              </w:rPr>
              <w:fldChar w:fldCharType="begin"/>
            </w:r>
            <w:r>
              <w:rPr>
                <w:noProof/>
                <w:webHidden/>
              </w:rPr>
              <w:instrText xml:space="preserve"> PAGEREF _Toc228190082 \h </w:instrText>
            </w:r>
            <w:r>
              <w:rPr>
                <w:noProof/>
                <w:webHidden/>
              </w:rPr>
            </w:r>
            <w:r>
              <w:rPr>
                <w:noProof/>
                <w:webHidden/>
              </w:rPr>
              <w:fldChar w:fldCharType="separate"/>
            </w:r>
            <w:r>
              <w:rPr>
                <w:noProof/>
                <w:webHidden/>
              </w:rPr>
              <w:t>21</w:t>
            </w:r>
            <w:r>
              <w:rPr>
                <w:noProof/>
                <w:webHidden/>
              </w:rPr>
              <w:fldChar w:fldCharType="end"/>
            </w:r>
          </w:hyperlink>
        </w:p>
        <w:p w14:paraId="7FC9D615" w14:textId="06484179" w:rsidR="000D0542" w:rsidRDefault="000D0542">
          <w:pPr>
            <w:pStyle w:val="INNH3"/>
            <w:tabs>
              <w:tab w:val="right" w:leader="dot" w:pos="9260"/>
            </w:tabs>
            <w:rPr>
              <w:rFonts w:eastAsiaTheme="minorEastAsia"/>
              <w:noProof/>
              <w:kern w:val="2"/>
              <w:sz w:val="24"/>
              <w:szCs w:val="24"/>
              <w:lang w:eastAsia="nb-NO"/>
              <w14:ligatures w14:val="standardContextual"/>
            </w:rPr>
          </w:pPr>
          <w:hyperlink w:anchor="_Toc228190083" w:history="1">
            <w:r w:rsidRPr="00083C4D">
              <w:rPr>
                <w:rStyle w:val="Hyperkobling"/>
                <w:noProof/>
              </w:rPr>
              <w:t>5.2.2 Tildelingskriteriet [«xxx»]</w:t>
            </w:r>
            <w:r>
              <w:rPr>
                <w:noProof/>
                <w:webHidden/>
              </w:rPr>
              <w:tab/>
            </w:r>
            <w:r>
              <w:rPr>
                <w:noProof/>
                <w:webHidden/>
              </w:rPr>
              <w:fldChar w:fldCharType="begin"/>
            </w:r>
            <w:r>
              <w:rPr>
                <w:noProof/>
                <w:webHidden/>
              </w:rPr>
              <w:instrText xml:space="preserve"> PAGEREF _Toc228190083 \h </w:instrText>
            </w:r>
            <w:r>
              <w:rPr>
                <w:noProof/>
                <w:webHidden/>
              </w:rPr>
            </w:r>
            <w:r>
              <w:rPr>
                <w:noProof/>
                <w:webHidden/>
              </w:rPr>
              <w:fldChar w:fldCharType="separate"/>
            </w:r>
            <w:r>
              <w:rPr>
                <w:noProof/>
                <w:webHidden/>
              </w:rPr>
              <w:t>21</w:t>
            </w:r>
            <w:r>
              <w:rPr>
                <w:noProof/>
                <w:webHidden/>
              </w:rPr>
              <w:fldChar w:fldCharType="end"/>
            </w:r>
          </w:hyperlink>
        </w:p>
        <w:p w14:paraId="7D26DC09" w14:textId="4E92BEE7"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84" w:history="1">
            <w:r w:rsidRPr="00083C4D">
              <w:rPr>
                <w:rStyle w:val="Hyperkobling"/>
                <w:noProof/>
              </w:rPr>
              <w:t>5.3</w:t>
            </w:r>
            <w:r>
              <w:rPr>
                <w:rFonts w:eastAsiaTheme="minorEastAsia"/>
                <w:noProof/>
                <w:kern w:val="2"/>
                <w:sz w:val="24"/>
                <w:szCs w:val="24"/>
                <w:lang w:eastAsia="nb-NO"/>
                <w14:ligatures w14:val="standardContextual"/>
              </w:rPr>
              <w:tab/>
            </w:r>
            <w:r w:rsidRPr="00083C4D">
              <w:rPr>
                <w:rStyle w:val="Hyperkobling"/>
                <w:noProof/>
              </w:rPr>
              <w:t>Vektingsmodell</w:t>
            </w:r>
            <w:r>
              <w:rPr>
                <w:noProof/>
                <w:webHidden/>
              </w:rPr>
              <w:tab/>
            </w:r>
            <w:r>
              <w:rPr>
                <w:noProof/>
                <w:webHidden/>
              </w:rPr>
              <w:fldChar w:fldCharType="begin"/>
            </w:r>
            <w:r>
              <w:rPr>
                <w:noProof/>
                <w:webHidden/>
              </w:rPr>
              <w:instrText xml:space="preserve"> PAGEREF _Toc228190084 \h </w:instrText>
            </w:r>
            <w:r>
              <w:rPr>
                <w:noProof/>
                <w:webHidden/>
              </w:rPr>
            </w:r>
            <w:r>
              <w:rPr>
                <w:noProof/>
                <w:webHidden/>
              </w:rPr>
              <w:fldChar w:fldCharType="separate"/>
            </w:r>
            <w:r>
              <w:rPr>
                <w:noProof/>
                <w:webHidden/>
              </w:rPr>
              <w:t>21</w:t>
            </w:r>
            <w:r>
              <w:rPr>
                <w:noProof/>
                <w:webHidden/>
              </w:rPr>
              <w:fldChar w:fldCharType="end"/>
            </w:r>
          </w:hyperlink>
        </w:p>
        <w:p w14:paraId="56D44193" w14:textId="4F10FE59" w:rsidR="000D0542" w:rsidRDefault="000D0542">
          <w:pPr>
            <w:pStyle w:val="INNH2"/>
            <w:tabs>
              <w:tab w:val="left" w:pos="720"/>
              <w:tab w:val="right" w:leader="dot" w:pos="9260"/>
            </w:tabs>
            <w:rPr>
              <w:rFonts w:eastAsiaTheme="minorEastAsia"/>
              <w:noProof/>
              <w:kern w:val="2"/>
              <w:sz w:val="24"/>
              <w:szCs w:val="24"/>
              <w:lang w:eastAsia="nb-NO"/>
              <w14:ligatures w14:val="standardContextual"/>
            </w:rPr>
          </w:pPr>
          <w:hyperlink w:anchor="_Toc228190085" w:history="1">
            <w:r w:rsidRPr="00083C4D">
              <w:rPr>
                <w:rStyle w:val="Hyperkobling"/>
                <w:noProof/>
              </w:rPr>
              <w:t>5.4</w:t>
            </w:r>
            <w:r>
              <w:rPr>
                <w:rFonts w:eastAsiaTheme="minorEastAsia"/>
                <w:noProof/>
                <w:kern w:val="2"/>
                <w:sz w:val="24"/>
                <w:szCs w:val="24"/>
                <w:lang w:eastAsia="nb-NO"/>
                <w14:ligatures w14:val="standardContextual"/>
              </w:rPr>
              <w:tab/>
            </w:r>
            <w:r w:rsidRPr="00083C4D">
              <w:rPr>
                <w:rStyle w:val="Hyperkobling"/>
                <w:noProof/>
              </w:rPr>
              <w:t>Tildeling av kontrakt, begrunnelse og karensperiode</w:t>
            </w:r>
            <w:r>
              <w:rPr>
                <w:noProof/>
                <w:webHidden/>
              </w:rPr>
              <w:tab/>
            </w:r>
            <w:r>
              <w:rPr>
                <w:noProof/>
                <w:webHidden/>
              </w:rPr>
              <w:fldChar w:fldCharType="begin"/>
            </w:r>
            <w:r>
              <w:rPr>
                <w:noProof/>
                <w:webHidden/>
              </w:rPr>
              <w:instrText xml:space="preserve"> PAGEREF _Toc228190085 \h </w:instrText>
            </w:r>
            <w:r>
              <w:rPr>
                <w:noProof/>
                <w:webHidden/>
              </w:rPr>
            </w:r>
            <w:r>
              <w:rPr>
                <w:noProof/>
                <w:webHidden/>
              </w:rPr>
              <w:fldChar w:fldCharType="separate"/>
            </w:r>
            <w:r>
              <w:rPr>
                <w:noProof/>
                <w:webHidden/>
              </w:rPr>
              <w:t>22</w:t>
            </w:r>
            <w:r>
              <w:rPr>
                <w:noProof/>
                <w:webHidden/>
              </w:rPr>
              <w:fldChar w:fldCharType="end"/>
            </w:r>
          </w:hyperlink>
        </w:p>
        <w:p w14:paraId="27E48B6E" w14:textId="7A2C754A" w:rsidR="000D0542" w:rsidRDefault="000D0542">
          <w:pPr>
            <w:pStyle w:val="INNH1"/>
            <w:tabs>
              <w:tab w:val="left" w:pos="400"/>
              <w:tab w:val="right" w:leader="dot" w:pos="9260"/>
            </w:tabs>
            <w:rPr>
              <w:rFonts w:eastAsiaTheme="minorEastAsia"/>
              <w:noProof/>
              <w:kern w:val="2"/>
              <w:sz w:val="24"/>
              <w:szCs w:val="24"/>
              <w:lang w:eastAsia="nb-NO"/>
              <w14:ligatures w14:val="standardContextual"/>
            </w:rPr>
          </w:pPr>
          <w:hyperlink w:anchor="_Toc228190086" w:history="1">
            <w:r w:rsidRPr="00083C4D">
              <w:rPr>
                <w:rStyle w:val="Hyperkobling"/>
                <w:noProof/>
              </w:rPr>
              <w:t>6</w:t>
            </w:r>
            <w:r>
              <w:rPr>
                <w:rFonts w:eastAsiaTheme="minorEastAsia"/>
                <w:noProof/>
                <w:kern w:val="2"/>
                <w:sz w:val="24"/>
                <w:szCs w:val="24"/>
                <w:lang w:eastAsia="nb-NO"/>
                <w14:ligatures w14:val="standardContextual"/>
              </w:rPr>
              <w:tab/>
            </w:r>
            <w:r w:rsidRPr="00083C4D">
              <w:rPr>
                <w:rStyle w:val="Hyperkobling"/>
                <w:noProof/>
              </w:rPr>
              <w:t>SJEKKLISTE OG ØNSKET PRESENTASJONSFORM</w:t>
            </w:r>
            <w:r>
              <w:rPr>
                <w:noProof/>
                <w:webHidden/>
              </w:rPr>
              <w:tab/>
            </w:r>
            <w:r>
              <w:rPr>
                <w:noProof/>
                <w:webHidden/>
              </w:rPr>
              <w:fldChar w:fldCharType="begin"/>
            </w:r>
            <w:r>
              <w:rPr>
                <w:noProof/>
                <w:webHidden/>
              </w:rPr>
              <w:instrText xml:space="preserve"> PAGEREF _Toc228190086 \h </w:instrText>
            </w:r>
            <w:r>
              <w:rPr>
                <w:noProof/>
                <w:webHidden/>
              </w:rPr>
            </w:r>
            <w:r>
              <w:rPr>
                <w:noProof/>
                <w:webHidden/>
              </w:rPr>
              <w:fldChar w:fldCharType="separate"/>
            </w:r>
            <w:r>
              <w:rPr>
                <w:noProof/>
                <w:webHidden/>
              </w:rPr>
              <w:t>22</w:t>
            </w:r>
            <w:r>
              <w:rPr>
                <w:noProof/>
                <w:webHidden/>
              </w:rPr>
              <w:fldChar w:fldCharType="end"/>
            </w:r>
          </w:hyperlink>
        </w:p>
        <w:p w14:paraId="05C5CB70" w14:textId="0EFC6755" w:rsidR="000D0542" w:rsidRDefault="000D0542">
          <w:pPr>
            <w:pStyle w:val="INNH1"/>
            <w:tabs>
              <w:tab w:val="right" w:leader="dot" w:pos="9260"/>
            </w:tabs>
            <w:rPr>
              <w:rFonts w:eastAsiaTheme="minorEastAsia"/>
              <w:noProof/>
              <w:kern w:val="2"/>
              <w:sz w:val="24"/>
              <w:szCs w:val="24"/>
              <w:lang w:eastAsia="nb-NO"/>
              <w14:ligatures w14:val="standardContextual"/>
            </w:rPr>
          </w:pPr>
          <w:hyperlink w:anchor="_Toc228190087" w:history="1">
            <w:r w:rsidRPr="00083C4D">
              <w:rPr>
                <w:rStyle w:val="Hyperkobling"/>
                <w:noProof/>
              </w:rPr>
              <w:t>7 VEDLEGG</w:t>
            </w:r>
            <w:r>
              <w:rPr>
                <w:noProof/>
                <w:webHidden/>
              </w:rPr>
              <w:tab/>
            </w:r>
            <w:r>
              <w:rPr>
                <w:noProof/>
                <w:webHidden/>
              </w:rPr>
              <w:fldChar w:fldCharType="begin"/>
            </w:r>
            <w:r>
              <w:rPr>
                <w:noProof/>
                <w:webHidden/>
              </w:rPr>
              <w:instrText xml:space="preserve"> PAGEREF _Toc228190087 \h </w:instrText>
            </w:r>
            <w:r>
              <w:rPr>
                <w:noProof/>
                <w:webHidden/>
              </w:rPr>
            </w:r>
            <w:r>
              <w:rPr>
                <w:noProof/>
                <w:webHidden/>
              </w:rPr>
              <w:fldChar w:fldCharType="separate"/>
            </w:r>
            <w:r>
              <w:rPr>
                <w:noProof/>
                <w:webHidden/>
              </w:rPr>
              <w:t>23</w:t>
            </w:r>
            <w:r>
              <w:rPr>
                <w:noProof/>
                <w:webHidden/>
              </w:rPr>
              <w:fldChar w:fldCharType="end"/>
            </w:r>
          </w:hyperlink>
        </w:p>
        <w:p w14:paraId="5FEDF1C2" w14:textId="101A3E50" w:rsidR="00D77C40" w:rsidRDefault="00D77C40" w:rsidP="4BC8B12F">
          <w:pPr>
            <w:pStyle w:val="INNH1"/>
            <w:tabs>
              <w:tab w:val="right" w:leader="dot" w:pos="9270"/>
            </w:tabs>
            <w:rPr>
              <w:rStyle w:val="Hyperkobling"/>
              <w:noProof/>
              <w:lang w:eastAsia="nb-NO"/>
            </w:rPr>
          </w:pPr>
          <w:r>
            <w:fldChar w:fldCharType="end"/>
          </w:r>
        </w:p>
      </w:sdtContent>
    </w:sdt>
    <w:p w14:paraId="2217AB30" w14:textId="77777777" w:rsidR="00743056" w:rsidRDefault="00743056">
      <w:pPr>
        <w:spacing w:after="160" w:line="259" w:lineRule="auto"/>
      </w:pPr>
    </w:p>
    <w:p w14:paraId="7C4F7B0A" w14:textId="23C76C74" w:rsidR="00A6305D" w:rsidRDefault="00A6305D" w:rsidP="005C4A8B">
      <w:pPr>
        <w:spacing w:after="0" w:line="240" w:lineRule="auto"/>
        <w:rPr>
          <w:rFonts w:ascii="Oslo Sans Office" w:eastAsia="Oslo Sans Office" w:hAnsi="Oslo Sans Office" w:cs="Oslo Sans Office"/>
          <w:sz w:val="24"/>
          <w:szCs w:val="24"/>
          <w:lang w:eastAsia="nb-NO"/>
        </w:rPr>
      </w:pPr>
    </w:p>
    <w:p w14:paraId="5388602C" w14:textId="77777777" w:rsidR="005C4A8B" w:rsidRDefault="005C4A8B" w:rsidP="005C4A8B">
      <w:pPr>
        <w:spacing w:after="0" w:line="240" w:lineRule="auto"/>
        <w:rPr>
          <w:rFonts w:ascii="Oslo Sans Office" w:eastAsia="Oslo Sans Office" w:hAnsi="Oslo Sans Office" w:cs="Oslo Sans Office"/>
          <w:sz w:val="24"/>
          <w:szCs w:val="24"/>
          <w:lang w:eastAsia="nb-NO"/>
        </w:rPr>
      </w:pPr>
    </w:p>
    <w:p w14:paraId="39911657" w14:textId="77777777" w:rsidR="005C4A8B" w:rsidRDefault="005C4A8B" w:rsidP="005C4A8B">
      <w:pPr>
        <w:spacing w:after="0" w:line="240" w:lineRule="auto"/>
        <w:rPr>
          <w:rFonts w:ascii="Oslo Sans Office" w:eastAsia="Oslo Sans Office" w:hAnsi="Oslo Sans Office" w:cs="Oslo Sans Office"/>
          <w:sz w:val="24"/>
          <w:szCs w:val="24"/>
          <w:lang w:eastAsia="nb-NO"/>
        </w:rPr>
      </w:pPr>
    </w:p>
    <w:p w14:paraId="067397AD" w14:textId="77777777" w:rsidR="005C4A8B" w:rsidRDefault="005C4A8B" w:rsidP="005C4A8B">
      <w:pPr>
        <w:spacing w:after="0" w:line="240" w:lineRule="auto"/>
        <w:rPr>
          <w:rFonts w:ascii="Oslo Sans Office" w:eastAsia="Oslo Sans Office" w:hAnsi="Oslo Sans Office" w:cs="Oslo Sans Office"/>
          <w:sz w:val="24"/>
          <w:szCs w:val="24"/>
          <w:lang w:eastAsia="nb-NO"/>
        </w:rPr>
      </w:pPr>
    </w:p>
    <w:p w14:paraId="4240C64B" w14:textId="77777777" w:rsidR="005C4A8B" w:rsidRDefault="005C4A8B" w:rsidP="005C4A8B">
      <w:pPr>
        <w:spacing w:after="0" w:line="240" w:lineRule="auto"/>
        <w:rPr>
          <w:rFonts w:ascii="Oslo Sans Office" w:eastAsia="Oslo Sans Office" w:hAnsi="Oslo Sans Office" w:cs="Oslo Sans Office"/>
          <w:sz w:val="24"/>
          <w:szCs w:val="24"/>
          <w:lang w:eastAsia="nb-NO"/>
        </w:rPr>
      </w:pPr>
    </w:p>
    <w:p w14:paraId="163B7A91" w14:textId="77777777" w:rsidR="005C4A8B" w:rsidRDefault="005C4A8B" w:rsidP="005C4A8B">
      <w:pPr>
        <w:spacing w:after="0" w:line="240" w:lineRule="auto"/>
        <w:rPr>
          <w:rFonts w:ascii="Oslo Sans Office" w:eastAsia="Oslo Sans Office" w:hAnsi="Oslo Sans Office" w:cs="Oslo Sans Office"/>
          <w:sz w:val="24"/>
          <w:szCs w:val="24"/>
          <w:lang w:eastAsia="nb-NO"/>
        </w:rPr>
      </w:pPr>
    </w:p>
    <w:p w14:paraId="75EFB25F" w14:textId="77777777" w:rsidR="005C4A8B" w:rsidRDefault="005C4A8B" w:rsidP="005C4A8B">
      <w:pPr>
        <w:spacing w:after="0" w:line="240" w:lineRule="auto"/>
        <w:rPr>
          <w:rFonts w:ascii="Oslo Sans Office" w:eastAsia="Oslo Sans Office" w:hAnsi="Oslo Sans Office" w:cs="Oslo Sans Office"/>
          <w:sz w:val="24"/>
          <w:szCs w:val="24"/>
          <w:lang w:eastAsia="nb-NO"/>
        </w:rPr>
      </w:pPr>
    </w:p>
    <w:p w14:paraId="5D04DDFB" w14:textId="77777777" w:rsidR="005C4A8B" w:rsidRDefault="005C4A8B" w:rsidP="005C4A8B">
      <w:pPr>
        <w:spacing w:after="0" w:line="240" w:lineRule="auto"/>
        <w:rPr>
          <w:rFonts w:ascii="Oslo Sans Office" w:eastAsia="Oslo Sans Office" w:hAnsi="Oslo Sans Office" w:cs="Oslo Sans Office"/>
          <w:sz w:val="24"/>
          <w:szCs w:val="24"/>
          <w:lang w:eastAsia="nb-NO"/>
        </w:rPr>
      </w:pPr>
    </w:p>
    <w:p w14:paraId="7FA539B7" w14:textId="77777777" w:rsidR="005C4A8B" w:rsidRDefault="005C4A8B" w:rsidP="005C4A8B">
      <w:pPr>
        <w:spacing w:after="0" w:line="240" w:lineRule="auto"/>
        <w:rPr>
          <w:rFonts w:ascii="Oslo Sans Office" w:eastAsia="Oslo Sans Office" w:hAnsi="Oslo Sans Office" w:cs="Oslo Sans Office"/>
          <w:sz w:val="24"/>
          <w:szCs w:val="24"/>
          <w:lang w:eastAsia="nb-NO"/>
        </w:rPr>
      </w:pPr>
    </w:p>
    <w:p w14:paraId="3370AB1D" w14:textId="77777777" w:rsidR="005C4A8B" w:rsidRDefault="005C4A8B" w:rsidP="005C4A8B">
      <w:pPr>
        <w:spacing w:after="0" w:line="240" w:lineRule="auto"/>
        <w:rPr>
          <w:rFonts w:ascii="Oslo Sans Office" w:eastAsia="Oslo Sans Office" w:hAnsi="Oslo Sans Office" w:cs="Oslo Sans Office"/>
          <w:sz w:val="24"/>
          <w:szCs w:val="24"/>
          <w:lang w:eastAsia="nb-NO"/>
        </w:rPr>
      </w:pPr>
    </w:p>
    <w:p w14:paraId="2239E70C" w14:textId="77777777" w:rsidR="005C4A8B" w:rsidRPr="001F6289" w:rsidRDefault="005C4A8B" w:rsidP="005C4A8B">
      <w:pPr>
        <w:spacing w:after="0" w:line="240" w:lineRule="auto"/>
      </w:pPr>
    </w:p>
    <w:p w14:paraId="33AD639E" w14:textId="48F5480E" w:rsidR="3F8845E1" w:rsidRPr="001F6289" w:rsidRDefault="3F8845E1" w:rsidP="2EA8576B">
      <w:pPr>
        <w:tabs>
          <w:tab w:val="left" w:pos="2520"/>
        </w:tabs>
      </w:pPr>
    </w:p>
    <w:p w14:paraId="293E2F92" w14:textId="79C85C45" w:rsidR="3F8845E1" w:rsidRPr="001F6289" w:rsidRDefault="3D13D162" w:rsidP="3F8845E1">
      <w:pPr>
        <w:pStyle w:val="Overskrift1"/>
      </w:pPr>
      <w:bookmarkStart w:id="0" w:name="_Toc228190043"/>
      <w:r w:rsidRPr="2EA8576B">
        <w:rPr>
          <w:color w:val="002060"/>
        </w:rPr>
        <w:lastRenderedPageBreak/>
        <w:t>Innledning</w:t>
      </w:r>
      <w:bookmarkEnd w:id="0"/>
    </w:p>
    <w:p w14:paraId="15F304A1" w14:textId="77777777" w:rsidR="000D229D" w:rsidRPr="001976E2" w:rsidRDefault="5BA4FD56" w:rsidP="00324682">
      <w:pPr>
        <w:pStyle w:val="Overskrift2"/>
      </w:pPr>
      <w:bookmarkStart w:id="1" w:name="_Toc306109778"/>
      <w:bookmarkStart w:id="2" w:name="_Toc228190044"/>
      <w:r w:rsidRPr="001976E2">
        <w:t>Oppdragsgiver</w:t>
      </w:r>
      <w:bookmarkEnd w:id="1"/>
      <w:bookmarkEnd w:id="2"/>
    </w:p>
    <w:p w14:paraId="1ABC170E" w14:textId="155E5994" w:rsidR="001F6289" w:rsidRDefault="001F6289" w:rsidP="002C0753">
      <w:pPr>
        <w:pStyle w:val="OsloSansStandard"/>
        <w:rPr>
          <w:szCs w:val="20"/>
        </w:rPr>
      </w:pPr>
      <w:r>
        <w:t>O</w:t>
      </w:r>
      <w:r w:rsidRPr="50F881C7">
        <w:t xml:space="preserve">slo kommune ved </w:t>
      </w:r>
      <w:r w:rsidR="005C4A8B" w:rsidRPr="005C4A8B">
        <w:t>Bydel Stovner</w:t>
      </w:r>
      <w:r w:rsidRPr="005C4A8B">
        <w:t xml:space="preserve"> </w:t>
      </w:r>
      <w:r w:rsidRPr="50F881C7">
        <w:t>(heretter kalt Oppdragsgiver) inviterer til åpen anbudskonkurranse i forbindelse med kjøp av</w:t>
      </w:r>
      <w:r w:rsidR="005C4A8B" w:rsidRPr="005C4A8B">
        <w:rPr>
          <w:sz w:val="32"/>
          <w:szCs w:val="32"/>
        </w:rPr>
        <w:t xml:space="preserve"> </w:t>
      </w:r>
      <w:r w:rsidR="005C4A8B" w:rsidRPr="005C4A8B">
        <w:rPr>
          <w:szCs w:val="20"/>
        </w:rPr>
        <w:t>treningsinstruktør og treningsfasiliteter</w:t>
      </w:r>
      <w:r w:rsidR="005C4A8B">
        <w:rPr>
          <w:szCs w:val="20"/>
        </w:rPr>
        <w:t>.</w:t>
      </w:r>
    </w:p>
    <w:p w14:paraId="13BF2EC8" w14:textId="77777777" w:rsidR="00EE4375" w:rsidRDefault="00EE4375" w:rsidP="00EE4375">
      <w:pPr>
        <w:pStyle w:val="paragraph"/>
        <w:spacing w:before="0" w:beforeAutospacing="0" w:after="0" w:afterAutospacing="0"/>
        <w:textAlignment w:val="baseline"/>
        <w:rPr>
          <w:rFonts w:ascii="Segoe UI" w:hAnsi="Segoe UI" w:cs="Segoe UI"/>
          <w:sz w:val="18"/>
          <w:szCs w:val="18"/>
        </w:rPr>
      </w:pPr>
      <w:r w:rsidRPr="1FD5F7CE">
        <w:rPr>
          <w:rStyle w:val="eop"/>
          <w:rFonts w:ascii="Oslo Sans Office" w:hAnsi="Oslo Sans Office" w:cs="Segoe UI"/>
          <w:color w:val="000000" w:themeColor="text1"/>
          <w:sz w:val="20"/>
          <w:szCs w:val="20"/>
        </w:rPr>
        <w:t> </w:t>
      </w:r>
    </w:p>
    <w:p w14:paraId="28726548" w14:textId="2233F6CA" w:rsidR="00EE4375" w:rsidRDefault="00EE4375" w:rsidP="00EE4375">
      <w:pPr>
        <w:pStyle w:val="paragraph"/>
        <w:spacing w:before="0" w:beforeAutospacing="0" w:after="0" w:afterAutospacing="0"/>
        <w:textAlignment w:val="baseline"/>
        <w:rPr>
          <w:rFonts w:ascii="Segoe UI" w:hAnsi="Segoe UI" w:cs="Segoe UI"/>
          <w:sz w:val="18"/>
          <w:szCs w:val="18"/>
        </w:rPr>
      </w:pPr>
      <w:r>
        <w:rPr>
          <w:rStyle w:val="normaltextrun"/>
          <w:rFonts w:ascii="Oslo Sans Office" w:hAnsi="Oslo Sans Office" w:cs="Segoe UI"/>
          <w:sz w:val="20"/>
          <w:szCs w:val="20"/>
          <w:shd w:val="clear" w:color="auto" w:fill="FFFFFF"/>
        </w:rPr>
        <w:t xml:space="preserve">Stovner er en administrativ bydel i Oslo. Bydel Stovner er en grønn bydel lengst nord i Oslo med grense til Nittedal, Lillestrøm og Lørenskog. </w:t>
      </w:r>
      <w:r w:rsidR="154CD982">
        <w:rPr>
          <w:rStyle w:val="normaltextrun"/>
          <w:rFonts w:ascii="Oslo Sans Office" w:hAnsi="Oslo Sans Office" w:cs="Segoe UI"/>
          <w:sz w:val="20"/>
          <w:szCs w:val="20"/>
          <w:shd w:val="clear" w:color="auto" w:fill="FFFFFF"/>
        </w:rPr>
        <w:t>Det er</w:t>
      </w:r>
      <w:r>
        <w:rPr>
          <w:rStyle w:val="normaltextrun"/>
          <w:rFonts w:ascii="Oslo Sans Office" w:hAnsi="Oslo Sans Office" w:cs="Segoe UI"/>
          <w:sz w:val="20"/>
          <w:szCs w:val="20"/>
          <w:shd w:val="clear" w:color="auto" w:fill="FFFFFF"/>
        </w:rPr>
        <w:t xml:space="preserve"> </w:t>
      </w:r>
      <w:r w:rsidR="00FE15FA">
        <w:rPr>
          <w:rStyle w:val="normaltextrun"/>
          <w:rFonts w:ascii="Oslo Sans Office" w:hAnsi="Oslo Sans Office" w:cs="Segoe UI"/>
          <w:sz w:val="20"/>
          <w:szCs w:val="20"/>
          <w:shd w:val="clear" w:color="auto" w:fill="FFFFFF"/>
        </w:rPr>
        <w:t>ca.</w:t>
      </w:r>
      <w:r w:rsidR="00773301">
        <w:rPr>
          <w:rStyle w:val="normaltextrun"/>
          <w:rFonts w:ascii="Oslo Sans Office" w:hAnsi="Oslo Sans Office" w:cs="Segoe UI"/>
          <w:sz w:val="20"/>
          <w:szCs w:val="20"/>
          <w:shd w:val="clear" w:color="auto" w:fill="FFFFFF"/>
        </w:rPr>
        <w:t xml:space="preserve"> </w:t>
      </w:r>
      <w:r>
        <w:rPr>
          <w:rStyle w:val="normaltextrun"/>
          <w:rFonts w:ascii="Oslo Sans Office" w:hAnsi="Oslo Sans Office" w:cs="Segoe UI"/>
          <w:sz w:val="20"/>
          <w:szCs w:val="20"/>
          <w:shd w:val="clear" w:color="auto" w:fill="FFFFFF"/>
        </w:rPr>
        <w:t>3</w:t>
      </w:r>
      <w:r w:rsidR="00773301">
        <w:rPr>
          <w:rStyle w:val="normaltextrun"/>
          <w:rFonts w:ascii="Oslo Sans Office" w:hAnsi="Oslo Sans Office" w:cs="Segoe UI"/>
          <w:sz w:val="20"/>
          <w:szCs w:val="20"/>
          <w:shd w:val="clear" w:color="auto" w:fill="FFFFFF"/>
        </w:rPr>
        <w:t>4</w:t>
      </w:r>
      <w:r>
        <w:rPr>
          <w:rStyle w:val="normaltextrun"/>
          <w:rFonts w:ascii="Oslo Sans Office" w:hAnsi="Oslo Sans Office" w:cs="Segoe UI"/>
          <w:sz w:val="20"/>
          <w:szCs w:val="20"/>
          <w:shd w:val="clear" w:color="auto" w:fill="FFFFFF"/>
        </w:rPr>
        <w:t xml:space="preserve">.000 innbyggere i </w:t>
      </w:r>
      <w:r w:rsidR="00773301">
        <w:rPr>
          <w:rStyle w:val="normaltextrun"/>
          <w:rFonts w:ascii="Oslo Sans Office" w:hAnsi="Oslo Sans Office" w:cs="Segoe UI"/>
          <w:sz w:val="20"/>
          <w:szCs w:val="20"/>
          <w:shd w:val="clear" w:color="auto" w:fill="FFFFFF"/>
        </w:rPr>
        <w:t>bydelen</w:t>
      </w:r>
      <w:r>
        <w:rPr>
          <w:rStyle w:val="normaltextrun"/>
          <w:rFonts w:ascii="Oslo Sans Office" w:hAnsi="Oslo Sans Office" w:cs="Segoe UI"/>
          <w:sz w:val="20"/>
          <w:szCs w:val="20"/>
          <w:shd w:val="clear" w:color="auto" w:fill="FFFFFF"/>
        </w:rPr>
        <w:t>. Bydelen skal være et inkluderende lokalsamfunn som innbyr til aktivitet, engasjement, opplevelser og dialog.</w:t>
      </w:r>
      <w:r>
        <w:rPr>
          <w:rStyle w:val="eop"/>
          <w:rFonts w:ascii="Oslo Sans Office" w:hAnsi="Oslo Sans Office" w:cs="Segoe UI"/>
          <w:sz w:val="20"/>
          <w:szCs w:val="20"/>
        </w:rPr>
        <w:t> </w:t>
      </w:r>
    </w:p>
    <w:p w14:paraId="5965800F" w14:textId="77777777" w:rsidR="000D229D" w:rsidRPr="001976E2" w:rsidRDefault="000D229D" w:rsidP="002C0753">
      <w:pPr>
        <w:pStyle w:val="OsloSansStandard"/>
      </w:pPr>
    </w:p>
    <w:p w14:paraId="2AE90244" w14:textId="448EE7B9" w:rsidR="000D229D" w:rsidRPr="001976E2" w:rsidRDefault="00367D78" w:rsidP="00324682">
      <w:pPr>
        <w:pStyle w:val="Overskrift2"/>
      </w:pPr>
      <w:bookmarkStart w:id="3" w:name="_Toc228190045"/>
      <w:bookmarkStart w:id="4" w:name="_Toc1261033135"/>
      <w:r>
        <w:t>F</w:t>
      </w:r>
      <w:r w:rsidR="5BA4FD56" w:rsidRPr="001976E2">
        <w:t>ormål</w:t>
      </w:r>
      <w:bookmarkEnd w:id="3"/>
      <w:r w:rsidR="5BA4FD56" w:rsidRPr="001976E2">
        <w:t xml:space="preserve"> </w:t>
      </w:r>
    </w:p>
    <w:p w14:paraId="3EF41431" w14:textId="304363BE" w:rsidR="002F2A33" w:rsidRDefault="002F2A33" w:rsidP="002F2A33">
      <w:pPr>
        <w:spacing w:after="0" w:line="276" w:lineRule="auto"/>
        <w:rPr>
          <w:rFonts w:ascii="Oslo Sans Office" w:hAnsi="Oslo Sans Office" w:cs="Times New Roman"/>
        </w:rPr>
      </w:pPr>
      <w:bookmarkStart w:id="5" w:name="_Toc228190046"/>
      <w:r w:rsidRPr="002F2A33">
        <w:rPr>
          <w:rFonts w:ascii="Oslo Sans Office" w:hAnsi="Oslo Sans Office" w:cs="Times New Roman"/>
        </w:rPr>
        <w:t xml:space="preserve">Inngåelse av avtalen skal bidra til at Bydel Stovner kan levere </w:t>
      </w:r>
      <w:r w:rsidR="00524904">
        <w:rPr>
          <w:rFonts w:ascii="Oslo Sans Office" w:hAnsi="Oslo Sans Office" w:cs="Times New Roman"/>
        </w:rPr>
        <w:t xml:space="preserve">treningsfasiliteter og treningsinstruktør for innbyggere i bydelen. </w:t>
      </w:r>
    </w:p>
    <w:p w14:paraId="5CF7E489" w14:textId="77777777" w:rsidR="000D39F1" w:rsidRPr="002F2A33" w:rsidRDefault="000D39F1" w:rsidP="000D39F1">
      <w:pPr>
        <w:spacing w:after="0" w:line="276" w:lineRule="auto"/>
        <w:contextualSpacing/>
        <w:rPr>
          <w:rFonts w:ascii="Oslo Sans Office" w:hAnsi="Oslo Sans Office" w:cs="Times New Roman"/>
          <w:szCs w:val="20"/>
        </w:rPr>
      </w:pPr>
    </w:p>
    <w:p w14:paraId="5BB3F6D7" w14:textId="67F76922" w:rsidR="000D229D" w:rsidRPr="00367D78" w:rsidRDefault="7309738B" w:rsidP="00324682">
      <w:pPr>
        <w:pStyle w:val="Overskrift2"/>
      </w:pPr>
      <w:r w:rsidRPr="142A0A2B">
        <w:t>O</w:t>
      </w:r>
      <w:r w:rsidR="5BA4FD56" w:rsidRPr="001976E2">
        <w:t>mfang</w:t>
      </w:r>
      <w:bookmarkEnd w:id="4"/>
      <w:bookmarkEnd w:id="5"/>
    </w:p>
    <w:p w14:paraId="5684AA80" w14:textId="77777777" w:rsidR="00D12C3E" w:rsidRDefault="00D12C3E" w:rsidP="502AD509">
      <w:pPr>
        <w:spacing w:after="0" w:line="240" w:lineRule="auto"/>
        <w:rPr>
          <w:rFonts w:ascii="Oslo Sans Office" w:eastAsia="Oslo Sans Office" w:hAnsi="Oslo Sans Office" w:cs="Oslo Sans Office"/>
          <w:i/>
          <w:iCs/>
          <w:color w:val="0070C0"/>
          <w:szCs w:val="20"/>
          <w:lang w:eastAsia="nb-NO"/>
        </w:rPr>
      </w:pPr>
    </w:p>
    <w:p w14:paraId="5D79850F" w14:textId="1A4F050A" w:rsidR="00084AD2" w:rsidRPr="00950B2D" w:rsidRDefault="00950B2D" w:rsidP="002C0753">
      <w:pPr>
        <w:pStyle w:val="Rdtforslag"/>
        <w:rPr>
          <w:color w:val="auto"/>
        </w:rPr>
      </w:pPr>
      <w:r w:rsidRPr="00950B2D">
        <w:rPr>
          <w:color w:val="auto"/>
        </w:rPr>
        <w:t>Delkontrakt 1</w:t>
      </w:r>
    </w:p>
    <w:p w14:paraId="33D6311C" w14:textId="77777777" w:rsidR="00846F54" w:rsidRDefault="009C3199">
      <w:pPr>
        <w:pStyle w:val="OsloSansStandard"/>
        <w:numPr>
          <w:ilvl w:val="0"/>
          <w:numId w:val="17"/>
        </w:numPr>
      </w:pPr>
      <w:r>
        <w:t>G</w:t>
      </w:r>
      <w:r w:rsidR="004A2706">
        <w:t>ruppetreninger eldre</w:t>
      </w:r>
      <w:r w:rsidR="00857CFA">
        <w:t xml:space="preserve"> med kognitiv svikt/demens</w:t>
      </w:r>
      <w:r w:rsidR="004A2706">
        <w:t xml:space="preserve">. </w:t>
      </w:r>
    </w:p>
    <w:p w14:paraId="559597AE" w14:textId="7A793001" w:rsidR="00C863D7" w:rsidRDefault="000F6748" w:rsidP="000F6748">
      <w:pPr>
        <w:pStyle w:val="OsloSansStandard"/>
        <w:numPr>
          <w:ilvl w:val="1"/>
          <w:numId w:val="17"/>
        </w:numPr>
      </w:pPr>
      <w:r>
        <w:t>To grupper per uke</w:t>
      </w:r>
    </w:p>
    <w:p w14:paraId="48AEA486" w14:textId="7724B83E" w:rsidR="00D42A46" w:rsidRDefault="00D42A46" w:rsidP="000F6748">
      <w:pPr>
        <w:pStyle w:val="OsloSansStandard"/>
        <w:numPr>
          <w:ilvl w:val="1"/>
          <w:numId w:val="17"/>
        </w:numPr>
      </w:pPr>
      <w:r>
        <w:t xml:space="preserve">Ca. </w:t>
      </w:r>
      <w:r w:rsidR="00AB4598">
        <w:t>1 time og 45 minutter</w:t>
      </w:r>
      <w:r w:rsidR="00AE0CAA">
        <w:t xml:space="preserve"> per gruppe</w:t>
      </w:r>
    </w:p>
    <w:p w14:paraId="4B3B3CEA" w14:textId="77777777" w:rsidR="009D665B" w:rsidRDefault="009D665B" w:rsidP="009D665B">
      <w:pPr>
        <w:pStyle w:val="OsloSansStandard"/>
        <w:numPr>
          <w:ilvl w:val="0"/>
          <w:numId w:val="18"/>
        </w:numPr>
      </w:pPr>
      <w:r>
        <w:t xml:space="preserve">Gruppetreninger for friske eldre. </w:t>
      </w:r>
    </w:p>
    <w:p w14:paraId="55F8956B" w14:textId="4DF38395" w:rsidR="000F6748" w:rsidRDefault="000F6748" w:rsidP="000F6748">
      <w:pPr>
        <w:pStyle w:val="OsloSansStandard"/>
        <w:numPr>
          <w:ilvl w:val="1"/>
          <w:numId w:val="18"/>
        </w:numPr>
      </w:pPr>
      <w:r>
        <w:t>Tre grupper per uke</w:t>
      </w:r>
    </w:p>
    <w:p w14:paraId="6B1CB268" w14:textId="383D2A93" w:rsidR="000F6748" w:rsidRDefault="00D42A46" w:rsidP="000F6748">
      <w:pPr>
        <w:pStyle w:val="OsloSansStandard"/>
        <w:numPr>
          <w:ilvl w:val="1"/>
          <w:numId w:val="18"/>
        </w:numPr>
      </w:pPr>
      <w:r>
        <w:t>Ca. 1 time per gruppe</w:t>
      </w:r>
    </w:p>
    <w:p w14:paraId="06D06411" w14:textId="2DCD6190" w:rsidR="00BF5F00" w:rsidRDefault="00A36B2D" w:rsidP="00BF5F00">
      <w:pPr>
        <w:pStyle w:val="OsloSansStandard"/>
        <w:numPr>
          <w:ilvl w:val="0"/>
          <w:numId w:val="17"/>
        </w:numPr>
      </w:pPr>
      <w:r>
        <w:t xml:space="preserve">Treningen skal foregå </w:t>
      </w:r>
      <w:r w:rsidR="007F1B8D">
        <w:t xml:space="preserve">i bydelens lokaler. </w:t>
      </w:r>
      <w:r w:rsidR="00950B2D">
        <w:t xml:space="preserve">  </w:t>
      </w:r>
    </w:p>
    <w:p w14:paraId="048DF978" w14:textId="215ED899" w:rsidR="00BF5F00" w:rsidRPr="003B181B" w:rsidRDefault="00BF5F00" w:rsidP="00BF5F00">
      <w:pPr>
        <w:pStyle w:val="OsloSansStandard"/>
        <w:numPr>
          <w:ilvl w:val="0"/>
          <w:numId w:val="17"/>
        </w:numPr>
        <w:rPr>
          <w:i/>
          <w:iCs/>
        </w:rPr>
      </w:pPr>
      <w:r w:rsidRPr="003B181B">
        <w:rPr>
          <w:i/>
          <w:iCs/>
        </w:rPr>
        <w:t xml:space="preserve">Det er ikke trening i fellesferie, juleferie, påskeferie og </w:t>
      </w:r>
      <w:r w:rsidR="003F1621" w:rsidRPr="003B181B">
        <w:rPr>
          <w:i/>
          <w:iCs/>
        </w:rPr>
        <w:t xml:space="preserve">eventuelle andre helligdager. </w:t>
      </w:r>
    </w:p>
    <w:p w14:paraId="452E3058" w14:textId="77777777" w:rsidR="00950B2D" w:rsidRDefault="00950B2D" w:rsidP="002C0753">
      <w:pPr>
        <w:pStyle w:val="OsloSansStandard"/>
      </w:pPr>
    </w:p>
    <w:p w14:paraId="0A465BE9" w14:textId="1F0600E5" w:rsidR="00950B2D" w:rsidRPr="00950B2D" w:rsidRDefault="00950B2D" w:rsidP="002C0753">
      <w:pPr>
        <w:pStyle w:val="OsloSansStandard"/>
        <w:rPr>
          <w:b/>
          <w:bCs/>
        </w:rPr>
      </w:pPr>
      <w:r w:rsidRPr="00950B2D">
        <w:rPr>
          <w:b/>
          <w:bCs/>
        </w:rPr>
        <w:t>Delkontrakt 2</w:t>
      </w:r>
    </w:p>
    <w:p w14:paraId="0C652F0A" w14:textId="3AE26AB9" w:rsidR="00C87FD7" w:rsidRPr="00C87FD7" w:rsidRDefault="00C87FD7" w:rsidP="00C87FD7">
      <w:pPr>
        <w:spacing w:after="0" w:line="276" w:lineRule="auto"/>
        <w:contextualSpacing/>
        <w:rPr>
          <w:rFonts w:ascii="Oslo Sans Office" w:hAnsi="Oslo Sans Office" w:cs="Times New Roman"/>
          <w:szCs w:val="20"/>
        </w:rPr>
      </w:pPr>
      <w:r w:rsidRPr="00C87FD7">
        <w:rPr>
          <w:rFonts w:ascii="Oslo Sans Office" w:hAnsi="Oslo Sans Office" w:cs="Times New Roman"/>
          <w:szCs w:val="20"/>
        </w:rPr>
        <w:t>Treningsfasiliteter (med treningsapparater, garderobe o</w:t>
      </w:r>
      <w:r w:rsidR="007E584F">
        <w:rPr>
          <w:rFonts w:ascii="Oslo Sans Office" w:hAnsi="Oslo Sans Office" w:cs="Times New Roman"/>
          <w:szCs w:val="20"/>
        </w:rPr>
        <w:t>.</w:t>
      </w:r>
      <w:r w:rsidRPr="00C87FD7">
        <w:rPr>
          <w:rFonts w:ascii="Oslo Sans Office" w:hAnsi="Oslo Sans Office" w:cs="Times New Roman"/>
          <w:szCs w:val="20"/>
        </w:rPr>
        <w:t>l</w:t>
      </w:r>
      <w:r w:rsidR="007E584F">
        <w:rPr>
          <w:rFonts w:ascii="Oslo Sans Office" w:hAnsi="Oslo Sans Office" w:cs="Times New Roman"/>
          <w:szCs w:val="20"/>
        </w:rPr>
        <w:t>.</w:t>
      </w:r>
      <w:r w:rsidRPr="00C87FD7">
        <w:rPr>
          <w:rFonts w:ascii="Oslo Sans Office" w:hAnsi="Oslo Sans Office" w:cs="Times New Roman"/>
          <w:szCs w:val="20"/>
        </w:rPr>
        <w:t>)</w:t>
      </w:r>
      <w:r w:rsidR="00D97989">
        <w:rPr>
          <w:rFonts w:ascii="Oslo Sans Office" w:hAnsi="Oslo Sans Office" w:cs="Times New Roman"/>
          <w:szCs w:val="20"/>
        </w:rPr>
        <w:t xml:space="preserve">, og </w:t>
      </w:r>
      <w:r w:rsidRPr="00C87FD7">
        <w:rPr>
          <w:rFonts w:ascii="Oslo Sans Office" w:hAnsi="Oslo Sans Office" w:cs="Times New Roman"/>
          <w:szCs w:val="20"/>
        </w:rPr>
        <w:t>treningsinstruktør for følgende brukere:</w:t>
      </w:r>
    </w:p>
    <w:p w14:paraId="20CA552C" w14:textId="548A58AB" w:rsidR="00C87FD7" w:rsidRPr="00C87FD7" w:rsidRDefault="00C87FD7" w:rsidP="00C87FD7">
      <w:pPr>
        <w:numPr>
          <w:ilvl w:val="0"/>
          <w:numId w:val="15"/>
        </w:numPr>
        <w:spacing w:after="0" w:line="276" w:lineRule="auto"/>
        <w:contextualSpacing/>
        <w:rPr>
          <w:rFonts w:ascii="Oslo Sans Office" w:hAnsi="Oslo Sans Office" w:cs="Times New Roman"/>
        </w:rPr>
      </w:pPr>
      <w:r w:rsidRPr="1FD5F7CE">
        <w:rPr>
          <w:rFonts w:ascii="Oslo Sans Office" w:hAnsi="Oslo Sans Office" w:cs="Times New Roman"/>
        </w:rPr>
        <w:t xml:space="preserve">Deltagere </w:t>
      </w:r>
      <w:r w:rsidR="00B92744">
        <w:rPr>
          <w:rFonts w:ascii="Oslo Sans Office" w:hAnsi="Oslo Sans Office" w:cs="Times New Roman"/>
        </w:rPr>
        <w:t>fra</w:t>
      </w:r>
      <w:r w:rsidRPr="1FD5F7CE">
        <w:rPr>
          <w:rFonts w:ascii="Oslo Sans Office" w:hAnsi="Oslo Sans Office" w:cs="Times New Roman"/>
        </w:rPr>
        <w:t xml:space="preserve"> Frisklivssentralen i bydelen</w:t>
      </w:r>
    </w:p>
    <w:p w14:paraId="0D3237DA" w14:textId="77777777" w:rsidR="00C87FD7" w:rsidRDefault="00C87FD7" w:rsidP="00C87FD7">
      <w:pPr>
        <w:numPr>
          <w:ilvl w:val="0"/>
          <w:numId w:val="14"/>
        </w:numPr>
        <w:spacing w:after="0" w:line="276" w:lineRule="auto"/>
        <w:contextualSpacing/>
        <w:rPr>
          <w:rFonts w:ascii="Oslo Sans Office" w:hAnsi="Oslo Sans Office" w:cs="Times New Roman"/>
          <w:szCs w:val="20"/>
        </w:rPr>
      </w:pPr>
      <w:r w:rsidRPr="00C87FD7">
        <w:rPr>
          <w:rFonts w:ascii="Oslo Sans Office" w:hAnsi="Oslo Sans Office" w:cs="Times New Roman"/>
          <w:szCs w:val="20"/>
        </w:rPr>
        <w:t xml:space="preserve">Ungdom (Ungdom – idrett og utfordring) </w:t>
      </w:r>
    </w:p>
    <w:p w14:paraId="3AB2ADDD" w14:textId="2FC2968C" w:rsidR="003B181B" w:rsidRPr="000161AC" w:rsidRDefault="003B181B" w:rsidP="003B181B">
      <w:pPr>
        <w:pStyle w:val="OsloSansStandard"/>
        <w:numPr>
          <w:ilvl w:val="0"/>
          <w:numId w:val="17"/>
        </w:numPr>
        <w:rPr>
          <w:i/>
          <w:iCs/>
        </w:rPr>
      </w:pPr>
      <w:r w:rsidRPr="000161AC">
        <w:rPr>
          <w:i/>
          <w:iCs/>
        </w:rPr>
        <w:t>Det er ikke</w:t>
      </w:r>
      <w:r w:rsidR="000161AC">
        <w:rPr>
          <w:i/>
          <w:iCs/>
        </w:rPr>
        <w:t xml:space="preserve"> gruppe</w:t>
      </w:r>
      <w:r w:rsidRPr="000161AC">
        <w:rPr>
          <w:i/>
          <w:iCs/>
        </w:rPr>
        <w:t>trening</w:t>
      </w:r>
      <w:r w:rsidR="000161AC">
        <w:rPr>
          <w:i/>
          <w:iCs/>
        </w:rPr>
        <w:t>/introduksjonskurs</w:t>
      </w:r>
      <w:r w:rsidRPr="000161AC">
        <w:rPr>
          <w:i/>
          <w:iCs/>
        </w:rPr>
        <w:t xml:space="preserve"> i fellesferie, juleferie, påskeferie og eventuelle andre helligdager. </w:t>
      </w:r>
    </w:p>
    <w:p w14:paraId="31EC12EA" w14:textId="77777777" w:rsidR="001B55D8" w:rsidRDefault="001B55D8" w:rsidP="001B55D8">
      <w:pPr>
        <w:spacing w:after="0" w:line="276" w:lineRule="auto"/>
        <w:contextualSpacing/>
        <w:rPr>
          <w:rFonts w:ascii="Oslo Sans Office" w:hAnsi="Oslo Sans Office" w:cs="Times New Roman"/>
          <w:szCs w:val="20"/>
        </w:rPr>
      </w:pPr>
    </w:p>
    <w:p w14:paraId="60BE3D25" w14:textId="77777777" w:rsidR="003D5AB2" w:rsidRPr="00FF3305" w:rsidRDefault="003D5AB2" w:rsidP="003D5AB2">
      <w:pPr>
        <w:spacing w:after="0" w:line="276" w:lineRule="auto"/>
        <w:contextualSpacing/>
        <w:rPr>
          <w:rFonts w:ascii="Oslo Sans Office" w:hAnsi="Oslo Sans Office" w:cs="Times New Roman"/>
          <w:b/>
        </w:rPr>
      </w:pPr>
      <w:r w:rsidRPr="5B508368">
        <w:rPr>
          <w:rFonts w:ascii="Oslo Sans Office" w:hAnsi="Oslo Sans Office" w:cs="Times New Roman"/>
          <w:b/>
        </w:rPr>
        <w:t>Opsjoner – Delkontrakt 1</w:t>
      </w:r>
    </w:p>
    <w:p w14:paraId="7D3C97DE" w14:textId="77777777" w:rsidR="003D5AB2" w:rsidRPr="00A01A77" w:rsidRDefault="003D5AB2" w:rsidP="003D5AB2">
      <w:pPr>
        <w:numPr>
          <w:ilvl w:val="0"/>
          <w:numId w:val="15"/>
        </w:numPr>
        <w:spacing w:after="0" w:line="276" w:lineRule="auto"/>
        <w:contextualSpacing/>
        <w:rPr>
          <w:rFonts w:ascii="Oslo Sans Office" w:hAnsi="Oslo Sans Office" w:cs="Times New Roman"/>
        </w:rPr>
      </w:pPr>
      <w:r w:rsidRPr="5B508368">
        <w:rPr>
          <w:rFonts w:ascii="Oslo Sans Office" w:eastAsia="Times New Roman" w:hAnsi="Oslo Sans Office" w:cs="Times New Roman"/>
          <w:kern w:val="2"/>
          <w14:ligatures w14:val="standardContextual"/>
        </w:rPr>
        <w:t>Flere grupper med trening for</w:t>
      </w:r>
      <w:r w:rsidRPr="5B508368">
        <w:rPr>
          <w:rFonts w:ascii="Oslo Sans Office" w:eastAsia="Oslo Sans Office" w:hAnsi="Oslo Sans Office" w:cs="Oslo Sans Office"/>
          <w:spacing w:val="-4"/>
        </w:rPr>
        <w:t xml:space="preserve"> eldre. Dette kan bli aktuelt pga. flere innbyggere i bydelen grunnet Bydelsreformen. </w:t>
      </w:r>
    </w:p>
    <w:p w14:paraId="189B2147" w14:textId="77777777" w:rsidR="003D5AB2" w:rsidRPr="000D39F1" w:rsidRDefault="003D5AB2" w:rsidP="003D5AB2">
      <w:pPr>
        <w:spacing w:after="0" w:line="276" w:lineRule="auto"/>
        <w:contextualSpacing/>
        <w:rPr>
          <w:rFonts w:ascii="Oslo Sans Office" w:hAnsi="Oslo Sans Office" w:cs="Times New Roman"/>
          <w:szCs w:val="20"/>
        </w:rPr>
      </w:pPr>
    </w:p>
    <w:p w14:paraId="12585D90" w14:textId="77777777" w:rsidR="003D5AB2" w:rsidRPr="000D39F1" w:rsidRDefault="003D5AB2" w:rsidP="003D5AB2">
      <w:pPr>
        <w:spacing w:after="0" w:line="276" w:lineRule="auto"/>
        <w:contextualSpacing/>
        <w:rPr>
          <w:rFonts w:ascii="Oslo Sans Office" w:hAnsi="Oslo Sans Office" w:cs="Times New Roman"/>
          <w:b/>
        </w:rPr>
      </w:pPr>
      <w:r w:rsidRPr="5B508368">
        <w:rPr>
          <w:rFonts w:ascii="Oslo Sans Office" w:hAnsi="Oslo Sans Office" w:cs="Times New Roman"/>
          <w:b/>
        </w:rPr>
        <w:t>Opsjoner – Delkontrakt</w:t>
      </w:r>
      <w:r>
        <w:rPr>
          <w:rFonts w:ascii="Oslo Sans Office" w:hAnsi="Oslo Sans Office" w:cs="Times New Roman"/>
          <w:b/>
        </w:rPr>
        <w:t xml:space="preserve"> 2</w:t>
      </w:r>
    </w:p>
    <w:p w14:paraId="630A1CB3" w14:textId="77777777" w:rsidR="003D5AB2" w:rsidRPr="000D39F1" w:rsidRDefault="003D5AB2" w:rsidP="003D5AB2">
      <w:pPr>
        <w:numPr>
          <w:ilvl w:val="0"/>
          <w:numId w:val="16"/>
        </w:numPr>
        <w:spacing w:after="0" w:line="276" w:lineRule="auto"/>
        <w:contextualSpacing/>
        <w:rPr>
          <w:rFonts w:ascii="Oslo Sans Office" w:hAnsi="Oslo Sans Office" w:cs="Times New Roman"/>
          <w:szCs w:val="20"/>
        </w:rPr>
      </w:pPr>
      <w:r w:rsidRPr="000D39F1">
        <w:rPr>
          <w:rFonts w:ascii="Oslo Sans Office" w:hAnsi="Oslo Sans Office" w:cs="Times New Roman"/>
          <w:szCs w:val="20"/>
        </w:rPr>
        <w:t xml:space="preserve">Treningsfasiliteter/lokaler for eldre </w:t>
      </w:r>
    </w:p>
    <w:p w14:paraId="15FBF27F" w14:textId="77777777" w:rsidR="003D5AB2" w:rsidRPr="000D39F1" w:rsidRDefault="003D5AB2" w:rsidP="003D5AB2">
      <w:pPr>
        <w:numPr>
          <w:ilvl w:val="0"/>
          <w:numId w:val="16"/>
        </w:numPr>
        <w:spacing w:after="0" w:line="276" w:lineRule="auto"/>
        <w:contextualSpacing/>
        <w:rPr>
          <w:rFonts w:ascii="Oslo Sans Office" w:hAnsi="Oslo Sans Office" w:cs="Times New Roman"/>
          <w:szCs w:val="20"/>
        </w:rPr>
      </w:pPr>
      <w:r w:rsidRPr="000D39F1">
        <w:rPr>
          <w:rFonts w:ascii="Oslo Sans Office" w:hAnsi="Oslo Sans Office" w:cs="Times New Roman"/>
          <w:szCs w:val="20"/>
        </w:rPr>
        <w:t>Individuell trening og individuell rådgiving/oppfølging av deltagere ifm. Frisklivssentralen i bydelen</w:t>
      </w:r>
    </w:p>
    <w:p w14:paraId="7D92A216" w14:textId="77777777" w:rsidR="003D5AB2" w:rsidRPr="000D39F1" w:rsidRDefault="003D5AB2" w:rsidP="003D5AB2">
      <w:pPr>
        <w:numPr>
          <w:ilvl w:val="0"/>
          <w:numId w:val="15"/>
        </w:numPr>
        <w:spacing w:after="0" w:line="276" w:lineRule="auto"/>
        <w:contextualSpacing/>
        <w:rPr>
          <w:rFonts w:ascii="Oslo Sans Office" w:hAnsi="Oslo Sans Office" w:cs="Times New Roman"/>
          <w:szCs w:val="20"/>
        </w:rPr>
      </w:pPr>
      <w:r w:rsidRPr="000D39F1">
        <w:rPr>
          <w:rFonts w:ascii="Oslo Sans Office" w:hAnsi="Oslo Sans Office" w:cs="Times New Roman"/>
          <w:szCs w:val="20"/>
        </w:rPr>
        <w:t>Kostholdsveiledning for deltagere ifm. Frisklivssentralen i bydelen</w:t>
      </w:r>
    </w:p>
    <w:p w14:paraId="7D612FC8" w14:textId="77777777" w:rsidR="003D5AB2" w:rsidRPr="000D39F1" w:rsidRDefault="003D5AB2" w:rsidP="003D5AB2">
      <w:pPr>
        <w:numPr>
          <w:ilvl w:val="0"/>
          <w:numId w:val="15"/>
        </w:numPr>
        <w:spacing w:after="0" w:line="276" w:lineRule="auto"/>
        <w:contextualSpacing/>
        <w:rPr>
          <w:rFonts w:ascii="Oslo Sans Office" w:hAnsi="Oslo Sans Office" w:cs="Times New Roman"/>
          <w:szCs w:val="20"/>
        </w:rPr>
      </w:pPr>
      <w:r w:rsidRPr="000D39F1">
        <w:rPr>
          <w:rFonts w:ascii="Oslo Sans Office" w:hAnsi="Oslo Sans Office" w:cs="Times New Roman"/>
          <w:szCs w:val="20"/>
        </w:rPr>
        <w:t>Treningsfasiliteter og treningsinstruktør for ungdom generelt i bydelen</w:t>
      </w:r>
    </w:p>
    <w:p w14:paraId="14730D5C" w14:textId="77777777" w:rsidR="003D5AB2" w:rsidRDefault="003D5AB2" w:rsidP="003D5AB2">
      <w:pPr>
        <w:numPr>
          <w:ilvl w:val="0"/>
          <w:numId w:val="15"/>
        </w:numPr>
        <w:spacing w:after="0" w:line="276" w:lineRule="auto"/>
        <w:contextualSpacing/>
        <w:rPr>
          <w:rFonts w:ascii="Oslo Sans Office" w:hAnsi="Oslo Sans Office" w:cs="Times New Roman"/>
          <w:szCs w:val="20"/>
        </w:rPr>
      </w:pPr>
      <w:r w:rsidRPr="000D39F1">
        <w:rPr>
          <w:rFonts w:ascii="Oslo Sans Office" w:hAnsi="Oslo Sans Office" w:cs="Times New Roman"/>
          <w:szCs w:val="20"/>
        </w:rPr>
        <w:t>Treningsgrupper og eventuell individuell rådgiving/oppfølging av kvinner i svangerskaps- og barselperiode</w:t>
      </w:r>
    </w:p>
    <w:p w14:paraId="1CD44616" w14:textId="77777777" w:rsidR="003D5AB2" w:rsidRDefault="003D5AB2" w:rsidP="003D5AB2">
      <w:pPr>
        <w:numPr>
          <w:ilvl w:val="0"/>
          <w:numId w:val="15"/>
        </w:numPr>
        <w:spacing w:after="0" w:line="276" w:lineRule="auto"/>
        <w:contextualSpacing/>
        <w:rPr>
          <w:rFonts w:ascii="Oslo Sans Office" w:hAnsi="Oslo Sans Office" w:cs="Times New Roman"/>
          <w:szCs w:val="20"/>
        </w:rPr>
      </w:pPr>
      <w:r>
        <w:rPr>
          <w:rFonts w:ascii="Oslo Sans Office" w:hAnsi="Oslo Sans Office" w:cs="Times New Roman"/>
          <w:szCs w:val="20"/>
        </w:rPr>
        <w:t xml:space="preserve">Skjermet gruppetime på kveldstid. </w:t>
      </w:r>
    </w:p>
    <w:p w14:paraId="16916E4C" w14:textId="77777777" w:rsidR="003D5AB2" w:rsidRPr="00FF3305" w:rsidRDefault="003D5AB2" w:rsidP="003D5AB2">
      <w:pPr>
        <w:numPr>
          <w:ilvl w:val="0"/>
          <w:numId w:val="15"/>
        </w:numPr>
        <w:spacing w:after="0" w:line="276" w:lineRule="auto"/>
        <w:contextualSpacing/>
        <w:rPr>
          <w:rFonts w:ascii="Oslo Sans Office" w:hAnsi="Oslo Sans Office" w:cs="Times New Roman"/>
          <w:szCs w:val="20"/>
        </w:rPr>
      </w:pPr>
      <w:r>
        <w:rPr>
          <w:rFonts w:ascii="Oslo Sans Office" w:eastAsia="Times New Roman" w:hAnsi="Oslo Sans Office" w:cs="Times New Roman"/>
          <w:kern w:val="2"/>
          <w:szCs w:val="20"/>
          <w14:ligatures w14:val="standardContextual"/>
        </w:rPr>
        <w:t>D</w:t>
      </w:r>
      <w:r w:rsidRPr="009F7ADE">
        <w:rPr>
          <w:rFonts w:ascii="Oslo Sans Office" w:eastAsia="Times New Roman" w:hAnsi="Oslo Sans Office" w:cs="Times New Roman"/>
          <w:kern w:val="2"/>
          <w:szCs w:val="20"/>
          <w14:ligatures w14:val="standardContextual"/>
        </w:rPr>
        <w:t xml:space="preserve">igital overføring av informasjon. </w:t>
      </w:r>
      <w:r>
        <w:rPr>
          <w:rFonts w:ascii="Oslo Sans Office" w:eastAsia="Aptos" w:hAnsi="Oslo Sans Office" w:cs="Segoe UI"/>
          <w:kern w:val="2"/>
          <w:szCs w:val="20"/>
          <w14:ligatures w14:val="standardContextual"/>
        </w:rPr>
        <w:t xml:space="preserve"> Det vil stilles</w:t>
      </w:r>
      <w:r w:rsidRPr="009F7ADE">
        <w:rPr>
          <w:rFonts w:ascii="Oslo Sans Office" w:eastAsia="Aptos" w:hAnsi="Oslo Sans Office" w:cs="Segoe UI"/>
          <w:kern w:val="2"/>
          <w:szCs w:val="20"/>
          <w14:ligatures w14:val="standardContextual"/>
        </w:rPr>
        <w:t xml:space="preserve"> krav om å ivareta personvernet og </w:t>
      </w:r>
      <w:r>
        <w:rPr>
          <w:rFonts w:ascii="Oslo Sans Office" w:eastAsia="Aptos" w:hAnsi="Oslo Sans Office" w:cs="Segoe UI"/>
          <w:kern w:val="2"/>
          <w:szCs w:val="20"/>
          <w14:ligatures w14:val="standardContextual"/>
        </w:rPr>
        <w:t xml:space="preserve">leverandør må </w:t>
      </w:r>
      <w:r w:rsidRPr="009F7ADE">
        <w:rPr>
          <w:rFonts w:ascii="Oslo Sans Office" w:eastAsia="Aptos" w:hAnsi="Oslo Sans Office" w:cs="Segoe UI"/>
          <w:kern w:val="2"/>
          <w:szCs w:val="20"/>
          <w14:ligatures w14:val="standardContextual"/>
        </w:rPr>
        <w:t>være innforstått med at kravene Databehandleravtalen. (DBA)</w:t>
      </w:r>
    </w:p>
    <w:p w14:paraId="74E06CE3" w14:textId="77777777" w:rsidR="003D5AB2" w:rsidRDefault="003D5AB2" w:rsidP="001B55D8">
      <w:pPr>
        <w:spacing w:after="0" w:line="276" w:lineRule="auto"/>
        <w:contextualSpacing/>
        <w:rPr>
          <w:rFonts w:ascii="Oslo Sans Office" w:hAnsi="Oslo Sans Office" w:cs="Times New Roman"/>
          <w:szCs w:val="20"/>
        </w:rPr>
      </w:pPr>
    </w:p>
    <w:p w14:paraId="7F7D16F4" w14:textId="1CD508EF" w:rsidR="001B55D8" w:rsidRPr="000161AC" w:rsidRDefault="001B55D8" w:rsidP="000161AC">
      <w:pPr>
        <w:spacing w:after="0" w:line="300" w:lineRule="atLeast"/>
        <w:rPr>
          <w:rFonts w:eastAsia="Times New Roman" w:cs="Segoe UI"/>
          <w:lang w:eastAsia="nb-NO"/>
        </w:rPr>
      </w:pPr>
      <w:r w:rsidRPr="5B508368">
        <w:rPr>
          <w:rFonts w:cs="Times New Roman"/>
        </w:rPr>
        <w:t xml:space="preserve">Nb. </w:t>
      </w:r>
      <w:r w:rsidRPr="5B508368">
        <w:rPr>
          <w:rFonts w:eastAsia="Times New Roman" w:cs="Segoe UI"/>
          <w:lang w:eastAsia="nb-NO"/>
        </w:rPr>
        <w:t>Det gjøres oppmerksom på at bydelen vil bli utvidet fra 01.01.2028 som følge av bydel</w:t>
      </w:r>
      <w:r w:rsidR="003B181B" w:rsidRPr="5B508368">
        <w:rPr>
          <w:rFonts w:eastAsia="Times New Roman" w:cs="Segoe UI"/>
          <w:lang w:eastAsia="nb-NO"/>
        </w:rPr>
        <w:t>s</w:t>
      </w:r>
      <w:r w:rsidRPr="5B508368">
        <w:rPr>
          <w:rFonts w:eastAsia="Times New Roman" w:cs="Segoe UI"/>
          <w:lang w:eastAsia="nb-NO"/>
        </w:rPr>
        <w:t>reformen, med påfølgende økning i antall innbyggere. Dette kan påvirke omfanget av behovet i avtaleperioden.</w:t>
      </w:r>
    </w:p>
    <w:p w14:paraId="083FB861" w14:textId="77777777" w:rsidR="00084AD2" w:rsidRPr="002C0753" w:rsidRDefault="00084AD2" w:rsidP="002C0753">
      <w:pPr>
        <w:pStyle w:val="OsloSansStandard"/>
      </w:pPr>
    </w:p>
    <w:p w14:paraId="165BAD79" w14:textId="77777777" w:rsidR="0000346F" w:rsidRDefault="00A05FEA" w:rsidP="00A05FEA">
      <w:r>
        <w:t>Basert på historiske erfaringstall har a</w:t>
      </w:r>
      <w:r w:rsidR="00084AD2" w:rsidRPr="002C0753">
        <w:t>vtalen har en estimert verdi på</w:t>
      </w:r>
      <w:r w:rsidR="00D8691A">
        <w:t>:</w:t>
      </w:r>
      <w:r w:rsidR="0000346F">
        <w:t xml:space="preserve"> </w:t>
      </w:r>
    </w:p>
    <w:p w14:paraId="2BD8FD1A" w14:textId="77777777" w:rsidR="0000346F" w:rsidRDefault="00D8691A" w:rsidP="0000346F">
      <w:pPr>
        <w:pStyle w:val="Listeavsnitt"/>
        <w:numPr>
          <w:ilvl w:val="0"/>
          <w:numId w:val="43"/>
        </w:numPr>
        <w:rPr>
          <w:rFonts w:ascii="Oslo Sans Office" w:hAnsi="Oslo Sans Office" w:cs="Times New Roman"/>
        </w:rPr>
      </w:pPr>
      <w:r w:rsidRPr="0000346F">
        <w:rPr>
          <w:rFonts w:ascii="Oslo Sans Office" w:hAnsi="Oslo Sans Office" w:cs="Times New Roman"/>
        </w:rPr>
        <w:t xml:space="preserve">Delkontrakt 1: Estimert kr 100 000 per år, totalt kr </w:t>
      </w:r>
      <w:r w:rsidR="00457B33" w:rsidRPr="0000346F">
        <w:rPr>
          <w:rFonts w:ascii="Oslo Sans Office" w:hAnsi="Oslo Sans Office" w:cs="Times New Roman"/>
        </w:rPr>
        <w:t>5</w:t>
      </w:r>
      <w:r w:rsidRPr="0000346F">
        <w:rPr>
          <w:rFonts w:ascii="Oslo Sans Office" w:hAnsi="Oslo Sans Office" w:cs="Times New Roman"/>
        </w:rPr>
        <w:t xml:space="preserve">00 000 for </w:t>
      </w:r>
      <w:r w:rsidR="00457B33" w:rsidRPr="0000346F">
        <w:rPr>
          <w:rFonts w:ascii="Oslo Sans Office" w:hAnsi="Oslo Sans Office" w:cs="Times New Roman"/>
        </w:rPr>
        <w:t>5 år</w:t>
      </w:r>
      <w:r w:rsidRPr="0000346F">
        <w:rPr>
          <w:rFonts w:ascii="Oslo Sans Office" w:hAnsi="Oslo Sans Office" w:cs="Times New Roman"/>
        </w:rPr>
        <w:t xml:space="preserve">. </w:t>
      </w:r>
    </w:p>
    <w:p w14:paraId="1E342A0A" w14:textId="2D7901F8" w:rsidR="00B20BF7" w:rsidRPr="0000346F" w:rsidRDefault="00D8691A" w:rsidP="0000346F">
      <w:pPr>
        <w:pStyle w:val="Listeavsnitt"/>
        <w:numPr>
          <w:ilvl w:val="0"/>
          <w:numId w:val="43"/>
        </w:numPr>
        <w:rPr>
          <w:rFonts w:ascii="Oslo Sans Office" w:hAnsi="Oslo Sans Office" w:cs="Times New Roman"/>
        </w:rPr>
      </w:pPr>
      <w:r w:rsidRPr="0000346F">
        <w:rPr>
          <w:rFonts w:ascii="Oslo Sans Office" w:hAnsi="Oslo Sans Office" w:cs="Times New Roman"/>
        </w:rPr>
        <w:t xml:space="preserve">Delkontrakt 2: Estimert kr 700 000 per år, totalt kr </w:t>
      </w:r>
      <w:r w:rsidR="00457B33" w:rsidRPr="0000346F">
        <w:rPr>
          <w:rFonts w:ascii="Oslo Sans Office" w:hAnsi="Oslo Sans Office" w:cs="Times New Roman"/>
        </w:rPr>
        <w:t>3 5</w:t>
      </w:r>
      <w:r w:rsidRPr="0000346F">
        <w:rPr>
          <w:rFonts w:ascii="Oslo Sans Office" w:hAnsi="Oslo Sans Office" w:cs="Times New Roman"/>
        </w:rPr>
        <w:t xml:space="preserve">00 000 for </w:t>
      </w:r>
      <w:r w:rsidR="00457B33" w:rsidRPr="0000346F">
        <w:rPr>
          <w:rFonts w:ascii="Oslo Sans Office" w:hAnsi="Oslo Sans Office" w:cs="Times New Roman"/>
        </w:rPr>
        <w:t>5 år</w:t>
      </w:r>
      <w:r w:rsidRPr="0000346F">
        <w:rPr>
          <w:rFonts w:ascii="Oslo Sans Office" w:hAnsi="Oslo Sans Office" w:cs="Times New Roman"/>
        </w:rPr>
        <w:t xml:space="preserve">.  </w:t>
      </w:r>
    </w:p>
    <w:p w14:paraId="2F5873FE" w14:textId="77777777" w:rsidR="007D4777" w:rsidRDefault="00084AD2" w:rsidP="00E67E2E">
      <w:pPr>
        <w:pStyle w:val="OsloSansStandard"/>
        <w:rPr>
          <w:rFonts w:ascii="Oslo Sans Office" w:eastAsia="Times New Roman" w:hAnsi="Oslo Sans Office" w:cs="Segoe UI"/>
        </w:rPr>
      </w:pPr>
      <w:r w:rsidRPr="00EA7159">
        <w:t>Oppdragsgiver gjør oppmerksom på at</w:t>
      </w:r>
      <w:r w:rsidR="0000346F">
        <w:t xml:space="preserve"> disse</w:t>
      </w:r>
      <w:r w:rsidRPr="00EA7159">
        <w:t xml:space="preserve"> </w:t>
      </w:r>
      <w:r w:rsidRPr="00EA7159">
        <w:rPr>
          <w:rStyle w:val="BltekstTegn"/>
          <w:color w:val="auto"/>
        </w:rPr>
        <w:t>estimatene</w:t>
      </w:r>
      <w:r w:rsidRPr="00EA7159">
        <w:t xml:space="preserve"> er basert på </w:t>
      </w:r>
      <w:r w:rsidRPr="00EA7159">
        <w:rPr>
          <w:rStyle w:val="BltekstTegn"/>
          <w:color w:val="auto"/>
        </w:rPr>
        <w:t>tidligere forbruk</w:t>
      </w:r>
      <w:r w:rsidR="00B20BF7" w:rsidRPr="00EA7159">
        <w:rPr>
          <w:rStyle w:val="BltekstTegn"/>
          <w:color w:val="auto"/>
        </w:rPr>
        <w:t>.</w:t>
      </w:r>
      <w:r w:rsidR="00E86427">
        <w:rPr>
          <w:rStyle w:val="BltekstTegn"/>
          <w:color w:val="auto"/>
        </w:rPr>
        <w:t xml:space="preserve"> </w:t>
      </w:r>
      <w:r w:rsidR="00E86427">
        <w:rPr>
          <w:rFonts w:ascii="Oslo Sans Office" w:eastAsia="Times New Roman" w:hAnsi="Oslo Sans Office" w:cs="Segoe UI"/>
        </w:rPr>
        <w:t xml:space="preserve">En </w:t>
      </w:r>
      <w:r w:rsidR="00EA7159" w:rsidRPr="1FD5F7CE">
        <w:rPr>
          <w:rFonts w:ascii="Oslo Sans Office" w:eastAsia="Times New Roman" w:hAnsi="Oslo Sans Office" w:cs="Segoe UI"/>
        </w:rPr>
        <w:t xml:space="preserve">forventet økning i antall innbyggere innebærer en sannsynlig økning i omfanget av leveransen og dermed høyere kontraktsverdi. For å ta høyde for denne usikkerheten er </w:t>
      </w:r>
      <w:r w:rsidR="00E86427">
        <w:rPr>
          <w:rFonts w:ascii="Oslo Sans Office" w:eastAsia="Times New Roman" w:hAnsi="Oslo Sans Office" w:cs="Segoe UI"/>
        </w:rPr>
        <w:t xml:space="preserve">det </w:t>
      </w:r>
      <w:r w:rsidR="007D4777">
        <w:rPr>
          <w:rFonts w:ascii="Oslo Sans Office" w:eastAsia="Times New Roman" w:hAnsi="Oslo Sans Office" w:cs="Segoe UI"/>
        </w:rPr>
        <w:t>estimert verdi justert til:</w:t>
      </w:r>
    </w:p>
    <w:p w14:paraId="4F976EDF" w14:textId="77777777" w:rsidR="007D4777" w:rsidRDefault="007D4777" w:rsidP="00E67E2E">
      <w:pPr>
        <w:pStyle w:val="OsloSansStandard"/>
        <w:rPr>
          <w:rFonts w:ascii="Oslo Sans Office" w:eastAsia="Times New Roman" w:hAnsi="Oslo Sans Office" w:cs="Segoe UI"/>
        </w:rPr>
      </w:pPr>
    </w:p>
    <w:p w14:paraId="36A2363F" w14:textId="0082A018" w:rsidR="007D4777" w:rsidRDefault="007D4777" w:rsidP="009A4FB7">
      <w:pPr>
        <w:pStyle w:val="OsloSansStandard"/>
        <w:numPr>
          <w:ilvl w:val="0"/>
          <w:numId w:val="44"/>
        </w:numPr>
        <w:rPr>
          <w:rFonts w:ascii="Oslo Sans Office" w:eastAsia="Times New Roman" w:hAnsi="Oslo Sans Office" w:cs="Segoe UI"/>
        </w:rPr>
      </w:pPr>
      <w:r w:rsidRPr="009A4FB7">
        <w:rPr>
          <w:rFonts w:ascii="Oslo Sans Office" w:eastAsia="Times New Roman" w:hAnsi="Oslo Sans Office" w:cs="Segoe UI"/>
          <w:b/>
          <w:bCs/>
        </w:rPr>
        <w:t>Delkontrakt 1:</w:t>
      </w:r>
      <w:r>
        <w:rPr>
          <w:rFonts w:ascii="Oslo Sans Office" w:eastAsia="Times New Roman" w:hAnsi="Oslo Sans Office" w:cs="Segoe UI"/>
        </w:rPr>
        <w:t xml:space="preserve"> kr </w:t>
      </w:r>
      <w:r w:rsidR="009A4FB7">
        <w:rPr>
          <w:rFonts w:ascii="Oslo Sans Office" w:eastAsia="Times New Roman" w:hAnsi="Oslo Sans Office" w:cs="Segoe UI"/>
        </w:rPr>
        <w:t>750 000</w:t>
      </w:r>
    </w:p>
    <w:p w14:paraId="66C0C566" w14:textId="6AD0A416" w:rsidR="00084AD2" w:rsidRPr="009A4FB7" w:rsidRDefault="007D4777" w:rsidP="009A4FB7">
      <w:pPr>
        <w:pStyle w:val="OsloSansStandard"/>
        <w:numPr>
          <w:ilvl w:val="0"/>
          <w:numId w:val="44"/>
        </w:numPr>
      </w:pPr>
      <w:r w:rsidRPr="009A4FB7">
        <w:rPr>
          <w:rFonts w:ascii="Oslo Sans Office" w:eastAsia="Times New Roman" w:hAnsi="Oslo Sans Office" w:cs="Segoe UI"/>
          <w:b/>
          <w:bCs/>
        </w:rPr>
        <w:t>Delkontrakt 2:</w:t>
      </w:r>
      <w:r w:rsidR="009A4FB7">
        <w:rPr>
          <w:rFonts w:ascii="Oslo Sans Office" w:eastAsia="Times New Roman" w:hAnsi="Oslo Sans Office" w:cs="Segoe UI"/>
        </w:rPr>
        <w:t xml:space="preserve"> </w:t>
      </w:r>
      <w:r w:rsidR="009726F0" w:rsidRPr="1FD5F7CE">
        <w:rPr>
          <w:rFonts w:ascii="Oslo Sans Office" w:eastAsia="Times New Roman" w:hAnsi="Oslo Sans Office" w:cs="Segoe UI"/>
        </w:rPr>
        <w:t xml:space="preserve">kr </w:t>
      </w:r>
      <w:r w:rsidR="00242645" w:rsidRPr="1FD5F7CE">
        <w:rPr>
          <w:rFonts w:ascii="Oslo Sans Office" w:eastAsia="Times New Roman" w:hAnsi="Oslo Sans Office" w:cs="Segoe UI"/>
        </w:rPr>
        <w:t>5 250</w:t>
      </w:r>
      <w:r w:rsidR="009A4FB7">
        <w:rPr>
          <w:rFonts w:ascii="Oslo Sans Office" w:eastAsia="Times New Roman" w:hAnsi="Oslo Sans Office" w:cs="Segoe UI"/>
        </w:rPr>
        <w:t> </w:t>
      </w:r>
      <w:r w:rsidR="004D38AC" w:rsidRPr="1FD5F7CE">
        <w:rPr>
          <w:rFonts w:ascii="Oslo Sans Office" w:eastAsia="Times New Roman" w:hAnsi="Oslo Sans Office" w:cs="Segoe UI"/>
        </w:rPr>
        <w:t xml:space="preserve">000 </w:t>
      </w:r>
      <w:r w:rsidR="009A4FB7">
        <w:rPr>
          <w:rFonts w:ascii="Oslo Sans Office" w:eastAsia="Times New Roman" w:hAnsi="Oslo Sans Office" w:cs="Segoe UI"/>
        </w:rPr>
        <w:br/>
      </w:r>
    </w:p>
    <w:p w14:paraId="2564D11B" w14:textId="19306956" w:rsidR="009A4FB7" w:rsidRPr="009A4FB7" w:rsidRDefault="009A4FB7" w:rsidP="009A4FB7">
      <w:pPr>
        <w:pStyle w:val="OsloSansStandard"/>
        <w:rPr>
          <w:b/>
          <w:bCs/>
          <w:i/>
          <w:iCs/>
        </w:rPr>
      </w:pPr>
      <w:r w:rsidRPr="009A4FB7">
        <w:rPr>
          <w:b/>
          <w:bCs/>
          <w:i/>
          <w:iCs/>
        </w:rPr>
        <w:t xml:space="preserve">Estimatene er kun retningsgivende og innebærer ingen forpliktelse for Oppdragsgiver. </w:t>
      </w:r>
    </w:p>
    <w:p w14:paraId="79DCF9AC" w14:textId="77777777" w:rsidR="00EA7159" w:rsidRDefault="00EA7159" w:rsidP="002C0753">
      <w:pPr>
        <w:pStyle w:val="OsloSansStandard"/>
      </w:pPr>
    </w:p>
    <w:p w14:paraId="42B987DE" w14:textId="15E9E091" w:rsidR="000D229D" w:rsidRPr="00D56F59" w:rsidRDefault="006D03CD" w:rsidP="00D56F59">
      <w:pPr>
        <w:pStyle w:val="Overskrift2"/>
      </w:pPr>
      <w:bookmarkStart w:id="6" w:name="_Toc1720432977"/>
      <w:bookmarkStart w:id="7" w:name="_Toc228190047"/>
      <w:r>
        <w:t>Anskaffelses</w:t>
      </w:r>
      <w:r w:rsidR="003F7EAA" w:rsidRPr="4D6B708A">
        <w:t>dokumenter</w:t>
      </w:r>
      <w:bookmarkEnd w:id="6"/>
      <w:bookmarkEnd w:id="7"/>
    </w:p>
    <w:p w14:paraId="629E1A80" w14:textId="499BD3F5" w:rsidR="000D229D" w:rsidRPr="001976E2" w:rsidRDefault="006D03CD" w:rsidP="002C0753">
      <w:pPr>
        <w:spacing w:after="0" w:line="276" w:lineRule="auto"/>
        <w:rPr>
          <w:rFonts w:ascii="Oslo Sans Office" w:eastAsia="Oslo Sans Office" w:hAnsi="Oslo Sans Office" w:cs="Oslo Sans Office"/>
          <w:color w:val="000000"/>
          <w:lang w:eastAsia="nb-NO"/>
        </w:rPr>
      </w:pPr>
      <w:r>
        <w:rPr>
          <w:rFonts w:ascii="Oslo Sans Office" w:eastAsia="Oslo Sans Office" w:hAnsi="Oslo Sans Office" w:cs="Oslo Sans Office"/>
          <w:color w:val="000000" w:themeColor="text1"/>
          <w:lang w:eastAsia="nb-NO"/>
        </w:rPr>
        <w:t>Anskaffelses</w:t>
      </w:r>
      <w:r w:rsidR="000D229D" w:rsidRPr="2AAC58FB">
        <w:rPr>
          <w:rFonts w:ascii="Oslo Sans Office" w:eastAsia="Oslo Sans Office" w:hAnsi="Oslo Sans Office" w:cs="Oslo Sans Office"/>
          <w:color w:val="000000" w:themeColor="text1"/>
          <w:lang w:eastAsia="nb-NO"/>
        </w:rPr>
        <w:t>dokumentene er delt inn i to deler:</w:t>
      </w:r>
    </w:p>
    <w:p w14:paraId="666B8BF2" w14:textId="77777777" w:rsidR="000D229D" w:rsidRPr="001976E2" w:rsidRDefault="000D229D" w:rsidP="002C0753">
      <w:pPr>
        <w:spacing w:after="0" w:line="276" w:lineRule="auto"/>
        <w:rPr>
          <w:rFonts w:ascii="Oslo Sans Office" w:eastAsia="Oslo Sans Office" w:hAnsi="Oslo Sans Office" w:cs="Oslo Sans Office"/>
          <w:color w:val="000000"/>
          <w:szCs w:val="20"/>
          <w:lang w:eastAsia="nb-NO"/>
        </w:rPr>
      </w:pPr>
    </w:p>
    <w:p w14:paraId="46E4AEE3" w14:textId="77777777" w:rsidR="000D229D" w:rsidRPr="001976E2" w:rsidRDefault="000D229D">
      <w:pPr>
        <w:numPr>
          <w:ilvl w:val="0"/>
          <w:numId w:val="4"/>
        </w:numPr>
        <w:spacing w:after="0" w:line="276" w:lineRule="auto"/>
        <w:contextualSpacing/>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DEL I: Administrative bestemmelser/betingelser for konkurransen (konkurransegrunnlag med vedlegg)</w:t>
      </w:r>
    </w:p>
    <w:p w14:paraId="4E160A7D" w14:textId="77777777" w:rsidR="000D229D" w:rsidRPr="001976E2" w:rsidRDefault="000D229D" w:rsidP="002C0753">
      <w:pPr>
        <w:spacing w:after="0" w:line="276" w:lineRule="auto"/>
        <w:ind w:left="708" w:firstLine="708"/>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Vedlegg 1 Veiledning for sladding av tilbud</w:t>
      </w:r>
    </w:p>
    <w:p w14:paraId="3E9D36F3" w14:textId="77777777" w:rsidR="000D229D" w:rsidRPr="001976E2" w:rsidRDefault="000D229D" w:rsidP="002C0753">
      <w:pPr>
        <w:spacing w:after="0" w:line="276" w:lineRule="auto"/>
        <w:ind w:left="708" w:firstLine="708"/>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Vedlegg 2 Forpliktelseserklæring</w:t>
      </w:r>
    </w:p>
    <w:p w14:paraId="3051E471" w14:textId="6A136D90" w:rsidR="000D229D" w:rsidRDefault="000D229D" w:rsidP="002C0753">
      <w:pPr>
        <w:spacing w:after="0" w:line="276" w:lineRule="auto"/>
        <w:ind w:left="708" w:firstLine="708"/>
        <w:rPr>
          <w:rFonts w:ascii="Oslo Sans Office" w:eastAsia="Oslo Sans Office" w:hAnsi="Oslo Sans Office" w:cs="Oslo Sans Office"/>
          <w:color w:val="000000"/>
          <w:lang w:eastAsia="nb-NO"/>
        </w:rPr>
      </w:pPr>
      <w:r w:rsidRPr="5B0F7343">
        <w:rPr>
          <w:rFonts w:ascii="Oslo Sans Office" w:eastAsia="Oslo Sans Office" w:hAnsi="Oslo Sans Office" w:cs="Oslo Sans Office"/>
          <w:color w:val="000000" w:themeColor="text1"/>
          <w:lang w:eastAsia="nb-NO"/>
        </w:rPr>
        <w:lastRenderedPageBreak/>
        <w:t>Vedlegg 3 Mal for tilbudsbrev</w:t>
      </w:r>
    </w:p>
    <w:p w14:paraId="1F3AC472" w14:textId="5D4D4801" w:rsidR="02F85F5B" w:rsidRDefault="02F85F5B" w:rsidP="5B0F7343">
      <w:pPr>
        <w:tabs>
          <w:tab w:val="left" w:pos="2268"/>
        </w:tabs>
        <w:spacing w:after="0" w:line="276" w:lineRule="auto"/>
        <w:ind w:left="1134" w:firstLine="282"/>
        <w:rPr>
          <w:rFonts w:ascii="Oslo Sans Office" w:eastAsia="Oslo Sans Office" w:hAnsi="Oslo Sans Office" w:cs="Oslo Sans Office"/>
        </w:rPr>
      </w:pPr>
      <w:r w:rsidRPr="5B508368">
        <w:rPr>
          <w:rFonts w:ascii="Oslo Sans Office" w:eastAsia="Oslo Sans Office" w:hAnsi="Oslo Sans Office" w:cs="Oslo Sans Office"/>
          <w:color w:val="000000" w:themeColor="text1"/>
        </w:rPr>
        <w:t xml:space="preserve">Vedlegg 4 </w:t>
      </w:r>
      <w:r w:rsidR="00FC106E" w:rsidRPr="5B508368">
        <w:rPr>
          <w:rFonts w:ascii="Oslo Sans Office" w:eastAsia="Oslo Sans Office" w:hAnsi="Oslo Sans Office" w:cs="Oslo Sans Office"/>
          <w:color w:val="000000" w:themeColor="text1"/>
        </w:rPr>
        <w:t>Mal for referanser</w:t>
      </w:r>
    </w:p>
    <w:p w14:paraId="1932F589" w14:textId="40CD01FF" w:rsidR="003E3796" w:rsidRPr="00F86500" w:rsidRDefault="28A46519" w:rsidP="00F86500">
      <w:pPr>
        <w:spacing w:after="0" w:line="276" w:lineRule="auto"/>
        <w:ind w:left="708" w:firstLine="708"/>
        <w:rPr>
          <w:rFonts w:ascii="Oslo Sans Office" w:eastAsia="Oslo Sans Office" w:hAnsi="Oslo Sans Office" w:cs="Oslo Sans Office"/>
          <w:color w:val="00B0F0"/>
          <w:lang w:eastAsia="nb-NO"/>
        </w:rPr>
      </w:pPr>
      <w:r w:rsidRPr="5B0F7343">
        <w:rPr>
          <w:rFonts w:eastAsiaTheme="minorEastAsia"/>
          <w:color w:val="000000" w:themeColor="text1"/>
          <w:lang w:eastAsia="nb-NO"/>
        </w:rPr>
        <w:t xml:space="preserve">Vedlegg </w:t>
      </w:r>
      <w:r w:rsidR="1C859915" w:rsidRPr="00E434BD">
        <w:rPr>
          <w:rFonts w:eastAsiaTheme="minorEastAsia"/>
          <w:lang w:eastAsia="nb-NO"/>
        </w:rPr>
        <w:t>5</w:t>
      </w:r>
      <w:r w:rsidRPr="00E434BD">
        <w:rPr>
          <w:rFonts w:eastAsiaTheme="minorEastAsia"/>
          <w:lang w:eastAsia="nb-NO"/>
        </w:rPr>
        <w:t xml:space="preserve"> </w:t>
      </w:r>
      <w:r w:rsidR="00E434BD" w:rsidRPr="00E434BD">
        <w:rPr>
          <w:rFonts w:eastAsiaTheme="minorEastAsia"/>
          <w:lang w:eastAsia="nb-NO"/>
        </w:rPr>
        <w:t>Mal for CV</w:t>
      </w:r>
    </w:p>
    <w:p w14:paraId="45D2B1ED" w14:textId="77777777" w:rsidR="004F3C8F" w:rsidRPr="004F3C8F" w:rsidRDefault="004F3C8F" w:rsidP="004F3C8F">
      <w:pPr>
        <w:rPr>
          <w:rFonts w:ascii="Oslo Sans Office" w:eastAsia="Oslo Sans Office" w:hAnsi="Oslo Sans Office" w:cs="Oslo Sans Office"/>
          <w:szCs w:val="20"/>
          <w:lang w:eastAsia="nb-NO"/>
        </w:rPr>
      </w:pPr>
    </w:p>
    <w:p w14:paraId="38B713A5" w14:textId="3B5E7B0D" w:rsidR="00263107" w:rsidRDefault="004F3C8F" w:rsidP="00461537">
      <w:pPr>
        <w:spacing w:after="0" w:line="276" w:lineRule="auto"/>
        <w:ind w:left="708" w:firstLine="708"/>
        <w:rPr>
          <w:rFonts w:ascii="Oslo Sans Office" w:eastAsia="Oslo Sans Office" w:hAnsi="Oslo Sans Office" w:cs="Oslo Sans Office"/>
          <w:color w:val="000000"/>
          <w:szCs w:val="20"/>
          <w:lang w:eastAsia="nb-NO"/>
        </w:rPr>
      </w:pPr>
      <w:r w:rsidRPr="004F3C8F">
        <w:rPr>
          <w:rFonts w:ascii="Oslo Sans Office" w:eastAsia="Oslo Sans Office" w:hAnsi="Oslo Sans Office" w:cs="Oslo Sans Office"/>
          <w:szCs w:val="20"/>
          <w:lang w:eastAsia="nb-NO"/>
        </w:rPr>
        <w:t>DEL II:</w:t>
      </w:r>
      <w:r w:rsidRPr="004F3C8F">
        <w:rPr>
          <w:rFonts w:ascii="Oslo Sans Office" w:eastAsia="Calibri" w:hAnsi="Oslo Sans Office" w:cs="Times New Roman"/>
          <w:szCs w:val="20"/>
        </w:rPr>
        <w:t xml:space="preserve"> Oslo kommunes avtale for tjenester med tilhørende standard kontraktsvilkår</w:t>
      </w:r>
      <w:r w:rsidR="00E25567">
        <w:rPr>
          <w:rFonts w:ascii="Oslo Sans Office" w:eastAsia="Calibri" w:hAnsi="Oslo Sans Office" w:cs="Times New Roman"/>
          <w:szCs w:val="20"/>
        </w:rPr>
        <w:t xml:space="preserve"> og</w:t>
      </w:r>
      <w:r w:rsidR="00E25567" w:rsidRPr="00E25567">
        <w:t xml:space="preserve"> </w:t>
      </w:r>
      <w:r w:rsidR="00E25567">
        <w:t>Databehandleravtale (DBA)med bilag.</w:t>
      </w:r>
      <w:r w:rsidR="00580A66">
        <w:rPr>
          <w:rFonts w:ascii="Oslo Sans Office" w:eastAsia="Calibri" w:hAnsi="Oslo Sans Office" w:cs="Times New Roman"/>
          <w:szCs w:val="20"/>
        </w:rPr>
        <w:br/>
      </w:r>
      <w:r w:rsidR="00580A66">
        <w:rPr>
          <w:rFonts w:ascii="Oslo Sans Office" w:eastAsia="Oslo Sans Office" w:hAnsi="Oslo Sans Office" w:cs="Oslo Sans Office"/>
          <w:color w:val="000000"/>
          <w:szCs w:val="20"/>
          <w:lang w:eastAsia="nb-NO"/>
        </w:rPr>
        <w:t xml:space="preserve">             </w:t>
      </w:r>
      <w:r w:rsidR="000D229D" w:rsidRPr="00580A66">
        <w:rPr>
          <w:rFonts w:ascii="Oslo Sans Office" w:eastAsia="Oslo Sans Office" w:hAnsi="Oslo Sans Office" w:cs="Oslo Sans Office"/>
          <w:color w:val="000000"/>
          <w:szCs w:val="20"/>
          <w:lang w:eastAsia="nb-NO"/>
        </w:rPr>
        <w:t>Bilag 1</w:t>
      </w:r>
      <w:r w:rsidR="00263107">
        <w:rPr>
          <w:rFonts w:ascii="Oslo Sans Office" w:eastAsia="Oslo Sans Office" w:hAnsi="Oslo Sans Office" w:cs="Oslo Sans Office"/>
          <w:color w:val="000000"/>
          <w:szCs w:val="20"/>
          <w:lang w:eastAsia="nb-NO"/>
        </w:rPr>
        <w:t>a</w:t>
      </w:r>
      <w:r w:rsidR="000D229D" w:rsidRPr="00580A66">
        <w:rPr>
          <w:rFonts w:ascii="Oslo Sans Office" w:eastAsia="Oslo Sans Office" w:hAnsi="Oslo Sans Office" w:cs="Oslo Sans Office"/>
          <w:color w:val="000000"/>
          <w:szCs w:val="20"/>
          <w:lang w:eastAsia="nb-NO"/>
        </w:rPr>
        <w:t xml:space="preserve"> Oppdragsgivers kravspesifikasjon</w:t>
      </w:r>
      <w:r w:rsidR="00263107" w:rsidRPr="00263107">
        <w:rPr>
          <w:rFonts w:ascii="Oslo Sans Office" w:eastAsia="Oslo Sans Office" w:hAnsi="Oslo Sans Office" w:cs="Oslo Sans Office"/>
          <w:color w:val="000000"/>
          <w:szCs w:val="20"/>
          <w:lang w:eastAsia="nb-NO"/>
        </w:rPr>
        <w:t xml:space="preserve"> </w:t>
      </w:r>
      <w:r w:rsidR="00263107">
        <w:rPr>
          <w:rFonts w:ascii="Oslo Sans Office" w:eastAsia="Oslo Sans Office" w:hAnsi="Oslo Sans Office" w:cs="Oslo Sans Office"/>
          <w:color w:val="000000"/>
          <w:szCs w:val="20"/>
          <w:lang w:eastAsia="nb-NO"/>
        </w:rPr>
        <w:t>delkontrakt 1</w:t>
      </w:r>
    </w:p>
    <w:p w14:paraId="34D5245F" w14:textId="7B40DEB1" w:rsidR="00461537" w:rsidRDefault="00263107" w:rsidP="00461537">
      <w:pPr>
        <w:spacing w:after="0" w:line="276" w:lineRule="auto"/>
        <w:ind w:left="708" w:firstLine="708"/>
        <w:rPr>
          <w:rFonts w:ascii="Oslo Sans Office" w:eastAsia="Oslo Sans Office" w:hAnsi="Oslo Sans Office" w:cs="Oslo Sans Office"/>
          <w:color w:val="000000" w:themeColor="text1"/>
          <w:lang w:eastAsia="nb-NO"/>
        </w:rPr>
      </w:pPr>
      <w:r w:rsidRPr="00580A66">
        <w:rPr>
          <w:rFonts w:ascii="Oslo Sans Office" w:eastAsia="Oslo Sans Office" w:hAnsi="Oslo Sans Office" w:cs="Oslo Sans Office"/>
          <w:color w:val="000000"/>
          <w:szCs w:val="20"/>
          <w:lang w:eastAsia="nb-NO"/>
        </w:rPr>
        <w:t>Bilag 1</w:t>
      </w:r>
      <w:r>
        <w:rPr>
          <w:rFonts w:ascii="Oslo Sans Office" w:eastAsia="Oslo Sans Office" w:hAnsi="Oslo Sans Office" w:cs="Oslo Sans Office"/>
          <w:color w:val="000000"/>
          <w:szCs w:val="20"/>
          <w:lang w:eastAsia="nb-NO"/>
        </w:rPr>
        <w:t>b</w:t>
      </w:r>
      <w:r w:rsidRPr="00580A66">
        <w:rPr>
          <w:rFonts w:ascii="Oslo Sans Office" w:eastAsia="Oslo Sans Office" w:hAnsi="Oslo Sans Office" w:cs="Oslo Sans Office"/>
          <w:color w:val="000000"/>
          <w:szCs w:val="20"/>
          <w:lang w:eastAsia="nb-NO"/>
        </w:rPr>
        <w:t xml:space="preserve"> Oppdragsgivers kravspesifikasjon</w:t>
      </w:r>
      <w:r w:rsidRPr="00263107">
        <w:rPr>
          <w:rFonts w:ascii="Oslo Sans Office" w:eastAsia="Oslo Sans Office" w:hAnsi="Oslo Sans Office" w:cs="Oslo Sans Office"/>
          <w:color w:val="000000"/>
          <w:szCs w:val="20"/>
          <w:lang w:eastAsia="nb-NO"/>
        </w:rPr>
        <w:t xml:space="preserve"> </w:t>
      </w:r>
      <w:r>
        <w:rPr>
          <w:rFonts w:ascii="Oslo Sans Office" w:eastAsia="Oslo Sans Office" w:hAnsi="Oslo Sans Office" w:cs="Oslo Sans Office"/>
          <w:color w:val="000000"/>
          <w:szCs w:val="20"/>
          <w:lang w:eastAsia="nb-NO"/>
        </w:rPr>
        <w:t>delkontrakt 2</w:t>
      </w:r>
      <w:r w:rsidR="00461537">
        <w:rPr>
          <w:rFonts w:ascii="Oslo Sans Office" w:eastAsia="Oslo Sans Office" w:hAnsi="Oslo Sans Office" w:cs="Oslo Sans Office"/>
          <w:color w:val="000000"/>
          <w:szCs w:val="20"/>
          <w:lang w:eastAsia="nb-NO"/>
        </w:rPr>
        <w:br/>
        <w:t xml:space="preserve">             </w:t>
      </w:r>
      <w:r w:rsidR="000D229D" w:rsidRPr="00461537">
        <w:rPr>
          <w:rFonts w:ascii="Oslo Sans Office" w:eastAsia="Oslo Sans Office" w:hAnsi="Oslo Sans Office" w:cs="Oslo Sans Office"/>
          <w:color w:val="000000"/>
          <w:szCs w:val="20"/>
          <w:lang w:eastAsia="nb-NO"/>
        </w:rPr>
        <w:t>Bilag 2</w:t>
      </w:r>
      <w:r>
        <w:rPr>
          <w:rFonts w:ascii="Oslo Sans Office" w:eastAsia="Oslo Sans Office" w:hAnsi="Oslo Sans Office" w:cs="Oslo Sans Office"/>
          <w:color w:val="000000"/>
          <w:szCs w:val="20"/>
          <w:lang w:eastAsia="nb-NO"/>
        </w:rPr>
        <w:t>a</w:t>
      </w:r>
      <w:r w:rsidR="000D229D" w:rsidRPr="00461537">
        <w:rPr>
          <w:rFonts w:ascii="Oslo Sans Office" w:eastAsia="Oslo Sans Office" w:hAnsi="Oslo Sans Office" w:cs="Oslo Sans Office"/>
          <w:color w:val="000000"/>
          <w:szCs w:val="20"/>
          <w:lang w:eastAsia="nb-NO"/>
        </w:rPr>
        <w:t xml:space="preserve"> Leverandørens besvarelse av kravspesifikasjon</w:t>
      </w:r>
      <w:r>
        <w:rPr>
          <w:rFonts w:ascii="Oslo Sans Office" w:eastAsia="Oslo Sans Office" w:hAnsi="Oslo Sans Office" w:cs="Oslo Sans Office"/>
          <w:color w:val="000000"/>
          <w:szCs w:val="20"/>
          <w:lang w:eastAsia="nb-NO"/>
        </w:rPr>
        <w:t xml:space="preserve"> delkontrakt 1</w:t>
      </w:r>
      <w:r>
        <w:rPr>
          <w:rFonts w:ascii="Oslo Sans Office" w:eastAsia="Oslo Sans Office" w:hAnsi="Oslo Sans Office" w:cs="Oslo Sans Office"/>
          <w:color w:val="000000"/>
          <w:szCs w:val="20"/>
          <w:lang w:eastAsia="nb-NO"/>
        </w:rPr>
        <w:br/>
        <w:t xml:space="preserve">             </w:t>
      </w:r>
      <w:r w:rsidRPr="00461537">
        <w:rPr>
          <w:rFonts w:ascii="Oslo Sans Office" w:eastAsia="Oslo Sans Office" w:hAnsi="Oslo Sans Office" w:cs="Oslo Sans Office"/>
          <w:color w:val="000000"/>
          <w:szCs w:val="20"/>
          <w:lang w:eastAsia="nb-NO"/>
        </w:rPr>
        <w:t>Bilag 2</w:t>
      </w:r>
      <w:r>
        <w:rPr>
          <w:rFonts w:ascii="Oslo Sans Office" w:eastAsia="Oslo Sans Office" w:hAnsi="Oslo Sans Office" w:cs="Oslo Sans Office"/>
          <w:color w:val="000000"/>
          <w:szCs w:val="20"/>
          <w:lang w:eastAsia="nb-NO"/>
        </w:rPr>
        <w:t>a</w:t>
      </w:r>
      <w:r w:rsidRPr="00461537">
        <w:rPr>
          <w:rFonts w:ascii="Oslo Sans Office" w:eastAsia="Oslo Sans Office" w:hAnsi="Oslo Sans Office" w:cs="Oslo Sans Office"/>
          <w:color w:val="000000"/>
          <w:szCs w:val="20"/>
          <w:lang w:eastAsia="nb-NO"/>
        </w:rPr>
        <w:t xml:space="preserve"> Leverandørens besvarelse av kravspesifikasjon</w:t>
      </w:r>
      <w:r w:rsidRPr="00263107">
        <w:rPr>
          <w:rFonts w:ascii="Oslo Sans Office" w:eastAsia="Oslo Sans Office" w:hAnsi="Oslo Sans Office" w:cs="Oslo Sans Office"/>
          <w:color w:val="000000"/>
          <w:szCs w:val="20"/>
          <w:lang w:eastAsia="nb-NO"/>
        </w:rPr>
        <w:t xml:space="preserve"> </w:t>
      </w:r>
      <w:r>
        <w:rPr>
          <w:rFonts w:ascii="Oslo Sans Office" w:eastAsia="Oslo Sans Office" w:hAnsi="Oslo Sans Office" w:cs="Oslo Sans Office"/>
          <w:color w:val="000000"/>
          <w:szCs w:val="20"/>
          <w:lang w:eastAsia="nb-NO"/>
        </w:rPr>
        <w:t>delkontrakt 2</w:t>
      </w:r>
      <w:r w:rsidR="00461537">
        <w:rPr>
          <w:rFonts w:ascii="Oslo Sans Office" w:eastAsia="Oslo Sans Office" w:hAnsi="Oslo Sans Office" w:cs="Oslo Sans Office"/>
          <w:color w:val="000000"/>
          <w:szCs w:val="20"/>
          <w:lang w:eastAsia="nb-NO"/>
        </w:rPr>
        <w:br/>
        <w:t xml:space="preserve">             </w:t>
      </w:r>
      <w:r w:rsidR="00461537" w:rsidRPr="707A5FC3">
        <w:rPr>
          <w:rFonts w:ascii="Oslo Sans Office" w:eastAsia="Oslo Sans Office" w:hAnsi="Oslo Sans Office" w:cs="Oslo Sans Office"/>
          <w:color w:val="000000" w:themeColor="text1"/>
          <w:lang w:eastAsia="nb-NO"/>
        </w:rPr>
        <w:t>Bilag 3</w:t>
      </w:r>
      <w:r w:rsidR="008232FB">
        <w:rPr>
          <w:rFonts w:ascii="Oslo Sans Office" w:eastAsia="Oslo Sans Office" w:hAnsi="Oslo Sans Office" w:cs="Oslo Sans Office"/>
          <w:color w:val="000000" w:themeColor="text1"/>
          <w:lang w:eastAsia="nb-NO"/>
        </w:rPr>
        <w:t>a</w:t>
      </w:r>
      <w:r w:rsidR="00461537" w:rsidRPr="707A5FC3">
        <w:rPr>
          <w:rFonts w:ascii="Oslo Sans Office" w:eastAsia="Oslo Sans Office" w:hAnsi="Oslo Sans Office" w:cs="Oslo Sans Office"/>
          <w:color w:val="000000" w:themeColor="text1"/>
          <w:lang w:eastAsia="nb-NO"/>
        </w:rPr>
        <w:t xml:space="preserve"> Leverandørens besvarelse av prisskjema </w:t>
      </w:r>
    </w:p>
    <w:p w14:paraId="53B18D4E" w14:textId="0D2EC0B9" w:rsidR="008232FB" w:rsidRDefault="008232FB" w:rsidP="008232FB">
      <w:pPr>
        <w:spacing w:after="0" w:line="276" w:lineRule="auto"/>
        <w:rPr>
          <w:rFonts w:ascii="Oslo Sans Office" w:eastAsia="Oslo Sans Office" w:hAnsi="Oslo Sans Office" w:cs="Oslo Sans Office"/>
          <w:color w:val="000000"/>
          <w:lang w:eastAsia="nb-NO"/>
        </w:rPr>
      </w:pPr>
      <w:r>
        <w:rPr>
          <w:rFonts w:ascii="Oslo Sans Office" w:eastAsia="Oslo Sans Office" w:hAnsi="Oslo Sans Office" w:cs="Oslo Sans Office"/>
          <w:color w:val="000000" w:themeColor="text1"/>
          <w:lang w:eastAsia="nb-NO"/>
        </w:rPr>
        <w:t xml:space="preserve">                           </w:t>
      </w:r>
      <w:r w:rsidRPr="707A5FC3">
        <w:rPr>
          <w:rFonts w:ascii="Oslo Sans Office" w:eastAsia="Oslo Sans Office" w:hAnsi="Oslo Sans Office" w:cs="Oslo Sans Office"/>
          <w:color w:val="000000" w:themeColor="text1"/>
          <w:lang w:eastAsia="nb-NO"/>
        </w:rPr>
        <w:t>Bilag 3</w:t>
      </w:r>
      <w:r w:rsidR="00B94C6B">
        <w:rPr>
          <w:rFonts w:ascii="Oslo Sans Office" w:eastAsia="Oslo Sans Office" w:hAnsi="Oslo Sans Office" w:cs="Oslo Sans Office"/>
          <w:color w:val="000000" w:themeColor="text1"/>
          <w:lang w:eastAsia="nb-NO"/>
        </w:rPr>
        <w:t>b</w:t>
      </w:r>
      <w:r w:rsidRPr="707A5FC3">
        <w:rPr>
          <w:rFonts w:ascii="Oslo Sans Office" w:eastAsia="Oslo Sans Office" w:hAnsi="Oslo Sans Office" w:cs="Oslo Sans Office"/>
          <w:color w:val="000000" w:themeColor="text1"/>
          <w:lang w:eastAsia="nb-NO"/>
        </w:rPr>
        <w:t xml:space="preserve"> Leverandørens besvarelse av prisskjema</w:t>
      </w:r>
    </w:p>
    <w:p w14:paraId="290EF3CE" w14:textId="4CCC2BEE" w:rsidR="00461537" w:rsidRPr="001976E2" w:rsidRDefault="00D22710" w:rsidP="00B94C6B">
      <w:pPr>
        <w:spacing w:after="0" w:line="276" w:lineRule="auto"/>
        <w:rPr>
          <w:rFonts w:ascii="Oslo Sans Office" w:eastAsia="Oslo Sans Office" w:hAnsi="Oslo Sans Office" w:cs="Oslo Sans Office"/>
          <w:color w:val="000000" w:themeColor="text1"/>
          <w:szCs w:val="20"/>
          <w:lang w:eastAsia="nb-NO"/>
        </w:rPr>
      </w:pPr>
      <w:r>
        <w:rPr>
          <w:rFonts w:ascii="Oslo Sans Office" w:eastAsia="Oslo Sans Office" w:hAnsi="Oslo Sans Office" w:cs="Oslo Sans Office"/>
          <w:color w:val="000000" w:themeColor="text1"/>
          <w:szCs w:val="20"/>
          <w:lang w:eastAsia="nb-NO"/>
        </w:rPr>
        <w:t xml:space="preserve">                           </w:t>
      </w:r>
    </w:p>
    <w:p w14:paraId="34A981C8" w14:textId="072987CE" w:rsidR="000D229D" w:rsidRPr="00CF7C6F" w:rsidRDefault="000D229D" w:rsidP="00CF7C6F">
      <w:pPr>
        <w:rPr>
          <w:rFonts w:ascii="Oslo Sans Office" w:hAnsi="Oslo Sans Office" w:cs="Times New Roman"/>
          <w:i/>
        </w:rPr>
      </w:pPr>
    </w:p>
    <w:p w14:paraId="3F223BBA" w14:textId="565A4141" w:rsidR="000D229D" w:rsidRPr="00324682" w:rsidRDefault="5BA4FD56" w:rsidP="00324682">
      <w:pPr>
        <w:pStyle w:val="Overskrift2"/>
      </w:pPr>
      <w:bookmarkStart w:id="8" w:name="_Toc814226213"/>
      <w:bookmarkStart w:id="9" w:name="_Toc228190048"/>
      <w:r w:rsidRPr="00324682">
        <w:t>Tentativ fremdriftsplan for anskaffelsesprosessen</w:t>
      </w:r>
      <w:bookmarkEnd w:id="8"/>
      <w:bookmarkEnd w:id="9"/>
    </w:p>
    <w:p w14:paraId="5F4BE725" w14:textId="77777777" w:rsidR="000D229D" w:rsidRPr="001976E2" w:rsidRDefault="000D229D" w:rsidP="000D229D">
      <w:pPr>
        <w:tabs>
          <w:tab w:val="num" w:pos="216"/>
        </w:tabs>
        <w:spacing w:after="0" w:line="240" w:lineRule="auto"/>
        <w:rPr>
          <w:rFonts w:ascii="Oslo Sans Office" w:eastAsia="Oslo Sans Office" w:hAnsi="Oslo Sans Office" w:cs="Oslo Sans Office"/>
          <w:szCs w:val="20"/>
          <w:lang w:eastAsia="nb-NO"/>
        </w:rPr>
      </w:pPr>
    </w:p>
    <w:tbl>
      <w:tblPr>
        <w:tblpPr w:leftFromText="141" w:rightFromText="141" w:vertAnchor="text" w:horzAnchor="margin" w:tblpY="10"/>
        <w:tblW w:w="9176"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1696"/>
        <w:gridCol w:w="7480"/>
      </w:tblGrid>
      <w:tr w:rsidR="000D229D" w:rsidRPr="001976E2" w14:paraId="20A0D021" w14:textId="77777777" w:rsidTr="001F6289">
        <w:trPr>
          <w:trHeight w:val="70"/>
        </w:trPr>
        <w:tc>
          <w:tcPr>
            <w:tcW w:w="1696" w:type="dxa"/>
            <w:shd w:val="clear" w:color="auto" w:fill="13DAFF" w:themeFill="accent4" w:themeFillShade="BF"/>
            <w:noWrap/>
            <w:vAlign w:val="bottom"/>
          </w:tcPr>
          <w:p w14:paraId="7DEF5EF7" w14:textId="47367E25" w:rsidR="000D229D" w:rsidRPr="001976E2" w:rsidRDefault="00585B85" w:rsidP="000D229D">
            <w:pPr>
              <w:spacing w:after="0" w:line="240" w:lineRule="auto"/>
              <w:rPr>
                <w:rFonts w:ascii="Oslo Sans Office" w:eastAsia="Oslo Sans Office" w:hAnsi="Oslo Sans Office" w:cs="Oslo Sans Office"/>
                <w:b/>
                <w:bCs/>
                <w:szCs w:val="20"/>
                <w:lang w:eastAsia="nb-NO"/>
              </w:rPr>
            </w:pPr>
            <w:r>
              <w:rPr>
                <w:rFonts w:ascii="Oslo Sans Office" w:eastAsia="Oslo Sans Office" w:hAnsi="Oslo Sans Office" w:cs="Oslo Sans Office"/>
                <w:b/>
                <w:bCs/>
                <w:szCs w:val="20"/>
                <w:lang w:eastAsia="nb-NO"/>
              </w:rPr>
              <w:t>U</w:t>
            </w:r>
            <w:r w:rsidR="000D229D" w:rsidRPr="001976E2">
              <w:rPr>
                <w:rFonts w:ascii="Oslo Sans Office" w:eastAsia="Oslo Sans Office" w:hAnsi="Oslo Sans Office" w:cs="Oslo Sans Office"/>
                <w:b/>
                <w:bCs/>
                <w:szCs w:val="20"/>
                <w:lang w:eastAsia="nb-NO"/>
              </w:rPr>
              <w:t xml:space="preserve">ke </w:t>
            </w:r>
          </w:p>
        </w:tc>
        <w:tc>
          <w:tcPr>
            <w:tcW w:w="7480" w:type="dxa"/>
            <w:shd w:val="clear" w:color="auto" w:fill="13DAFF" w:themeFill="accent4" w:themeFillShade="BF"/>
            <w:noWrap/>
            <w:vAlign w:val="bottom"/>
          </w:tcPr>
          <w:p w14:paraId="631B127A" w14:textId="77777777" w:rsidR="000D229D" w:rsidRPr="001976E2" w:rsidRDefault="000D229D" w:rsidP="000D229D">
            <w:pPr>
              <w:spacing w:after="0" w:line="240" w:lineRule="auto"/>
              <w:rPr>
                <w:rFonts w:ascii="Oslo Sans Office" w:eastAsia="Oslo Sans Office" w:hAnsi="Oslo Sans Office" w:cs="Oslo Sans Office"/>
                <w:b/>
                <w:bCs/>
                <w:szCs w:val="20"/>
                <w:lang w:eastAsia="nb-NO"/>
              </w:rPr>
            </w:pPr>
            <w:r w:rsidRPr="001976E2">
              <w:rPr>
                <w:rFonts w:ascii="Oslo Sans Office" w:eastAsia="Oslo Sans Office" w:hAnsi="Oslo Sans Office" w:cs="Oslo Sans Office"/>
                <w:b/>
                <w:bCs/>
                <w:szCs w:val="20"/>
                <w:lang w:eastAsia="nb-NO"/>
              </w:rPr>
              <w:t>Aktivitet</w:t>
            </w:r>
          </w:p>
        </w:tc>
      </w:tr>
      <w:tr w:rsidR="000D229D" w:rsidRPr="001976E2" w14:paraId="00B201BC" w14:textId="77777777" w:rsidTr="4BC8B12F">
        <w:trPr>
          <w:trHeight w:val="249"/>
        </w:trPr>
        <w:tc>
          <w:tcPr>
            <w:tcW w:w="1696" w:type="dxa"/>
            <w:noWrap/>
            <w:vAlign w:val="bottom"/>
          </w:tcPr>
          <w:p w14:paraId="545D347D" w14:textId="647EAD02" w:rsidR="000D229D" w:rsidRPr="001976E2" w:rsidRDefault="00D56F59"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2</w:t>
            </w:r>
            <w:r w:rsidR="00E3762E">
              <w:rPr>
                <w:rFonts w:ascii="Oslo Sans Office" w:eastAsia="Oslo Sans Office" w:hAnsi="Oslo Sans Office" w:cs="Oslo Sans Office"/>
                <w:szCs w:val="20"/>
                <w:lang w:eastAsia="nb-NO"/>
              </w:rPr>
              <w:t>7</w:t>
            </w:r>
          </w:p>
        </w:tc>
        <w:tc>
          <w:tcPr>
            <w:tcW w:w="7480" w:type="dxa"/>
            <w:noWrap/>
            <w:vAlign w:val="bottom"/>
          </w:tcPr>
          <w:p w14:paraId="16B38996"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Kunngjøring av konkurranse</w:t>
            </w:r>
          </w:p>
        </w:tc>
      </w:tr>
      <w:tr w:rsidR="00944170" w:rsidRPr="001976E2" w14:paraId="1FA2E652" w14:textId="77777777" w:rsidTr="00D56F59">
        <w:trPr>
          <w:trHeight w:val="267"/>
        </w:trPr>
        <w:tc>
          <w:tcPr>
            <w:tcW w:w="1696" w:type="dxa"/>
            <w:noWrap/>
            <w:vAlign w:val="bottom"/>
          </w:tcPr>
          <w:p w14:paraId="36AE6121" w14:textId="29B21700" w:rsidR="00D56F59" w:rsidRPr="00154F4F" w:rsidRDefault="00D56F59" w:rsidP="000D229D">
            <w:pPr>
              <w:spacing w:after="0" w:line="240" w:lineRule="auto"/>
              <w:rPr>
                <w:rFonts w:ascii="Oslo Sans Office" w:eastAsia="Oslo Sans Office" w:hAnsi="Oslo Sans Office" w:cs="Oslo Sans Office"/>
                <w:color w:val="FF0000"/>
                <w:szCs w:val="20"/>
                <w:lang w:eastAsia="nb-NO"/>
              </w:rPr>
            </w:pPr>
            <w:r w:rsidRPr="00174286">
              <w:rPr>
                <w:rFonts w:ascii="Oslo Sans Office" w:eastAsia="Oslo Sans Office" w:hAnsi="Oslo Sans Office" w:cs="Oslo Sans Office"/>
                <w:szCs w:val="20"/>
                <w:lang w:eastAsia="nb-NO"/>
              </w:rPr>
              <w:t>34</w:t>
            </w:r>
          </w:p>
        </w:tc>
        <w:tc>
          <w:tcPr>
            <w:tcW w:w="7480" w:type="dxa"/>
            <w:noWrap/>
            <w:vAlign w:val="bottom"/>
          </w:tcPr>
          <w:p w14:paraId="5AD10468" w14:textId="22DB64A8" w:rsidR="00944170" w:rsidRPr="00154F4F" w:rsidRDefault="00944170" w:rsidP="4BC8B12F">
            <w:pPr>
              <w:spacing w:after="0" w:line="240" w:lineRule="auto"/>
              <w:rPr>
                <w:rFonts w:ascii="Oslo Sans Office" w:eastAsia="Oslo Sans Office" w:hAnsi="Oslo Sans Office" w:cs="Oslo Sans Office"/>
                <w:color w:val="FF0000"/>
                <w:szCs w:val="20"/>
                <w:lang w:eastAsia="nb-NO"/>
              </w:rPr>
            </w:pPr>
            <w:r w:rsidRPr="00154F4F">
              <w:rPr>
                <w:rFonts w:ascii="Oslo Sans Office" w:eastAsia="Oslo Sans Office" w:hAnsi="Oslo Sans Office" w:cs="Oslo Sans Office"/>
                <w:szCs w:val="20"/>
                <w:lang w:eastAsia="nb-NO"/>
              </w:rPr>
              <w:t xml:space="preserve">Tilbudsfrist </w:t>
            </w:r>
          </w:p>
        </w:tc>
      </w:tr>
      <w:tr w:rsidR="000D229D" w:rsidRPr="001976E2" w14:paraId="5D090FEA" w14:textId="77777777" w:rsidTr="4BC8B12F">
        <w:trPr>
          <w:trHeight w:val="249"/>
        </w:trPr>
        <w:tc>
          <w:tcPr>
            <w:tcW w:w="1696" w:type="dxa"/>
            <w:noWrap/>
            <w:vAlign w:val="bottom"/>
          </w:tcPr>
          <w:p w14:paraId="00DAFB13" w14:textId="3E8197B9" w:rsidR="000D229D" w:rsidRPr="001976E2" w:rsidRDefault="00D56F59"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34-36</w:t>
            </w:r>
          </w:p>
        </w:tc>
        <w:tc>
          <w:tcPr>
            <w:tcW w:w="7480" w:type="dxa"/>
            <w:noWrap/>
            <w:vAlign w:val="bottom"/>
          </w:tcPr>
          <w:p w14:paraId="6BDECA70"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Evaluering av kvalifikasjoner og tilbud, samt valg av tilbud</w:t>
            </w:r>
          </w:p>
        </w:tc>
      </w:tr>
      <w:tr w:rsidR="000D229D" w:rsidRPr="001976E2" w14:paraId="7C1A861B" w14:textId="77777777" w:rsidTr="4BC8B12F">
        <w:trPr>
          <w:trHeight w:val="249"/>
        </w:trPr>
        <w:tc>
          <w:tcPr>
            <w:tcW w:w="1696" w:type="dxa"/>
            <w:noWrap/>
            <w:vAlign w:val="bottom"/>
          </w:tcPr>
          <w:p w14:paraId="3FB478AC" w14:textId="27E0049B" w:rsidR="000D229D" w:rsidRPr="001976E2" w:rsidRDefault="00987276"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36</w:t>
            </w:r>
          </w:p>
        </w:tc>
        <w:tc>
          <w:tcPr>
            <w:tcW w:w="7480" w:type="dxa"/>
            <w:noWrap/>
            <w:vAlign w:val="bottom"/>
          </w:tcPr>
          <w:p w14:paraId="09863135"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Innhenting av skatteattest fra valgte leverandør</w:t>
            </w:r>
          </w:p>
        </w:tc>
      </w:tr>
      <w:tr w:rsidR="000D229D" w:rsidRPr="001976E2" w14:paraId="6DC78325" w14:textId="77777777" w:rsidTr="4BC8B12F">
        <w:trPr>
          <w:trHeight w:val="249"/>
        </w:trPr>
        <w:tc>
          <w:tcPr>
            <w:tcW w:w="1696" w:type="dxa"/>
            <w:noWrap/>
            <w:vAlign w:val="bottom"/>
          </w:tcPr>
          <w:p w14:paraId="2097C16E" w14:textId="7ACFC718" w:rsidR="000D229D" w:rsidRPr="001976E2" w:rsidRDefault="00987276"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37</w:t>
            </w:r>
          </w:p>
        </w:tc>
        <w:tc>
          <w:tcPr>
            <w:tcW w:w="7480" w:type="dxa"/>
            <w:noWrap/>
            <w:vAlign w:val="bottom"/>
          </w:tcPr>
          <w:p w14:paraId="78E46A1B"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Utsendelse av tildelingsbrev</w:t>
            </w:r>
          </w:p>
        </w:tc>
      </w:tr>
      <w:tr w:rsidR="000D229D" w:rsidRPr="001976E2" w14:paraId="10D49FEA" w14:textId="77777777" w:rsidTr="4BC8B12F">
        <w:trPr>
          <w:trHeight w:val="249"/>
        </w:trPr>
        <w:tc>
          <w:tcPr>
            <w:tcW w:w="1696" w:type="dxa"/>
            <w:noWrap/>
            <w:vAlign w:val="bottom"/>
          </w:tcPr>
          <w:p w14:paraId="19FF0DAB" w14:textId="300426DE" w:rsidR="000D229D" w:rsidRPr="001976E2" w:rsidRDefault="00987276"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37</w:t>
            </w:r>
          </w:p>
        </w:tc>
        <w:tc>
          <w:tcPr>
            <w:tcW w:w="7480" w:type="dxa"/>
            <w:noWrap/>
            <w:vAlign w:val="bottom"/>
          </w:tcPr>
          <w:p w14:paraId="68BC09E6" w14:textId="7A610B3B"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Karensperiode</w:t>
            </w:r>
          </w:p>
        </w:tc>
      </w:tr>
      <w:tr w:rsidR="000D229D" w:rsidRPr="001976E2" w14:paraId="13EDDD54" w14:textId="77777777" w:rsidTr="4BC8B12F">
        <w:trPr>
          <w:trHeight w:val="264"/>
        </w:trPr>
        <w:tc>
          <w:tcPr>
            <w:tcW w:w="1696" w:type="dxa"/>
            <w:noWrap/>
            <w:vAlign w:val="bottom"/>
          </w:tcPr>
          <w:p w14:paraId="480781F0" w14:textId="705C6C50" w:rsidR="000D229D" w:rsidRPr="001976E2" w:rsidRDefault="00987276"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38</w:t>
            </w:r>
          </w:p>
        </w:tc>
        <w:tc>
          <w:tcPr>
            <w:tcW w:w="7480" w:type="dxa"/>
            <w:noWrap/>
            <w:vAlign w:val="bottom"/>
          </w:tcPr>
          <w:p w14:paraId="6310BB49"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Kontraktsinngåelse</w:t>
            </w:r>
          </w:p>
        </w:tc>
      </w:tr>
      <w:tr w:rsidR="000D229D" w:rsidRPr="001976E2" w14:paraId="388C1BBA" w14:textId="77777777" w:rsidTr="4BC8B12F">
        <w:trPr>
          <w:trHeight w:val="264"/>
        </w:trPr>
        <w:tc>
          <w:tcPr>
            <w:tcW w:w="1696" w:type="dxa"/>
            <w:noWrap/>
            <w:vAlign w:val="bottom"/>
          </w:tcPr>
          <w:p w14:paraId="27509205" w14:textId="09C60380" w:rsidR="000D229D" w:rsidRPr="001976E2" w:rsidRDefault="00174286" w:rsidP="000D229D">
            <w:pPr>
              <w:spacing w:after="0" w:line="240" w:lineRule="auto"/>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38</w:t>
            </w:r>
          </w:p>
        </w:tc>
        <w:tc>
          <w:tcPr>
            <w:tcW w:w="7480" w:type="dxa"/>
            <w:noWrap/>
            <w:vAlign w:val="bottom"/>
          </w:tcPr>
          <w:p w14:paraId="58FE8DA0"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Oppstart av kontrakt</w:t>
            </w:r>
          </w:p>
        </w:tc>
      </w:tr>
    </w:tbl>
    <w:p w14:paraId="721077EC"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7CD59244"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406F9676" w14:textId="77777777" w:rsidR="00CE6A66" w:rsidRPr="001976E2" w:rsidRDefault="00CE6A66">
      <w:pPr>
        <w:spacing w:after="160" w:line="259" w:lineRule="auto"/>
        <w:rPr>
          <w:rFonts w:ascii="Oslo Sans Office" w:eastAsia="Oslo Sans Office" w:hAnsi="Oslo Sans Office" w:cs="Oslo Sans Office"/>
          <w:b/>
          <w:bCs/>
          <w:caps/>
          <w:color w:val="FFC000"/>
          <w:kern w:val="32"/>
          <w:sz w:val="22"/>
          <w:szCs w:val="24"/>
          <w:lang w:eastAsia="nb-NO"/>
        </w:rPr>
      </w:pPr>
      <w:bookmarkStart w:id="10" w:name="_Toc1204379758"/>
      <w:r w:rsidRPr="001976E2">
        <w:rPr>
          <w:sz w:val="16"/>
          <w:szCs w:val="18"/>
        </w:rPr>
        <w:br w:type="page"/>
      </w:r>
    </w:p>
    <w:p w14:paraId="28592C85" w14:textId="265C5D2F" w:rsidR="000D229D" w:rsidRPr="000D229D" w:rsidRDefault="5BA4FD56" w:rsidP="00BC2DB3">
      <w:pPr>
        <w:pStyle w:val="Overskrift1"/>
      </w:pPr>
      <w:bookmarkStart w:id="11" w:name="_Toc228190049"/>
      <w:r w:rsidRPr="008A5A1B">
        <w:rPr>
          <w:color w:val="002060"/>
        </w:rPr>
        <w:lastRenderedPageBreak/>
        <w:t>Kontrakt</w:t>
      </w:r>
      <w:bookmarkEnd w:id="10"/>
      <w:bookmarkEnd w:id="11"/>
    </w:p>
    <w:p w14:paraId="000DC0DD" w14:textId="77777777" w:rsidR="000D229D" w:rsidRPr="001976E2" w:rsidRDefault="5BA4FD56" w:rsidP="00324682">
      <w:pPr>
        <w:pStyle w:val="Overskrift2"/>
      </w:pPr>
      <w:bookmarkStart w:id="12" w:name="_Toc239453331"/>
      <w:bookmarkStart w:id="13" w:name="_Toc228190050"/>
      <w:r w:rsidRPr="001976E2">
        <w:t>Kontraktstype</w:t>
      </w:r>
      <w:bookmarkEnd w:id="12"/>
      <w:bookmarkEnd w:id="13"/>
    </w:p>
    <w:p w14:paraId="3C56D912" w14:textId="64B42A73" w:rsidR="00D84C75" w:rsidRPr="00F36FAD" w:rsidRDefault="00D84C75" w:rsidP="00F36FAD">
      <w:pPr>
        <w:rPr>
          <w:rFonts w:ascii="Oslo Sans Office" w:hAnsi="Oslo Sans Office" w:cs="Times New Roman"/>
          <w:i/>
          <w:color w:val="0070C0"/>
        </w:rPr>
      </w:pPr>
      <w:r w:rsidRPr="64188880">
        <w:t xml:space="preserve">Avtaleforholdet vil bli regulert </w:t>
      </w:r>
      <w:r w:rsidRPr="005E479D">
        <w:t xml:space="preserve">av </w:t>
      </w:r>
      <w:r w:rsidR="00010FED" w:rsidRPr="00010FED">
        <w:rPr>
          <w:rFonts w:ascii="Oslo Sans Office" w:eastAsia="Calibri" w:hAnsi="Oslo Sans Office" w:cs="Times New Roman"/>
          <w:szCs w:val="20"/>
        </w:rPr>
        <w:t>Oslo kommunes avtale for tjenester med tilhørende standard kontraktsvilkår</w:t>
      </w:r>
      <w:r w:rsidR="00F36FAD">
        <w:rPr>
          <w:rFonts w:ascii="Oslo Sans Office" w:eastAsia="Calibri" w:hAnsi="Oslo Sans Office" w:cs="Times New Roman"/>
          <w:szCs w:val="20"/>
        </w:rPr>
        <w:t xml:space="preserve"> og </w:t>
      </w:r>
      <w:r w:rsidRPr="005E479D">
        <w:t xml:space="preserve">bilag, jf. </w:t>
      </w:r>
      <w:r w:rsidRPr="00F16F86">
        <w:t xml:space="preserve">punkt 1.4. </w:t>
      </w:r>
      <w:r w:rsidR="00E25567">
        <w:t xml:space="preserve">Databehandleravtale (DBA)med bilag. </w:t>
      </w:r>
      <w:r w:rsidRPr="64188880">
        <w:t>Oppdragsgiver anbefaler leverandørene å sette seg grundig inn i kontrakten og bilagene.</w:t>
      </w:r>
    </w:p>
    <w:p w14:paraId="57718019" w14:textId="708B0C35" w:rsidR="0891E307" w:rsidRDefault="0891E307" w:rsidP="004A0CED">
      <w:pPr>
        <w:spacing w:after="0"/>
        <w:rPr>
          <w:lang w:eastAsia="nb-NO"/>
        </w:rPr>
      </w:pPr>
      <w:bookmarkStart w:id="14" w:name="_Toc1815493695"/>
    </w:p>
    <w:p w14:paraId="6641014D" w14:textId="77777777" w:rsidR="000D229D" w:rsidRPr="001976E2" w:rsidRDefault="5BA4FD56" w:rsidP="00324682">
      <w:pPr>
        <w:pStyle w:val="Overskrift2"/>
      </w:pPr>
      <w:bookmarkStart w:id="15" w:name="_Toc228190052"/>
      <w:r w:rsidRPr="001976E2">
        <w:t>Kontraktsperiode</w:t>
      </w:r>
      <w:bookmarkEnd w:id="14"/>
      <w:bookmarkEnd w:id="15"/>
    </w:p>
    <w:p w14:paraId="3F0A5340" w14:textId="48CB7016" w:rsidR="00E8031F" w:rsidRPr="00446FFA" w:rsidRDefault="00DF7E10" w:rsidP="002C0753">
      <w:pPr>
        <w:pStyle w:val="OsloSansStandard"/>
      </w:pPr>
      <w:r w:rsidRPr="1D4C5329">
        <w:t xml:space="preserve">Kontraktsperiode regnes fra </w:t>
      </w:r>
      <w:r w:rsidR="007E6F13" w:rsidRPr="004B2E72">
        <w:t>01.10.2026</w:t>
      </w:r>
      <w:r w:rsidR="3C03FB00" w:rsidRPr="004B2E72">
        <w:t xml:space="preserve"> </w:t>
      </w:r>
      <w:r w:rsidRPr="004B2E72">
        <w:t xml:space="preserve">til og med </w:t>
      </w:r>
      <w:r w:rsidR="004B2E72" w:rsidRPr="004B2E72">
        <w:t>30.09.2028.</w:t>
      </w:r>
      <w:r w:rsidRPr="004B2E72">
        <w:t xml:space="preserve"> </w:t>
      </w:r>
      <w:r w:rsidRPr="1D4C5329">
        <w:t xml:space="preserve">For avtalen gjelder opsjon for </w:t>
      </w:r>
      <w:r w:rsidR="0EB738A0" w:rsidRPr="4FE901C5">
        <w:t>O</w:t>
      </w:r>
      <w:r w:rsidRPr="4FE901C5">
        <w:t>ppdragsgiver</w:t>
      </w:r>
      <w:r w:rsidRPr="1D4C5329">
        <w:t xml:space="preserve"> til å forlenge avtalen for </w:t>
      </w:r>
      <w:r w:rsidRPr="00021A51">
        <w:t>inntil</w:t>
      </w:r>
      <w:r w:rsidR="00C137A5" w:rsidRPr="00021A51">
        <w:t xml:space="preserve"> </w:t>
      </w:r>
      <w:r w:rsidRPr="00021A51">
        <w:t>1+1</w:t>
      </w:r>
      <w:r w:rsidR="00021A51" w:rsidRPr="00021A51">
        <w:t>+</w:t>
      </w:r>
      <w:r w:rsidR="004B2E72" w:rsidRPr="00021A51">
        <w:t>1</w:t>
      </w:r>
      <w:r w:rsidRPr="00021A51">
        <w:t xml:space="preserve"> </w:t>
      </w:r>
      <w:r w:rsidRPr="1D4C5329">
        <w:t>år på uendrede vilkår. </w:t>
      </w:r>
      <w:bookmarkStart w:id="16" w:name="_Toc954635235"/>
    </w:p>
    <w:bookmarkEnd w:id="16"/>
    <w:p w14:paraId="0122559C" w14:textId="5222557D" w:rsidR="002127FA" w:rsidRPr="002502EF" w:rsidRDefault="002127FA" w:rsidP="00951AF9">
      <w:pPr>
        <w:pStyle w:val="Listeavsnitt"/>
        <w:spacing w:after="0" w:line="240" w:lineRule="auto"/>
        <w:ind w:left="1440"/>
        <w:rPr>
          <w:rFonts w:ascii="Times New Roman" w:eastAsia="Times New Roman" w:hAnsi="Times New Roman" w:cs="Times New Roman"/>
          <w:lang w:eastAsia="nb-NO"/>
        </w:rPr>
      </w:pPr>
    </w:p>
    <w:p w14:paraId="0F6FAB0C"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4A01B52A" w14:textId="77777777" w:rsidR="000D229D" w:rsidRPr="000D229D" w:rsidRDefault="000D229D" w:rsidP="000D229D">
      <w:pPr>
        <w:tabs>
          <w:tab w:val="num" w:pos="72"/>
        </w:tabs>
        <w:spacing w:after="0" w:line="240" w:lineRule="auto"/>
        <w:rPr>
          <w:rFonts w:ascii="Times New Roman" w:eastAsia="Times New Roman" w:hAnsi="Times New Roman" w:cs="Times New Roman"/>
          <w:sz w:val="24"/>
          <w:szCs w:val="24"/>
          <w:lang w:eastAsia="nb-NO"/>
        </w:rPr>
      </w:pPr>
    </w:p>
    <w:p w14:paraId="25BB7A62" w14:textId="77777777" w:rsidR="003C6A71" w:rsidRDefault="003C6A71">
      <w:pPr>
        <w:spacing w:after="160" w:line="259" w:lineRule="auto"/>
        <w:rPr>
          <w:rFonts w:ascii="Oslo Sans Office" w:eastAsia="Oslo Sans Office" w:hAnsi="Oslo Sans Office" w:cs="Oslo Sans Office"/>
          <w:b/>
          <w:bCs/>
          <w:caps/>
          <w:color w:val="FFC000"/>
          <w:kern w:val="32"/>
          <w:sz w:val="28"/>
          <w:szCs w:val="32"/>
          <w:lang w:eastAsia="nb-NO"/>
        </w:rPr>
      </w:pPr>
      <w:bookmarkStart w:id="17" w:name="_Toc1617352931"/>
      <w:r>
        <w:br w:type="page"/>
      </w:r>
    </w:p>
    <w:p w14:paraId="3E8FE2E0" w14:textId="3FD33C42" w:rsidR="000D229D" w:rsidRPr="001F6289" w:rsidRDefault="5BA4FD56" w:rsidP="00BC2DB3">
      <w:pPr>
        <w:pStyle w:val="Overskrift1"/>
        <w:rPr>
          <w:color w:val="002060"/>
        </w:rPr>
      </w:pPr>
      <w:bookmarkStart w:id="18" w:name="_Toc228190053"/>
      <w:r w:rsidRPr="001F6289">
        <w:rPr>
          <w:color w:val="002060"/>
        </w:rPr>
        <w:lastRenderedPageBreak/>
        <w:t>REGLER FOR GJENNOMFØRING AV KONKURRANSEN</w:t>
      </w:r>
      <w:bookmarkEnd w:id="17"/>
      <w:bookmarkEnd w:id="18"/>
    </w:p>
    <w:p w14:paraId="30FF8451" w14:textId="77777777" w:rsidR="000D229D" w:rsidRPr="001976E2" w:rsidRDefault="5BA4FD56" w:rsidP="00324682">
      <w:pPr>
        <w:pStyle w:val="Overskrift2"/>
      </w:pPr>
      <w:bookmarkStart w:id="19" w:name="_Toc1695100940"/>
      <w:bookmarkStart w:id="20" w:name="_Toc228190054"/>
      <w:r w:rsidRPr="001976E2">
        <w:t>Prosedyre</w:t>
      </w:r>
      <w:bookmarkEnd w:id="19"/>
      <w:bookmarkEnd w:id="20"/>
    </w:p>
    <w:p w14:paraId="441F629C" w14:textId="244D7CCD" w:rsidR="002502EF" w:rsidRDefault="000D229D" w:rsidP="002C0753">
      <w:pPr>
        <w:pStyle w:val="OsloSansStandard"/>
      </w:pPr>
      <w:r w:rsidRPr="001976E2">
        <w:t>Konkurransen gjennomføres i henhold til</w:t>
      </w:r>
      <w:r w:rsidR="002502EF">
        <w:t>:</w:t>
      </w:r>
    </w:p>
    <w:p w14:paraId="4EBCCC68" w14:textId="66143058" w:rsidR="002502EF" w:rsidRPr="002502EF" w:rsidRDefault="000D229D">
      <w:pPr>
        <w:pStyle w:val="OsloSansStandard"/>
        <w:numPr>
          <w:ilvl w:val="0"/>
          <w:numId w:val="7"/>
        </w:numPr>
      </w:pPr>
      <w:r w:rsidRPr="002502EF">
        <w:t xml:space="preserve">lov av 17. juni 2016 nr. 73 om offentlige anskaffelser (LOA) </w:t>
      </w:r>
    </w:p>
    <w:p w14:paraId="4C0211ED" w14:textId="43FD485D" w:rsidR="002502EF" w:rsidRPr="002502EF" w:rsidRDefault="000D229D">
      <w:pPr>
        <w:pStyle w:val="OsloSansStandard"/>
        <w:numPr>
          <w:ilvl w:val="0"/>
          <w:numId w:val="7"/>
        </w:numPr>
      </w:pPr>
      <w:r w:rsidRPr="002502EF">
        <w:t>forskrift om offentlige anskaffelser av 12. august 2016 nr. 974 (FOA) del I og III</w:t>
      </w:r>
    </w:p>
    <w:p w14:paraId="5583E234" w14:textId="1644DBDC" w:rsidR="000D229D" w:rsidRPr="002502EF" w:rsidRDefault="000D229D">
      <w:pPr>
        <w:pStyle w:val="OsloSansStandard"/>
        <w:numPr>
          <w:ilvl w:val="0"/>
          <w:numId w:val="7"/>
        </w:numPr>
      </w:pPr>
      <w:r w:rsidRPr="002502EF">
        <w:t>de bestemmelser som følger av dette konkurransegrunnlaget</w:t>
      </w:r>
    </w:p>
    <w:p w14:paraId="3F89C95F" w14:textId="77777777" w:rsidR="000D229D" w:rsidRPr="001976E2" w:rsidRDefault="000D229D" w:rsidP="002C0753">
      <w:pPr>
        <w:pStyle w:val="OsloSansStandard"/>
      </w:pPr>
    </w:p>
    <w:p w14:paraId="1B36DDD4" w14:textId="74EC8CFB" w:rsidR="004A0CED" w:rsidRPr="001976E2" w:rsidRDefault="000D229D" w:rsidP="002C0753">
      <w:pPr>
        <w:pStyle w:val="OsloSansStandard"/>
      </w:pPr>
      <w:r w:rsidRPr="001976E2">
        <w:t>Konkurransen gjennomføres som åpen anbudskonkurranse. Ved denne prosedyreformen kan alle interesserte leverandører levere tilbud. Forhandlinger er ikke tillatt.</w:t>
      </w:r>
    </w:p>
    <w:p w14:paraId="40D1BBD1" w14:textId="77777777" w:rsidR="000D229D" w:rsidRPr="001976E2" w:rsidRDefault="5BA4FD56" w:rsidP="00324682">
      <w:pPr>
        <w:pStyle w:val="Overskrift2"/>
      </w:pPr>
      <w:bookmarkStart w:id="21" w:name="_Toc201116208"/>
      <w:bookmarkStart w:id="22" w:name="_Toc529553854"/>
      <w:bookmarkStart w:id="23" w:name="_Toc228190056"/>
      <w:r w:rsidRPr="001976E2">
        <w:t>Tilbudsfrist</w:t>
      </w:r>
      <w:bookmarkEnd w:id="21"/>
      <w:bookmarkEnd w:id="22"/>
      <w:bookmarkEnd w:id="23"/>
    </w:p>
    <w:p w14:paraId="491F2495" w14:textId="07C5237E" w:rsidR="000D229D" w:rsidRPr="001976E2" w:rsidRDefault="000D229D" w:rsidP="002C0753">
      <w:pPr>
        <w:pStyle w:val="OsloSansStandard"/>
      </w:pPr>
      <w:r w:rsidRPr="001976E2">
        <w:t xml:space="preserve">Frist for innlevering av tilbud fremgår av </w:t>
      </w:r>
      <w:r w:rsidRPr="00CA2EA5">
        <w:t>Doffin/TED</w:t>
      </w:r>
      <w:r w:rsidRPr="001976E2">
        <w:t xml:space="preserve">. </w:t>
      </w:r>
      <w:bookmarkStart w:id="24" w:name="_Toc201116209"/>
    </w:p>
    <w:p w14:paraId="4ACB31EF"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p>
    <w:p w14:paraId="19172316" w14:textId="0B1E4502" w:rsidR="005A78AE" w:rsidRPr="001976E2" w:rsidRDefault="5BA4FD56" w:rsidP="5B0F7343">
      <w:pPr>
        <w:pStyle w:val="Overskrift2"/>
      </w:pPr>
      <w:bookmarkStart w:id="25" w:name="_Toc228190057"/>
      <w:bookmarkStart w:id="26" w:name="_Toc584431289"/>
      <w:r>
        <w:t>Innlevering av tilbud</w:t>
      </w:r>
      <w:bookmarkEnd w:id="25"/>
      <w:r>
        <w:t xml:space="preserve"> </w:t>
      </w:r>
      <w:bookmarkEnd w:id="24"/>
      <w:bookmarkEnd w:id="26"/>
    </w:p>
    <w:p w14:paraId="3FB24BF2" w14:textId="65222526" w:rsidR="005A78AE" w:rsidRPr="001976E2" w:rsidRDefault="005A78AE" w:rsidP="002C0753">
      <w:pPr>
        <w:pStyle w:val="OsloSansStandard"/>
        <w:rPr>
          <w:rFonts w:ascii="Times New Roman" w:eastAsia="Times New Roman" w:hAnsi="Times New Roman" w:cs="Times New Roman"/>
        </w:rPr>
      </w:pPr>
      <w:bookmarkStart w:id="27" w:name="_Toc201116210"/>
      <w:r>
        <w:t>Tilbudet skal leveres via KGV og skal være på</w:t>
      </w:r>
      <w:r w:rsidR="001B486C">
        <w:t xml:space="preserve"> </w:t>
      </w:r>
      <w:r w:rsidR="001B486C" w:rsidRPr="001B486C">
        <w:t xml:space="preserve">norsk. </w:t>
      </w:r>
      <w:r w:rsidR="007C4726">
        <w:t>Tilbudet skal være skriftlig og bindende i henhold til vedståelsesfrist</w:t>
      </w:r>
      <w:r w:rsidR="00066A6F">
        <w:t>en</w:t>
      </w:r>
      <w:r>
        <w:t>.</w:t>
      </w:r>
      <w:r w:rsidR="177F5D4F">
        <w:t xml:space="preserve"> </w:t>
      </w:r>
      <w:r w:rsidR="001B486C">
        <w:rPr>
          <w:rFonts w:ascii="Oslo Sans Office" w:eastAsia="Oslo Sans Office" w:hAnsi="Oslo Sans Office" w:cs="Oslo Sans Office"/>
          <w:i/>
          <w:iCs/>
          <w:color w:val="0070C0"/>
          <w:szCs w:val="20"/>
        </w:rPr>
        <w:t xml:space="preserve"> </w:t>
      </w:r>
    </w:p>
    <w:p w14:paraId="36184CA5" w14:textId="77777777" w:rsidR="005A78AE" w:rsidRPr="001976E2" w:rsidRDefault="005A78AE" w:rsidP="002C0753">
      <w:pPr>
        <w:pStyle w:val="OsloSansStandard"/>
      </w:pPr>
    </w:p>
    <w:p w14:paraId="62A52B16" w14:textId="582382FC" w:rsidR="52C0877D" w:rsidRPr="001B486C" w:rsidRDefault="005A78AE" w:rsidP="002C0753">
      <w:pPr>
        <w:pStyle w:val="OsloSansStandard"/>
      </w:pPr>
      <w:r w:rsidRPr="47D1CB65">
        <w:t>All kommunikasjon, herunder eventuelle spørsmål, skal skje gjennom</w:t>
      </w:r>
      <w:r>
        <w:t xml:space="preserve"> meldingsfunksjonen i KGV</w:t>
      </w:r>
      <w:r w:rsidRPr="47D1CB65">
        <w:t xml:space="preserve">. </w:t>
      </w:r>
      <w:bookmarkStart w:id="28" w:name="_Toc201116211"/>
      <w:bookmarkStart w:id="29" w:name="_Toc201116212"/>
      <w:bookmarkStart w:id="30" w:name="_Toc35635156"/>
      <w:bookmarkEnd w:id="27"/>
      <w:bookmarkEnd w:id="28"/>
    </w:p>
    <w:p w14:paraId="1DA6E35E" w14:textId="77777777" w:rsidR="00ED427E" w:rsidRPr="00ED427E" w:rsidRDefault="00ED427E" w:rsidP="00ED427E">
      <w:pPr>
        <w:spacing w:after="0" w:line="240" w:lineRule="auto"/>
        <w:rPr>
          <w:rFonts w:ascii="Oslo Sans Office" w:eastAsia="Oslo Sans Office" w:hAnsi="Oslo Sans Office" w:cs="Oslo Sans Office"/>
          <w:color w:val="0070C0"/>
          <w:lang w:eastAsia="nb-NO"/>
        </w:rPr>
      </w:pPr>
    </w:p>
    <w:p w14:paraId="71CD705D" w14:textId="2E866379" w:rsidR="000D229D" w:rsidRPr="001976E2" w:rsidRDefault="5BA4FD56" w:rsidP="00324682">
      <w:pPr>
        <w:pStyle w:val="Overskrift2"/>
      </w:pPr>
      <w:bookmarkStart w:id="31" w:name="_Toc228190059"/>
      <w:r w:rsidRPr="001976E2">
        <w:t>Deltilbud</w:t>
      </w:r>
      <w:bookmarkEnd w:id="29"/>
      <w:bookmarkEnd w:id="30"/>
      <w:bookmarkEnd w:id="31"/>
      <w:r w:rsidRPr="001976E2">
        <w:t xml:space="preserve"> </w:t>
      </w:r>
    </w:p>
    <w:p w14:paraId="7E36DBC6" w14:textId="77777777" w:rsidR="000D229D" w:rsidRPr="001976E2" w:rsidRDefault="000D229D" w:rsidP="004B77A6">
      <w:pPr>
        <w:pStyle w:val="OsloSansStandard"/>
      </w:pPr>
      <w:r w:rsidRPr="001976E2">
        <w:t>Det er anledning til å gi tilbud på deler av oppdraget, dvs. tilbud på følgende deler:</w:t>
      </w:r>
    </w:p>
    <w:p w14:paraId="199A2F12" w14:textId="33850506" w:rsidR="000D229D" w:rsidRPr="001976E2" w:rsidRDefault="004B77A6">
      <w:pPr>
        <w:pStyle w:val="OsloSansStandard"/>
        <w:numPr>
          <w:ilvl w:val="1"/>
          <w:numId w:val="8"/>
        </w:numPr>
      </w:pPr>
      <w:r>
        <w:t>Delkontrakt 1</w:t>
      </w:r>
    </w:p>
    <w:p w14:paraId="4B0C8DFF" w14:textId="3456B7D8" w:rsidR="000D229D" w:rsidRDefault="004B77A6">
      <w:pPr>
        <w:pStyle w:val="OsloSansStandard"/>
        <w:numPr>
          <w:ilvl w:val="1"/>
          <w:numId w:val="8"/>
        </w:numPr>
      </w:pPr>
      <w:r>
        <w:t>Delkontrakt 2</w:t>
      </w:r>
    </w:p>
    <w:p w14:paraId="5A0D801B" w14:textId="77777777" w:rsidR="00ED3775" w:rsidRDefault="00ED3775" w:rsidP="00ED3775">
      <w:r>
        <w:t xml:space="preserve">Tilbudene vil evalueres som selvstendige deltilbud i konkurransen. </w:t>
      </w:r>
    </w:p>
    <w:p w14:paraId="6E983FAB" w14:textId="77777777" w:rsidR="00ED3775" w:rsidRPr="001976E2" w:rsidRDefault="00ED3775" w:rsidP="00ED3775">
      <w:pPr>
        <w:pStyle w:val="OsloSansStandard"/>
      </w:pPr>
    </w:p>
    <w:p w14:paraId="1A737948" w14:textId="3147EFB6" w:rsidR="000D229D" w:rsidRPr="004B77A6" w:rsidRDefault="5BA4FD56" w:rsidP="004B77A6">
      <w:pPr>
        <w:pStyle w:val="Overskrift2"/>
      </w:pPr>
      <w:bookmarkStart w:id="32" w:name="_Toc201116213"/>
      <w:bookmarkStart w:id="33" w:name="_Toc1859251831"/>
      <w:bookmarkStart w:id="34" w:name="_Toc228190060"/>
      <w:r w:rsidRPr="001976E2">
        <w:t xml:space="preserve">Alternative </w:t>
      </w:r>
      <w:r w:rsidRPr="17693AC6">
        <w:t xml:space="preserve">og </w:t>
      </w:r>
      <w:r w:rsidR="798E3B79" w:rsidRPr="17693AC6">
        <w:t xml:space="preserve">parallelle </w:t>
      </w:r>
      <w:r w:rsidRPr="001976E2">
        <w:t>tilbud</w:t>
      </w:r>
      <w:bookmarkEnd w:id="32"/>
      <w:bookmarkEnd w:id="33"/>
      <w:bookmarkEnd w:id="34"/>
    </w:p>
    <w:p w14:paraId="7DB3ADE5" w14:textId="77777777" w:rsidR="004B77A6" w:rsidRDefault="000D229D">
      <w:pPr>
        <w:pStyle w:val="OsloSansStandard"/>
        <w:numPr>
          <w:ilvl w:val="0"/>
          <w:numId w:val="9"/>
        </w:numPr>
      </w:pPr>
      <w:r w:rsidRPr="001976E2">
        <w:t>Det er ikke adgang til å gi alternative tilbud.</w:t>
      </w:r>
    </w:p>
    <w:p w14:paraId="73777929" w14:textId="71232C44" w:rsidR="00ED3775" w:rsidRPr="00D546B8" w:rsidRDefault="0CDEE540" w:rsidP="00ED3775">
      <w:pPr>
        <w:pStyle w:val="OsloSansStandard"/>
        <w:numPr>
          <w:ilvl w:val="0"/>
          <w:numId w:val="9"/>
        </w:numPr>
      </w:pPr>
      <w:r w:rsidRPr="004B77A6">
        <w:rPr>
          <w:color w:val="000000" w:themeColor="text1"/>
        </w:rPr>
        <w:t>Det er adgang til å gi parallelle tilbud</w:t>
      </w:r>
    </w:p>
    <w:p w14:paraId="661DA37C" w14:textId="30564CE5" w:rsidR="000D229D" w:rsidRPr="008519C8" w:rsidRDefault="5BA4FD56" w:rsidP="00324682">
      <w:pPr>
        <w:pStyle w:val="Overskrift2"/>
      </w:pPr>
      <w:bookmarkStart w:id="35" w:name="_Toc10439572"/>
      <w:bookmarkStart w:id="36" w:name="_Toc228190061"/>
      <w:r w:rsidRPr="008519C8">
        <w:t>Opplysningsplikt</w:t>
      </w:r>
      <w:bookmarkEnd w:id="35"/>
      <w:bookmarkEnd w:id="36"/>
    </w:p>
    <w:p w14:paraId="363FCE6A" w14:textId="07F288F4" w:rsidR="00960B59" w:rsidRPr="008519C8" w:rsidRDefault="000D229D" w:rsidP="002C0753">
      <w:pPr>
        <w:pStyle w:val="OsloSansStandard"/>
      </w:pPr>
      <w:r w:rsidRPr="3C1D4C1A">
        <w:t>Oppdragsgiver vil gi skriftlig melding med en kort begrunnelse dersom leverandør eller tilbud avvises eller konkurransen avlyses.</w:t>
      </w:r>
    </w:p>
    <w:p w14:paraId="50804DF9" w14:textId="77777777" w:rsidR="000D229D" w:rsidRPr="008519C8" w:rsidRDefault="5BA4FD56" w:rsidP="00324682">
      <w:pPr>
        <w:pStyle w:val="Overskrift2"/>
      </w:pPr>
      <w:bookmarkStart w:id="37" w:name="_Toc659162691"/>
      <w:bookmarkStart w:id="38" w:name="_Toc228190062"/>
      <w:r w:rsidRPr="008519C8">
        <w:lastRenderedPageBreak/>
        <w:t>Taushetsplikt</w:t>
      </w:r>
      <w:bookmarkEnd w:id="37"/>
      <w:bookmarkEnd w:id="38"/>
    </w:p>
    <w:p w14:paraId="653C36C7" w14:textId="77777777" w:rsidR="000D229D" w:rsidRPr="008519C8" w:rsidRDefault="000D229D" w:rsidP="002C0753">
      <w:pPr>
        <w:pStyle w:val="OsloSansStandard"/>
      </w:pPr>
      <w:r w:rsidRPr="008519C8">
        <w:t>Oppdragsgiver og dennes ansatte plikter å hindre at andre får adgang eller kjennskap til opplysninger om tekniske innretninger og fremgangsmåter eller drifts- og forretningsforhold det vil være av konkurransemessig betydning å hemmeligholde, jf. forvaltningsloven § 13.</w:t>
      </w:r>
    </w:p>
    <w:p w14:paraId="520E4AA8" w14:textId="77777777" w:rsidR="000D229D" w:rsidRPr="008519C8" w:rsidRDefault="000D229D" w:rsidP="002C0753">
      <w:pPr>
        <w:pStyle w:val="OsloSansStandard"/>
      </w:pPr>
    </w:p>
    <w:p w14:paraId="0952EB1F" w14:textId="5D046D2C" w:rsidR="000D229D" w:rsidRPr="008519C8" w:rsidRDefault="5BA4FD56" w:rsidP="002C0753">
      <w:pPr>
        <w:pStyle w:val="OsloSansStandard"/>
      </w:pPr>
      <w:r w:rsidRPr="008519C8">
        <w:t>Det forutsettes at leverandør som leverer tilbud i konkurransen ved dette også samtykker i at medlemmer av bydelsutvalget kan gis innsyn i eventuelle avtaler leverandøren inngår med den respektive bydel. Eventuelt innsyn i taushetsbelagte opplysninger vil bli avgitt i lukket møte, der de som gis innsyn har underskrevet taushetserklæring i forhold til forvaltningslovens bestemmelser om taushetsbelagte opplysninger.</w:t>
      </w:r>
      <w:r w:rsidR="00A54E67" w:rsidRPr="008519C8">
        <w:t xml:space="preserve"> </w:t>
      </w:r>
    </w:p>
    <w:p w14:paraId="4D12C0CE" w14:textId="77777777" w:rsidR="000D229D" w:rsidRPr="008519C8" w:rsidRDefault="5BA4FD56" w:rsidP="00324682">
      <w:pPr>
        <w:pStyle w:val="Overskrift2"/>
      </w:pPr>
      <w:bookmarkStart w:id="39" w:name="_Toc1434728330"/>
      <w:bookmarkStart w:id="40" w:name="_Toc228190063"/>
      <w:r w:rsidRPr="008519C8">
        <w:t>Offentlighet</w:t>
      </w:r>
      <w:bookmarkEnd w:id="39"/>
      <w:bookmarkEnd w:id="40"/>
    </w:p>
    <w:p w14:paraId="637B6FAF" w14:textId="082E0ABD" w:rsidR="000D229D" w:rsidRPr="008519C8" w:rsidRDefault="000D229D" w:rsidP="002C0753">
      <w:pPr>
        <w:pStyle w:val="OsloSansStandard"/>
      </w:pPr>
      <w:r w:rsidRPr="008519C8">
        <w:t>Leverandørene bes levere en utgave av tilbudet hvor det som leverandøren mener er forretningshemmeligheter er sladdet. Ved begjæring om innsyn, skal Oppdragsgiver uavhengig av dette vurdere hvorvidt opplysningene er av en slik art at Oppdragsgiver plikter å unnta de fra offentlighet.</w:t>
      </w:r>
    </w:p>
    <w:p w14:paraId="1178660B" w14:textId="77777777" w:rsidR="000D229D" w:rsidRPr="008519C8" w:rsidRDefault="000D229D" w:rsidP="002C0753">
      <w:pPr>
        <w:pStyle w:val="OsloSansStandard"/>
      </w:pPr>
    </w:p>
    <w:p w14:paraId="52EF62D3" w14:textId="7AB894B1" w:rsidR="000D229D" w:rsidRPr="008519C8" w:rsidRDefault="5BA4FD56" w:rsidP="002C0753">
      <w:pPr>
        <w:pStyle w:val="OsloSansStandard"/>
      </w:pPr>
      <w:r w:rsidRPr="008519C8">
        <w:t xml:space="preserve">Oppdragsgiver henviser til </w:t>
      </w:r>
      <w:r w:rsidRPr="004D345C">
        <w:t xml:space="preserve">vedlegg </w:t>
      </w:r>
      <w:r w:rsidR="00EC0654" w:rsidRPr="004D345C">
        <w:t>1</w:t>
      </w:r>
      <w:r w:rsidR="004D345C">
        <w:t xml:space="preserve"> </w:t>
      </w:r>
      <w:r w:rsidRPr="004D345C">
        <w:t xml:space="preserve">for </w:t>
      </w:r>
      <w:r w:rsidRPr="008519C8">
        <w:t xml:space="preserve">nærmere veiledning om sladding av tilbud. </w:t>
      </w:r>
    </w:p>
    <w:p w14:paraId="44AF26A6" w14:textId="77777777" w:rsidR="000D229D" w:rsidRPr="000D229D" w:rsidRDefault="5BA4FD56" w:rsidP="00324682">
      <w:pPr>
        <w:pStyle w:val="Overskrift2"/>
      </w:pPr>
      <w:bookmarkStart w:id="41" w:name="_Toc629272977"/>
      <w:bookmarkStart w:id="42" w:name="_Toc228190064"/>
      <w:r w:rsidRPr="008519C8">
        <w:t>Personopplysninger</w:t>
      </w:r>
      <w:bookmarkEnd w:id="41"/>
      <w:bookmarkEnd w:id="42"/>
      <w:r w:rsidRPr="008519C8">
        <w:t xml:space="preserve">   </w:t>
      </w:r>
    </w:p>
    <w:p w14:paraId="0E6A7AA9" w14:textId="74E7E82E" w:rsidR="000D229D" w:rsidRPr="008519C8" w:rsidRDefault="000D229D" w:rsidP="002C0753">
      <w:pPr>
        <w:pStyle w:val="OsloSansStandard"/>
      </w:pPr>
      <w:r w:rsidRPr="008519C8">
        <w:t xml:space="preserve">Dersom personopplysninger, for eksempel navn på tilbudte ressurser, CVer eller liknende, leveres inn som en del av tilbudet/forespørselen blir </w:t>
      </w:r>
      <w:r w:rsidR="00D87441">
        <w:t>O</w:t>
      </w:r>
      <w:r w:rsidRPr="008519C8">
        <w:t xml:space="preserve">ppdragsgiver å anse som behandlingsansvarlig for disse opplysningene etter mottak. Personopplysningene vil kun benyttes i forbindelse med gjennomføring av anskaffelsen og eventuelt i kontraktsoppfølgingen dersom leverandøren tildeles kontrakt. </w:t>
      </w:r>
    </w:p>
    <w:p w14:paraId="25F05C65" w14:textId="77777777" w:rsidR="000D229D" w:rsidRPr="008519C8" w:rsidRDefault="000D229D" w:rsidP="002C0753">
      <w:pPr>
        <w:pStyle w:val="OsloSansStandard"/>
      </w:pPr>
    </w:p>
    <w:p w14:paraId="0CE5EB8B" w14:textId="34DA8186" w:rsidR="00D01404" w:rsidRPr="00960B59" w:rsidRDefault="000D229D" w:rsidP="002C0753">
      <w:pPr>
        <w:pStyle w:val="OsloSansStandard"/>
      </w:pPr>
      <w:r w:rsidRPr="0511EC6E">
        <w:t xml:space="preserve">Som offentlig virksomhet er </w:t>
      </w:r>
      <w:r w:rsidR="5F261C69" w:rsidRPr="0511EC6E">
        <w:t>O</w:t>
      </w:r>
      <w:r w:rsidRPr="0511EC6E">
        <w:t xml:space="preserve">ppdragsgiver forpliktet til å holde arkiv, jf. arkivloven § 6. Arkivplikten innebærer at opplysninger ikke kan tilintetgjøres uten at det foreligger hjemmel for kassasjon i eller i medhold av arkivloven. GDPR innebærer at arkivlovens regler om bevaring vil gå foran retten til sletting, jf. GDPR art. 17. Det gjøres oppmerksom på at personopplysninger som leveres inn som en del av tilbudet vil arkiveres i samsvar med gjeldende regler. </w:t>
      </w:r>
    </w:p>
    <w:p w14:paraId="7836202C" w14:textId="77777777" w:rsidR="000D229D" w:rsidRPr="004C2079" w:rsidRDefault="5BA4FD56" w:rsidP="00324682">
      <w:pPr>
        <w:pStyle w:val="Overskrift2"/>
      </w:pPr>
      <w:bookmarkStart w:id="43" w:name="_Toc201116218"/>
      <w:bookmarkStart w:id="44" w:name="_Toc1433956923"/>
      <w:bookmarkStart w:id="45" w:name="_Toc228190065"/>
      <w:r w:rsidRPr="004C2079">
        <w:t>Avvik</w:t>
      </w:r>
      <w:bookmarkEnd w:id="43"/>
      <w:bookmarkEnd w:id="44"/>
      <w:bookmarkEnd w:id="45"/>
    </w:p>
    <w:p w14:paraId="4F7D27ED" w14:textId="77777777" w:rsidR="000D229D" w:rsidRPr="004C2079" w:rsidRDefault="000D229D" w:rsidP="002C0753">
      <w:pPr>
        <w:pStyle w:val="OsloSansStandard"/>
        <w:rPr>
          <w:b/>
          <w:bCs/>
        </w:rPr>
      </w:pPr>
      <w:r w:rsidRPr="004C2079">
        <w:t>Det er ikke anledning til å ha vesentlige avvik fra anskaffelsesdokumentene. Tilbud som inneholder slike vesentlige avvik vil bli avvist.</w:t>
      </w:r>
    </w:p>
    <w:p w14:paraId="0F719754" w14:textId="77777777" w:rsidR="000D229D" w:rsidRPr="004C2079" w:rsidRDefault="000D229D" w:rsidP="002C0753">
      <w:pPr>
        <w:pStyle w:val="OsloSansStandard"/>
      </w:pPr>
    </w:p>
    <w:p w14:paraId="13C71808" w14:textId="7F6D269C" w:rsidR="000D229D" w:rsidRPr="004C2079" w:rsidRDefault="000D229D" w:rsidP="002C0753">
      <w:pPr>
        <w:pStyle w:val="OsloSansStandard"/>
      </w:pPr>
      <w:r w:rsidRPr="0511EC6E">
        <w:t xml:space="preserve">Andre avvik skal være presise og entydige, slik at </w:t>
      </w:r>
      <w:r w:rsidR="004C497C">
        <w:t>O</w:t>
      </w:r>
      <w:r w:rsidRPr="0511EC6E">
        <w:t>ppdragsgiver kan vurdere og prise disse uten kontakt med leverandøren. Avvik skal klart fremgå av</w:t>
      </w:r>
      <w:r w:rsidRPr="0511EC6E">
        <w:rPr>
          <w:i/>
        </w:rPr>
        <w:t xml:space="preserve"> </w:t>
      </w:r>
      <w:r w:rsidRPr="0511EC6E">
        <w:t>tilbudsbrevet med henvisning til hvor i tilbudet avvik framkommer (sidetall og punktnummer).</w:t>
      </w:r>
    </w:p>
    <w:p w14:paraId="57F1AC51" w14:textId="77777777" w:rsidR="000D229D" w:rsidRPr="004C2079" w:rsidRDefault="000D229D" w:rsidP="002C0753">
      <w:pPr>
        <w:pStyle w:val="OsloSansStandard"/>
      </w:pPr>
    </w:p>
    <w:p w14:paraId="3E490A5B" w14:textId="61977329" w:rsidR="00B802D8" w:rsidRPr="00960B59" w:rsidRDefault="000D229D" w:rsidP="002C0753">
      <w:pPr>
        <w:pStyle w:val="OsloSansStandard"/>
      </w:pPr>
      <w:r w:rsidRPr="0511EC6E">
        <w:t>Leverandørens henvisning til standardiserte leveringsvilkår eller lignende vil bli betraktet som avvik fra anskaffelsesdokumentene dersom de avviker fra foreliggende konkurranse- eller kontraktbestemmelser.</w:t>
      </w:r>
    </w:p>
    <w:p w14:paraId="12CE0540" w14:textId="77777777" w:rsidR="000D229D" w:rsidRPr="004C2079" w:rsidRDefault="5BA4FD56" w:rsidP="00324682">
      <w:pPr>
        <w:pStyle w:val="Overskrift2"/>
      </w:pPr>
      <w:bookmarkStart w:id="46" w:name="_Toc1157414981"/>
      <w:bookmarkStart w:id="47" w:name="_Toc228190066"/>
      <w:r w:rsidRPr="004C2079">
        <w:t>Rettelser, suppleringer eller endring av konkurransegrunnlaget</w:t>
      </w:r>
      <w:bookmarkEnd w:id="46"/>
      <w:bookmarkEnd w:id="47"/>
    </w:p>
    <w:p w14:paraId="2964AC96" w14:textId="29FF4E5C" w:rsidR="00B802D8" w:rsidRPr="007D0AB5" w:rsidRDefault="000D229D" w:rsidP="002C0753">
      <w:pPr>
        <w:pStyle w:val="OsloSansStandard"/>
      </w:pPr>
      <w:r w:rsidRPr="004C2079">
        <w:t xml:space="preserve">Innen tilbudsfristens utløp har </w:t>
      </w:r>
      <w:r w:rsidR="00022750">
        <w:t>O</w:t>
      </w:r>
      <w:r w:rsidRPr="004C2079">
        <w:t>ppdragsgiver rett til å foreta rettelser, suppleringer eller endringer av konkurransegrunnlaget som ikke er av vesentlig karakter.</w:t>
      </w:r>
      <w:r w:rsidRPr="004C2079">
        <w:rPr>
          <w:b/>
          <w:bCs/>
        </w:rPr>
        <w:t xml:space="preserve"> </w:t>
      </w:r>
      <w:r w:rsidRPr="004C2079">
        <w:t>Eventuelle rettelser, suppleringer eller endringer vil kunngjøres gjennom KGV.</w:t>
      </w:r>
    </w:p>
    <w:p w14:paraId="5EE0C9D8" w14:textId="5B941B8B" w:rsidR="00C13898" w:rsidRPr="000D229D" w:rsidRDefault="5BA4FD56" w:rsidP="002C0753">
      <w:pPr>
        <w:pStyle w:val="Overskrift2"/>
      </w:pPr>
      <w:bookmarkStart w:id="48" w:name="_Toc1508796402"/>
      <w:bookmarkStart w:id="49" w:name="_Toc228190067"/>
      <w:r w:rsidRPr="007D0AB5">
        <w:t>Tilleggsopplysninger</w:t>
      </w:r>
      <w:bookmarkEnd w:id="48"/>
      <w:bookmarkEnd w:id="49"/>
    </w:p>
    <w:p w14:paraId="0805B30D" w14:textId="69EA9A3B" w:rsidR="000D229D" w:rsidRPr="00714CA4" w:rsidRDefault="000D229D" w:rsidP="00714CA4">
      <w:pPr>
        <w:pStyle w:val="OsloSansStandard"/>
      </w:pPr>
      <w:r w:rsidRPr="00714CA4">
        <w:t>Dersom leverandøren finner at konkurransegrunnlaget ikke gir tilstrekkelig veiledning, kan det skriftlig bes om tilleggsopplysninger gjennom meldingsfunksjonen i KGV.</w:t>
      </w:r>
    </w:p>
    <w:p w14:paraId="5DB2A03C" w14:textId="77777777" w:rsidR="000D229D" w:rsidRPr="00714CA4" w:rsidRDefault="000D229D" w:rsidP="00714CA4">
      <w:pPr>
        <w:pStyle w:val="OsloSansStandard"/>
      </w:pPr>
    </w:p>
    <w:p w14:paraId="28BA0593" w14:textId="77777777" w:rsidR="000D229D" w:rsidRPr="00714CA4" w:rsidRDefault="000D229D" w:rsidP="00714CA4">
      <w:pPr>
        <w:pStyle w:val="OsloSansStandard"/>
      </w:pPr>
      <w:r w:rsidRPr="00714CA4">
        <w:t>Dersom det oppdages feil i konkurransegrunnlaget, bes det om at dette formidles skriftlig gjennom meldingsfunksjonen i KGV.</w:t>
      </w:r>
    </w:p>
    <w:p w14:paraId="0374A1D6" w14:textId="77777777" w:rsidR="000D229D" w:rsidRPr="00714CA4" w:rsidRDefault="000D229D" w:rsidP="00714CA4">
      <w:pPr>
        <w:pStyle w:val="OsloSansStandard"/>
      </w:pPr>
    </w:p>
    <w:p w14:paraId="60E45D35" w14:textId="3014692C" w:rsidR="000D229D" w:rsidRPr="00714CA4" w:rsidRDefault="000D229D" w:rsidP="00714CA4">
      <w:pPr>
        <w:pStyle w:val="OsloSansStandard"/>
      </w:pPr>
      <w:r w:rsidRPr="00714CA4">
        <w:t xml:space="preserve">Det oppfordres om at spørsmål til konkurransegrunnlaget rettes til </w:t>
      </w:r>
      <w:r w:rsidR="00FD752A" w:rsidRPr="00714CA4">
        <w:t>O</w:t>
      </w:r>
      <w:r w:rsidRPr="00714CA4">
        <w:t>ppdragsgiver senest 8 dager før utløpet av tilbudsfristen.</w:t>
      </w:r>
    </w:p>
    <w:p w14:paraId="6B761D17" w14:textId="5A9D64C9" w:rsidR="00B52B96" w:rsidRPr="00714CA4" w:rsidRDefault="00B52B96" w:rsidP="00714CA4">
      <w:pPr>
        <w:pStyle w:val="OsloSansStandard"/>
      </w:pPr>
      <w:bookmarkStart w:id="50" w:name="_Toc984219491"/>
      <w:r w:rsidRPr="00A02D8E">
        <w:rPr>
          <w:sz w:val="16"/>
          <w:szCs w:val="18"/>
        </w:rPr>
        <w:br w:type="page"/>
      </w:r>
    </w:p>
    <w:p w14:paraId="04CB06F5" w14:textId="207CB69B" w:rsidR="000D229D" w:rsidRPr="00335617" w:rsidRDefault="5BA4FD56" w:rsidP="004364C2">
      <w:pPr>
        <w:pStyle w:val="Overskrift1"/>
        <w:rPr>
          <w:color w:val="002060"/>
        </w:rPr>
      </w:pPr>
      <w:bookmarkStart w:id="51" w:name="_Toc228190069"/>
      <w:r w:rsidRPr="00335617">
        <w:rPr>
          <w:color w:val="002060"/>
        </w:rPr>
        <w:lastRenderedPageBreak/>
        <w:t>KRAV TIL LEVERANDØRENE</w:t>
      </w:r>
      <w:bookmarkEnd w:id="50"/>
      <w:bookmarkEnd w:id="51"/>
    </w:p>
    <w:p w14:paraId="7BD69A80" w14:textId="77777777" w:rsidR="000D229D" w:rsidRPr="00A02D8E" w:rsidRDefault="5BA4FD56" w:rsidP="00324682">
      <w:pPr>
        <w:pStyle w:val="Overskrift2"/>
      </w:pPr>
      <w:bookmarkStart w:id="52" w:name="_Toc354835679"/>
      <w:bookmarkStart w:id="53" w:name="_Toc228190070"/>
      <w:r w:rsidRPr="05527C73">
        <w:t>Generelt om kvalifikasjonskrav</w:t>
      </w:r>
      <w:bookmarkEnd w:id="52"/>
      <w:bookmarkEnd w:id="53"/>
    </w:p>
    <w:p w14:paraId="18F5C393" w14:textId="3F51D894" w:rsidR="00195C30" w:rsidRPr="00A02D8E" w:rsidRDefault="00695668" w:rsidP="00714CA4">
      <w:pPr>
        <w:pStyle w:val="OsloSansStandard"/>
      </w:pPr>
      <w:r w:rsidRPr="707A5FC3">
        <w:t xml:space="preserve">Leverandørens kvalifikasjoner vil bli vurdert ut ifra besvarelse av det europeiske egenerklæringsskjema (ESPD) </w:t>
      </w:r>
      <w:r w:rsidR="00195C30" w:rsidRPr="707A5FC3">
        <w:t>og dokumentasjon på fastsatte kvalifikasjonskrav.</w:t>
      </w:r>
      <w:r w:rsidR="00BF3304" w:rsidRPr="707A5FC3">
        <w:t xml:space="preserve"> Feltene i ESPD er integrert i KGV.</w:t>
      </w:r>
    </w:p>
    <w:p w14:paraId="5745B1BF" w14:textId="77777777" w:rsidR="00195C30" w:rsidRDefault="00195C30" w:rsidP="00714CA4">
      <w:pPr>
        <w:pStyle w:val="OsloSansStandard"/>
      </w:pPr>
    </w:p>
    <w:p w14:paraId="6F4B817E" w14:textId="45EEB8CA" w:rsidR="00B46A93" w:rsidRPr="00A02D8E" w:rsidRDefault="00B46A93" w:rsidP="00714CA4">
      <w:pPr>
        <w:pStyle w:val="OsloSansStandard"/>
        <w:rPr>
          <w:rFonts w:ascii="Times New Roman" w:eastAsia="Times New Roman" w:hAnsi="Times New Roman" w:cs="Times New Roman"/>
          <w:color w:val="0070C0"/>
          <w:szCs w:val="20"/>
        </w:rPr>
      </w:pPr>
      <w:r w:rsidRPr="00103962">
        <w:rPr>
          <w:szCs w:val="20"/>
        </w:rPr>
        <w:t>Se</w:t>
      </w:r>
      <w:r w:rsidR="00171069">
        <w:rPr>
          <w:szCs w:val="20"/>
        </w:rPr>
        <w:t xml:space="preserve"> punkt 4.2 og</w:t>
      </w:r>
      <w:r w:rsidRPr="00103962">
        <w:rPr>
          <w:szCs w:val="20"/>
        </w:rPr>
        <w:t xml:space="preserve"> KGV for nærmere beskrivelse av kvalifikasjonskravene.</w:t>
      </w:r>
    </w:p>
    <w:p w14:paraId="5508E15F" w14:textId="0F81DD6C" w:rsidR="2813FBCE" w:rsidRDefault="2813FBCE" w:rsidP="00714CA4">
      <w:pPr>
        <w:pStyle w:val="OsloSansStandard"/>
        <w:rPr>
          <w:color w:val="0070C0"/>
        </w:rPr>
      </w:pPr>
    </w:p>
    <w:p w14:paraId="7BB15EE5" w14:textId="762F08A4" w:rsidR="000D229D" w:rsidRPr="000D229D" w:rsidRDefault="5BA4FD56" w:rsidP="00D24362">
      <w:pPr>
        <w:pStyle w:val="OsloSansStandard"/>
      </w:pPr>
      <w:r w:rsidRPr="6DDF08EC">
        <w:t xml:space="preserve">Dersom leverandøren støtter seg på andre foretaks kapasitet for å oppfylle kvalifikasjonskravene, må de andre foretakene samtidig </w:t>
      </w:r>
      <w:r w:rsidR="2E118C77" w:rsidRPr="6DDF08EC">
        <w:t>besvare sitt eget ESPD</w:t>
      </w:r>
      <w:r w:rsidRPr="6DDF08EC">
        <w:t xml:space="preserve"> og eventuell tilhørende dokumentasjon på oppfyllelse av kvalifikasjonskrav. I tillegg skal det vedlegges forpliktelseserklæring (vedlegg</w:t>
      </w:r>
      <w:r w:rsidRPr="000835C1">
        <w:t xml:space="preserve"> </w:t>
      </w:r>
      <w:r w:rsidR="1CEF6F16" w:rsidRPr="000835C1">
        <w:t>2</w:t>
      </w:r>
      <w:r w:rsidRPr="6DDF08EC">
        <w:t>) fra disse andre foretakene om at leverandøren har rådighet over de nødvendige ressursene.</w:t>
      </w:r>
    </w:p>
    <w:p w14:paraId="4BBAC207" w14:textId="2F34E333" w:rsidR="009169CA" w:rsidRPr="003A2E1E" w:rsidRDefault="5BA4FD56" w:rsidP="00324682">
      <w:pPr>
        <w:pStyle w:val="Overskrift2"/>
      </w:pPr>
      <w:bookmarkStart w:id="54" w:name="_Toc179547654"/>
      <w:bookmarkStart w:id="55" w:name="_Toc228190071"/>
      <w:r w:rsidRPr="00A02D8E">
        <w:t>Kvalifikasjonskrav</w:t>
      </w:r>
      <w:bookmarkEnd w:id="54"/>
      <w:bookmarkEnd w:id="55"/>
    </w:p>
    <w:p w14:paraId="4F0B2F67" w14:textId="77777777" w:rsidR="000D229D" w:rsidRPr="00A02D8E" w:rsidRDefault="5BA4FD56" w:rsidP="007576DB">
      <w:pPr>
        <w:pStyle w:val="Overskrift3"/>
      </w:pPr>
      <w:bookmarkStart w:id="56" w:name="_Toc1067778741"/>
      <w:bookmarkStart w:id="57" w:name="_Toc228190072"/>
      <w:r w:rsidRPr="00A02D8E">
        <w:t>Krav knyttet til leverandørens registrering, autorisasjoner mv.</w:t>
      </w:r>
      <w:bookmarkEnd w:id="56"/>
      <w:bookmarkEnd w:id="57"/>
    </w:p>
    <w:tbl>
      <w:tblPr>
        <w:tblStyle w:val="Tabellrutenett2"/>
        <w:tblW w:w="0" w:type="auto"/>
        <w:tblLayout w:type="fixed"/>
        <w:tblLook w:val="06A0" w:firstRow="1" w:lastRow="0" w:firstColumn="1" w:lastColumn="0" w:noHBand="1" w:noVBand="1"/>
      </w:tblPr>
      <w:tblGrid>
        <w:gridCol w:w="4530"/>
        <w:gridCol w:w="4530"/>
      </w:tblGrid>
      <w:tr w:rsidR="000D229D" w:rsidRPr="000D229D" w14:paraId="4B38F920" w14:textId="77777777" w:rsidTr="001916F1">
        <w:trPr>
          <w:trHeight w:val="300"/>
        </w:trPr>
        <w:tc>
          <w:tcPr>
            <w:tcW w:w="4530" w:type="dxa"/>
            <w:shd w:val="clear" w:color="auto" w:fill="13DAFF" w:themeFill="accent4" w:themeFillShade="BF"/>
          </w:tcPr>
          <w:p w14:paraId="7B2653C9" w14:textId="77777777" w:rsidR="000D229D" w:rsidRPr="00A02D8E" w:rsidRDefault="000D229D" w:rsidP="000D229D">
            <w:pPr>
              <w:spacing w:after="0" w:line="240" w:lineRule="auto"/>
              <w:rPr>
                <w:rFonts w:ascii="Oslo Sans Office" w:eastAsia="Oslo Sans Office" w:hAnsi="Oslo Sans Office" w:cs="Oslo Sans Office"/>
                <w:b/>
                <w:bCs/>
              </w:rPr>
            </w:pPr>
            <w:r w:rsidRPr="00A02D8E">
              <w:rPr>
                <w:rFonts w:ascii="Oslo Sans Office" w:eastAsia="Oslo Sans Office" w:hAnsi="Oslo Sans Office" w:cs="Oslo Sans Office"/>
                <w:b/>
                <w:bCs/>
              </w:rPr>
              <w:t>Krav</w:t>
            </w:r>
          </w:p>
        </w:tc>
        <w:tc>
          <w:tcPr>
            <w:tcW w:w="4530" w:type="dxa"/>
            <w:shd w:val="clear" w:color="auto" w:fill="13DAFF" w:themeFill="accent4" w:themeFillShade="BF"/>
          </w:tcPr>
          <w:p w14:paraId="08695044" w14:textId="77777777" w:rsidR="000D229D" w:rsidRPr="00A02D8E" w:rsidRDefault="000D229D" w:rsidP="000D229D">
            <w:pPr>
              <w:spacing w:after="0" w:line="240" w:lineRule="auto"/>
              <w:rPr>
                <w:rFonts w:ascii="Oslo Sans Office" w:eastAsia="Oslo Sans Office" w:hAnsi="Oslo Sans Office" w:cs="Oslo Sans Office"/>
                <w:b/>
                <w:bCs/>
              </w:rPr>
            </w:pPr>
            <w:r w:rsidRPr="00A02D8E">
              <w:rPr>
                <w:rFonts w:ascii="Oslo Sans Office" w:eastAsia="Oslo Sans Office" w:hAnsi="Oslo Sans Office" w:cs="Oslo Sans Office"/>
                <w:b/>
                <w:bCs/>
              </w:rPr>
              <w:t>Dokumentasjonskrav</w:t>
            </w:r>
          </w:p>
        </w:tc>
      </w:tr>
      <w:tr w:rsidR="000D229D" w:rsidRPr="000D229D" w14:paraId="240ECB29" w14:textId="77777777" w:rsidTr="00991F0D">
        <w:trPr>
          <w:trHeight w:val="300"/>
        </w:trPr>
        <w:tc>
          <w:tcPr>
            <w:tcW w:w="4530" w:type="dxa"/>
          </w:tcPr>
          <w:p w14:paraId="63BA11D8"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Leverandøren skal være et lovlig etablert foretak</w:t>
            </w:r>
          </w:p>
        </w:tc>
        <w:tc>
          <w:tcPr>
            <w:tcW w:w="4530" w:type="dxa"/>
          </w:tcPr>
          <w:p w14:paraId="744B87C6"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Norske selskapet: Firmaattest</w:t>
            </w:r>
          </w:p>
          <w:p w14:paraId="10A49DE2" w14:textId="77777777" w:rsidR="000D229D" w:rsidRPr="00A02D8E" w:rsidRDefault="000D229D" w:rsidP="000D229D">
            <w:pPr>
              <w:spacing w:after="0" w:line="240" w:lineRule="auto"/>
              <w:rPr>
                <w:rFonts w:ascii="Oslo Sans Office" w:eastAsia="Oslo Sans Office" w:hAnsi="Oslo Sans Office" w:cs="Oslo Sans Office"/>
              </w:rPr>
            </w:pPr>
          </w:p>
          <w:p w14:paraId="1649B0C2" w14:textId="77777777" w:rsidR="000D229D" w:rsidRPr="00A02D8E" w:rsidRDefault="000D229D" w:rsidP="000D229D">
            <w:pPr>
              <w:spacing w:after="0" w:line="240" w:lineRule="auto"/>
              <w:rPr>
                <w:rFonts w:ascii="Oslo Sans Office" w:eastAsia="Oslo Sans Office" w:hAnsi="Oslo Sans Office" w:cs="Oslo Sans Office"/>
              </w:rPr>
            </w:pPr>
            <w:r w:rsidRPr="00A02D8E">
              <w:rPr>
                <w:rFonts w:ascii="Oslo Sans Office" w:eastAsia="Oslo Sans Office" w:hAnsi="Oslo Sans Office" w:cs="Oslo Sans Office"/>
              </w:rPr>
              <w:t xml:space="preserve">Utenlandske selskaper: Godtgjørelse på at selskapet er registrert i bransjeregister eller foretaksregister som foreskrevet i lovgivningen i det land hvor leverandøren er etablert. </w:t>
            </w:r>
          </w:p>
        </w:tc>
      </w:tr>
    </w:tbl>
    <w:p w14:paraId="66949EB6" w14:textId="77777777" w:rsidR="000D229D" w:rsidRPr="000D229D" w:rsidRDefault="000D229D" w:rsidP="000D229D">
      <w:pPr>
        <w:spacing w:after="0" w:line="240" w:lineRule="auto"/>
        <w:rPr>
          <w:rFonts w:ascii="Oslo Sans Office" w:eastAsia="Oslo Sans Office" w:hAnsi="Oslo Sans Office" w:cs="Oslo Sans Office"/>
          <w:sz w:val="24"/>
          <w:szCs w:val="24"/>
          <w:lang w:eastAsia="nb-NO"/>
        </w:rPr>
      </w:pPr>
    </w:p>
    <w:p w14:paraId="2EC5C441" w14:textId="476CE5CA" w:rsidR="00AA7659" w:rsidRPr="00FC414B" w:rsidRDefault="5BA4FD56" w:rsidP="00D24362">
      <w:pPr>
        <w:pStyle w:val="Overskrift3"/>
      </w:pPr>
      <w:bookmarkStart w:id="58" w:name="_Toc607482690"/>
      <w:bookmarkStart w:id="59" w:name="_Toc228190073"/>
      <w:r w:rsidRPr="00FC414B">
        <w:t>Krav knyttet til leverandørens økonomiske og finansielle kapasitet</w:t>
      </w:r>
      <w:bookmarkEnd w:id="58"/>
      <w:bookmarkEnd w:id="59"/>
    </w:p>
    <w:tbl>
      <w:tblPr>
        <w:tblStyle w:val="Tabellrutenett2"/>
        <w:tblW w:w="0" w:type="auto"/>
        <w:tblLayout w:type="fixed"/>
        <w:tblLook w:val="06A0" w:firstRow="1" w:lastRow="0" w:firstColumn="1" w:lastColumn="0" w:noHBand="1" w:noVBand="1"/>
      </w:tblPr>
      <w:tblGrid>
        <w:gridCol w:w="4530"/>
        <w:gridCol w:w="4530"/>
      </w:tblGrid>
      <w:tr w:rsidR="000D229D" w:rsidRPr="00FC414B" w14:paraId="1B13E2AE" w14:textId="77777777" w:rsidTr="57E021D7">
        <w:trPr>
          <w:trHeight w:val="300"/>
        </w:trPr>
        <w:tc>
          <w:tcPr>
            <w:tcW w:w="4530" w:type="dxa"/>
            <w:shd w:val="clear" w:color="auto" w:fill="13DAFF" w:themeFill="accent4" w:themeFillShade="BF"/>
          </w:tcPr>
          <w:p w14:paraId="67DA1C66"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Krav</w:t>
            </w:r>
          </w:p>
        </w:tc>
        <w:tc>
          <w:tcPr>
            <w:tcW w:w="4530" w:type="dxa"/>
            <w:shd w:val="clear" w:color="auto" w:fill="13DAFF" w:themeFill="accent4" w:themeFillShade="BF"/>
          </w:tcPr>
          <w:p w14:paraId="35806E4A"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Dokumentasjonskrav</w:t>
            </w:r>
          </w:p>
        </w:tc>
      </w:tr>
      <w:tr w:rsidR="000D229D" w:rsidRPr="00FC414B" w14:paraId="631AACCE" w14:textId="77777777" w:rsidTr="57E021D7">
        <w:trPr>
          <w:trHeight w:val="300"/>
        </w:trPr>
        <w:tc>
          <w:tcPr>
            <w:tcW w:w="4530" w:type="dxa"/>
          </w:tcPr>
          <w:p w14:paraId="689CF51C" w14:textId="77777777" w:rsidR="00B117DD" w:rsidRPr="00C56790" w:rsidRDefault="000D229D" w:rsidP="00B117DD">
            <w:pPr>
              <w:spacing w:after="0" w:line="240" w:lineRule="auto"/>
              <w:rPr>
                <w:rFonts w:asciiTheme="minorHAnsi" w:hAnsiTheme="minorHAnsi"/>
              </w:rPr>
            </w:pPr>
            <w:r w:rsidRPr="57E021D7">
              <w:rPr>
                <w:rFonts w:ascii="Oslo Sans Office" w:eastAsia="Oslo Sans Office" w:hAnsi="Oslo Sans Office" w:cs="Oslo Sans Office"/>
              </w:rPr>
              <w:t>Leverandøren skal ha</w:t>
            </w:r>
            <w:r w:rsidR="10609453" w:rsidRPr="57E021D7">
              <w:rPr>
                <w:rFonts w:ascii="Oslo Sans Office" w:eastAsia="Oslo Sans Office" w:hAnsi="Oslo Sans Office" w:cs="Oslo Sans Office"/>
              </w:rPr>
              <w:t xml:space="preserve"> </w:t>
            </w:r>
            <w:r w:rsidR="10609453" w:rsidRPr="00AE3DFE">
              <w:rPr>
                <w:rFonts w:ascii="Oslo Sans Office" w:eastAsia="Oslo Sans Office" w:hAnsi="Oslo Sans Office" w:cs="Oslo Sans Office"/>
                <w:sz w:val="19"/>
                <w:szCs w:val="19"/>
              </w:rPr>
              <w:t>tilstrekkelig</w:t>
            </w:r>
            <w:r w:rsidR="00AE3DFE" w:rsidRPr="00AE3DFE">
              <w:rPr>
                <w:rFonts w:ascii="Oslo Sans Office" w:eastAsia="Oslo Sans Office" w:hAnsi="Oslo Sans Office" w:cs="Oslo Sans Office"/>
                <w:sz w:val="19"/>
                <w:szCs w:val="19"/>
              </w:rPr>
              <w:t xml:space="preserve"> </w:t>
            </w:r>
            <w:r w:rsidRPr="00AE3DFE">
              <w:rPr>
                <w:rFonts w:ascii="Oslo Sans Office" w:eastAsia="Oslo Sans Office" w:hAnsi="Oslo Sans Office" w:cs="Oslo Sans Office"/>
              </w:rPr>
              <w:t xml:space="preserve">økonomisk </w:t>
            </w:r>
            <w:r w:rsidRPr="57E021D7">
              <w:rPr>
                <w:rFonts w:ascii="Oslo Sans Office" w:eastAsia="Oslo Sans Office" w:hAnsi="Oslo Sans Office" w:cs="Oslo Sans Office"/>
              </w:rPr>
              <w:t xml:space="preserve">og finansiell kapasitet til å kunne oppfylle kontrakten. </w:t>
            </w:r>
            <w:r w:rsidR="00B117DD" w:rsidRPr="00C56790">
              <w:rPr>
                <w:rFonts w:asciiTheme="minorHAnsi" w:hAnsiTheme="minorHAnsi"/>
              </w:rPr>
              <w:t>Det er et krav at Leverandøren er kredittverdig uten sikkerhet</w:t>
            </w:r>
            <w:r w:rsidR="00B117DD">
              <w:t>.</w:t>
            </w:r>
          </w:p>
          <w:p w14:paraId="47F7F308" w14:textId="6874297B" w:rsidR="000D229D" w:rsidRPr="00FC414B" w:rsidRDefault="000D229D" w:rsidP="57E021D7">
            <w:pPr>
              <w:spacing w:after="0" w:line="240" w:lineRule="auto"/>
              <w:rPr>
                <w:rFonts w:ascii="Oslo Sans Office" w:eastAsia="Oslo Sans Office" w:hAnsi="Oslo Sans Office" w:cs="Oslo Sans Office"/>
              </w:rPr>
            </w:pPr>
          </w:p>
        </w:tc>
        <w:tc>
          <w:tcPr>
            <w:tcW w:w="4530" w:type="dxa"/>
          </w:tcPr>
          <w:p w14:paraId="0E335A44" w14:textId="2D3F3906" w:rsidR="000D229D" w:rsidRPr="00FC414B" w:rsidRDefault="5BA4FD56"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 xml:space="preserve"> Oppdragsgiver </w:t>
            </w:r>
            <w:r w:rsidR="00BC280E">
              <w:rPr>
                <w:rFonts w:ascii="Oslo Sans Office" w:eastAsia="Oslo Sans Office" w:hAnsi="Oslo Sans Office" w:cs="Oslo Sans Office"/>
              </w:rPr>
              <w:t>vil</w:t>
            </w:r>
            <w:r w:rsidRPr="00FC414B">
              <w:rPr>
                <w:rFonts w:ascii="Oslo Sans Office" w:eastAsia="Oslo Sans Office" w:hAnsi="Oslo Sans Office" w:cs="Oslo Sans Office"/>
              </w:rPr>
              <w:t xml:space="preserve"> innhente kredittvurdering på eget initiativ.</w:t>
            </w:r>
          </w:p>
        </w:tc>
      </w:tr>
    </w:tbl>
    <w:p w14:paraId="4FF757F8" w14:textId="6697B39F" w:rsidR="000D229D" w:rsidRDefault="000D229D" w:rsidP="00D24362">
      <w:pPr>
        <w:pStyle w:val="OsloSansStandard"/>
      </w:pPr>
      <w:r w:rsidRPr="00FC414B">
        <w:t xml:space="preserve">Dersom leverandøren har saklig grunn (f. eks nystartet bedrift) til ikke å fremlegge den dokumentasjonen </w:t>
      </w:r>
      <w:r w:rsidR="001C1056">
        <w:t>O</w:t>
      </w:r>
      <w:r w:rsidRPr="00FC414B">
        <w:t xml:space="preserve">ppdragsgiver har krevd kan han dokumentere sin økonomiske og finansielle kapasitet med ethvert annet dokument som </w:t>
      </w:r>
      <w:r w:rsidR="001C1056">
        <w:t>O</w:t>
      </w:r>
      <w:r w:rsidRPr="00FC414B">
        <w:t>ppdragsgiver anser egnet.</w:t>
      </w:r>
    </w:p>
    <w:p w14:paraId="37BBEBEB" w14:textId="77777777" w:rsidR="00AE3DFE" w:rsidRPr="00D24362" w:rsidRDefault="00AE3DFE" w:rsidP="00D24362">
      <w:pPr>
        <w:pStyle w:val="OsloSansStandard"/>
      </w:pPr>
    </w:p>
    <w:p w14:paraId="27498EE6" w14:textId="657A6FD2" w:rsidR="00114ED8" w:rsidRPr="00182731" w:rsidRDefault="5BA4FD56" w:rsidP="00182731">
      <w:pPr>
        <w:pStyle w:val="Overskrift3"/>
      </w:pPr>
      <w:bookmarkStart w:id="60" w:name="_Toc744481828"/>
      <w:bookmarkStart w:id="61" w:name="_Toc228190074"/>
      <w:r w:rsidRPr="00FC414B">
        <w:lastRenderedPageBreak/>
        <w:t>Krav knyttet til leverandørens tekniske og faglige kvalifikasjoner</w:t>
      </w:r>
      <w:bookmarkEnd w:id="60"/>
      <w:bookmarkEnd w:id="61"/>
    </w:p>
    <w:p w14:paraId="43E3DBA4" w14:textId="633059E5" w:rsidR="00FD5AAD" w:rsidRPr="00FC414B" w:rsidRDefault="00FD5AAD" w:rsidP="00D24362">
      <w:pPr>
        <w:pStyle w:val="Rdtforslag"/>
        <w:rPr>
          <w:lang w:eastAsia="nb-NO"/>
        </w:rPr>
      </w:pPr>
    </w:p>
    <w:tbl>
      <w:tblPr>
        <w:tblStyle w:val="Tabellrutenett2"/>
        <w:tblW w:w="0" w:type="auto"/>
        <w:tblLayout w:type="fixed"/>
        <w:tblLook w:val="06A0" w:firstRow="1" w:lastRow="0" w:firstColumn="1" w:lastColumn="0" w:noHBand="1" w:noVBand="1"/>
      </w:tblPr>
      <w:tblGrid>
        <w:gridCol w:w="4530"/>
        <w:gridCol w:w="4530"/>
      </w:tblGrid>
      <w:tr w:rsidR="000D229D" w:rsidRPr="00FC414B" w14:paraId="360F1E4D" w14:textId="77777777" w:rsidTr="00A8521F">
        <w:trPr>
          <w:trHeight w:val="300"/>
          <w:tblHeader/>
        </w:trPr>
        <w:tc>
          <w:tcPr>
            <w:tcW w:w="4530" w:type="dxa"/>
            <w:shd w:val="clear" w:color="auto" w:fill="13DAFF" w:themeFill="accent4" w:themeFillShade="BF"/>
          </w:tcPr>
          <w:p w14:paraId="53D1C162"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Krav</w:t>
            </w:r>
          </w:p>
        </w:tc>
        <w:tc>
          <w:tcPr>
            <w:tcW w:w="4530" w:type="dxa"/>
            <w:shd w:val="clear" w:color="auto" w:fill="13DAFF" w:themeFill="accent4" w:themeFillShade="BF"/>
          </w:tcPr>
          <w:p w14:paraId="30F4AFF5" w14:textId="77777777" w:rsidR="000D229D" w:rsidRPr="00FC414B" w:rsidRDefault="000D229D" w:rsidP="000D229D">
            <w:pPr>
              <w:spacing w:after="0" w:line="240" w:lineRule="auto"/>
              <w:rPr>
                <w:rFonts w:ascii="Oslo Sans Office" w:eastAsia="Oslo Sans Office" w:hAnsi="Oslo Sans Office" w:cs="Oslo Sans Office"/>
                <w:b/>
                <w:bCs/>
              </w:rPr>
            </w:pPr>
            <w:r w:rsidRPr="00FC414B">
              <w:rPr>
                <w:rFonts w:ascii="Oslo Sans Office" w:eastAsia="Oslo Sans Office" w:hAnsi="Oslo Sans Office" w:cs="Oslo Sans Office"/>
                <w:b/>
                <w:bCs/>
              </w:rPr>
              <w:t>Dokumentasjonskrav</w:t>
            </w:r>
          </w:p>
        </w:tc>
      </w:tr>
      <w:tr w:rsidR="000D229D" w:rsidRPr="00FC414B" w14:paraId="160B059E" w14:textId="77777777" w:rsidTr="00335617">
        <w:trPr>
          <w:trHeight w:val="135"/>
        </w:trPr>
        <w:tc>
          <w:tcPr>
            <w:tcW w:w="4530" w:type="dxa"/>
          </w:tcPr>
          <w:p w14:paraId="0AFB8D90" w14:textId="5DF02F6B" w:rsidR="000D229D" w:rsidRPr="00FC414B" w:rsidRDefault="5BA4FD56" w:rsidP="000D229D">
            <w:pPr>
              <w:spacing w:after="0" w:line="240" w:lineRule="auto"/>
            </w:pPr>
            <w:r w:rsidRPr="00FC414B">
              <w:rPr>
                <w:rFonts w:ascii="Oslo Sans Office" w:eastAsia="Oslo Sans Office" w:hAnsi="Oslo Sans Office" w:cs="Oslo Sans Office"/>
              </w:rPr>
              <w:t>Leverandøren skal ha erfaring fra</w:t>
            </w:r>
          </w:p>
          <w:p w14:paraId="3F222BE4" w14:textId="35695463" w:rsidR="00EA2A2F" w:rsidRPr="00161E79" w:rsidRDefault="00202B39" w:rsidP="000D229D">
            <w:pPr>
              <w:spacing w:after="0" w:line="240" w:lineRule="auto"/>
              <w:rPr>
                <w:rFonts w:ascii="Oslo Sans Office" w:eastAsia="Oslo Sans Office" w:hAnsi="Oslo Sans Office" w:cs="Oslo Sans Office"/>
              </w:rPr>
            </w:pPr>
            <w:r w:rsidRPr="00161E79">
              <w:rPr>
                <w:rFonts w:ascii="Oslo Sans Office" w:eastAsia="Oslo Sans Office" w:hAnsi="Oslo Sans Office" w:cs="Oslo Sans Office"/>
              </w:rPr>
              <w:t>lignende</w:t>
            </w:r>
            <w:r w:rsidR="000D229D" w:rsidRPr="00161E79">
              <w:rPr>
                <w:rFonts w:ascii="Oslo Sans Office" w:eastAsia="Oslo Sans Office" w:hAnsi="Oslo Sans Office" w:cs="Oslo Sans Office"/>
              </w:rPr>
              <w:t xml:space="preserve"> oppdrag.</w:t>
            </w:r>
          </w:p>
          <w:p w14:paraId="16A1189C" w14:textId="2C6E9092" w:rsidR="000D229D" w:rsidRPr="00FC414B" w:rsidRDefault="5BA4FD56" w:rsidP="000D229D">
            <w:pPr>
              <w:spacing w:after="0" w:line="240" w:lineRule="auto"/>
              <w:rPr>
                <w:rFonts w:ascii="Oslo Sans Office" w:eastAsia="Oslo Sans Office" w:hAnsi="Oslo Sans Office" w:cs="Oslo Sans Office"/>
                <w:color w:val="0070C0"/>
              </w:rPr>
            </w:pPr>
            <w:r w:rsidRPr="00161E79">
              <w:rPr>
                <w:rFonts w:ascii="Oslo Sans Office" w:eastAsia="Oslo Sans Office" w:hAnsi="Oslo Sans Office" w:cs="Oslo Sans Office"/>
              </w:rPr>
              <w:t xml:space="preserve">Med </w:t>
            </w:r>
            <w:r w:rsidR="000F1A46" w:rsidRPr="00161E79">
              <w:rPr>
                <w:rFonts w:ascii="Oslo Sans Office" w:eastAsia="Oslo Sans Office" w:hAnsi="Oslo Sans Office" w:cs="Oslo Sans Office"/>
              </w:rPr>
              <w:t>lignende oppdrag</w:t>
            </w:r>
            <w:r w:rsidRPr="00161E79">
              <w:rPr>
                <w:rFonts w:ascii="Oslo Sans Office" w:eastAsia="Oslo Sans Office" w:hAnsi="Oslo Sans Office" w:cs="Oslo Sans Office"/>
              </w:rPr>
              <w:t xml:space="preserve"> </w:t>
            </w:r>
            <w:r w:rsidRPr="00FC414B">
              <w:rPr>
                <w:rFonts w:ascii="Oslo Sans Office" w:eastAsia="Oslo Sans Office" w:hAnsi="Oslo Sans Office" w:cs="Oslo Sans Office"/>
              </w:rPr>
              <w:t>menes</w:t>
            </w:r>
            <w:r w:rsidR="000F1A46">
              <w:rPr>
                <w:rFonts w:ascii="Oslo Sans Office" w:eastAsia="Oslo Sans Office" w:hAnsi="Oslo Sans Office" w:cs="Oslo Sans Office"/>
              </w:rPr>
              <w:t xml:space="preserve"> oppdrag </w:t>
            </w:r>
            <w:r w:rsidR="0046485D">
              <w:rPr>
                <w:rFonts w:ascii="Oslo Sans Office" w:eastAsia="Oslo Sans Office" w:hAnsi="Oslo Sans Office" w:cs="Oslo Sans Office"/>
              </w:rPr>
              <w:t xml:space="preserve">som innebærer tilbud </w:t>
            </w:r>
            <w:r w:rsidR="00A43BFE">
              <w:rPr>
                <w:rFonts w:ascii="Oslo Sans Office" w:eastAsia="Oslo Sans Office" w:hAnsi="Oslo Sans Office" w:cs="Oslo Sans Office"/>
              </w:rPr>
              <w:t xml:space="preserve">med </w:t>
            </w:r>
            <w:r w:rsidR="0046485D">
              <w:rPr>
                <w:rFonts w:ascii="Oslo Sans Office" w:eastAsia="Oslo Sans Office" w:hAnsi="Oslo Sans Office" w:cs="Oslo Sans Office"/>
              </w:rPr>
              <w:t>treningsinstruktø</w:t>
            </w:r>
            <w:r w:rsidR="00C80BFE">
              <w:rPr>
                <w:rFonts w:ascii="Oslo Sans Office" w:eastAsia="Oslo Sans Office" w:hAnsi="Oslo Sans Office" w:cs="Oslo Sans Office"/>
              </w:rPr>
              <w:t>r for ulike</w:t>
            </w:r>
            <w:r w:rsidR="00B24F14">
              <w:rPr>
                <w:rFonts w:ascii="Oslo Sans Office" w:eastAsia="Oslo Sans Office" w:hAnsi="Oslo Sans Office" w:cs="Oslo Sans Office"/>
              </w:rPr>
              <w:t xml:space="preserve"> brukergrupper</w:t>
            </w:r>
            <w:r w:rsidR="00A43BFE">
              <w:rPr>
                <w:rFonts w:ascii="Oslo Sans Office" w:eastAsia="Oslo Sans Office" w:hAnsi="Oslo Sans Office" w:cs="Oslo Sans Office"/>
              </w:rPr>
              <w:t xml:space="preserve">. </w:t>
            </w:r>
          </w:p>
          <w:p w14:paraId="3D39D6F0" w14:textId="77777777" w:rsidR="000D229D" w:rsidRPr="00FC414B" w:rsidRDefault="000D229D" w:rsidP="000D229D">
            <w:pPr>
              <w:spacing w:after="0" w:line="240" w:lineRule="auto"/>
              <w:rPr>
                <w:rFonts w:ascii="Oslo Sans Office" w:eastAsia="Oslo Sans Office" w:hAnsi="Oslo Sans Office" w:cs="Oslo Sans Office"/>
              </w:rPr>
            </w:pPr>
          </w:p>
        </w:tc>
        <w:tc>
          <w:tcPr>
            <w:tcW w:w="4530" w:type="dxa"/>
          </w:tcPr>
          <w:p w14:paraId="6EF78CDA" w14:textId="5F4F207C" w:rsidR="000D229D" w:rsidRPr="000F1A46" w:rsidRDefault="5BA4FD56" w:rsidP="000D229D">
            <w:pPr>
              <w:spacing w:after="0" w:line="240" w:lineRule="auto"/>
              <w:rPr>
                <w:rFonts w:ascii="Oslo Sans Office" w:eastAsia="Oslo Sans Office" w:hAnsi="Oslo Sans Office" w:cs="Oslo Sans Office"/>
              </w:rPr>
            </w:pPr>
            <w:r w:rsidRPr="000F1A46">
              <w:rPr>
                <w:rFonts w:ascii="Oslo Sans Office" w:eastAsia="Oslo Sans Office" w:hAnsi="Oslo Sans Office" w:cs="Oslo Sans Office"/>
              </w:rPr>
              <w:t>Kort beskrivelse av de viktigste leveranser de siste tre år, herunder opplysninger om kontraktens verdi, tidspunkt for levering samt navn på oppdragsgiver og en beskrivelse av oppdragets innhold.</w:t>
            </w:r>
          </w:p>
          <w:p w14:paraId="29E374F8" w14:textId="77777777" w:rsidR="000D229D" w:rsidRPr="00FC414B" w:rsidRDefault="000D229D" w:rsidP="000D229D">
            <w:pPr>
              <w:spacing w:after="0" w:line="240" w:lineRule="auto"/>
              <w:rPr>
                <w:rFonts w:ascii="Oslo Sans Office" w:eastAsia="Oslo Sans Office" w:hAnsi="Oslo Sans Office" w:cs="Oslo Sans Office"/>
              </w:rPr>
            </w:pPr>
          </w:p>
        </w:tc>
      </w:tr>
      <w:tr w:rsidR="000D229D" w:rsidRPr="00FC414B" w14:paraId="636757D8" w14:textId="77777777" w:rsidTr="5132356A">
        <w:trPr>
          <w:trHeight w:val="300"/>
        </w:trPr>
        <w:tc>
          <w:tcPr>
            <w:tcW w:w="4530" w:type="dxa"/>
          </w:tcPr>
          <w:p w14:paraId="3FE348BA" w14:textId="7C47F2DF"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 xml:space="preserve">Leverandøren skal </w:t>
            </w:r>
            <w:r w:rsidR="4665AAA9" w:rsidRPr="0829C100">
              <w:rPr>
                <w:rFonts w:ascii="Oslo Sans Office" w:eastAsia="Oslo Sans Office" w:hAnsi="Oslo Sans Office" w:cs="Oslo Sans Office"/>
              </w:rPr>
              <w:t>ha</w:t>
            </w:r>
            <w:r w:rsidRPr="0829C100">
              <w:rPr>
                <w:rFonts w:ascii="Oslo Sans Office" w:eastAsia="Oslo Sans Office" w:hAnsi="Oslo Sans Office" w:cs="Oslo Sans Office"/>
              </w:rPr>
              <w:t xml:space="preserve"> </w:t>
            </w:r>
            <w:r w:rsidRPr="00FC414B">
              <w:rPr>
                <w:rFonts w:ascii="Oslo Sans Office" w:eastAsia="Oslo Sans Office" w:hAnsi="Oslo Sans Office" w:cs="Oslo Sans Office"/>
              </w:rPr>
              <w:t>kapasitet til</w:t>
            </w:r>
          </w:p>
          <w:p w14:paraId="0D69E89B" w14:textId="77777777" w:rsidR="000D229D" w:rsidRPr="00FC414B" w:rsidRDefault="000D229D" w:rsidP="000D229D">
            <w:pPr>
              <w:spacing w:after="0" w:line="240" w:lineRule="auto"/>
            </w:pPr>
            <w:r w:rsidRPr="00FC414B">
              <w:rPr>
                <w:rFonts w:ascii="Oslo Sans Office" w:eastAsia="Oslo Sans Office" w:hAnsi="Oslo Sans Office" w:cs="Oslo Sans Office"/>
              </w:rPr>
              <w:t>å gjennomføre kontrakten.</w:t>
            </w:r>
          </w:p>
          <w:p w14:paraId="330D3E67" w14:textId="77777777" w:rsidR="000D229D" w:rsidRPr="00FC414B" w:rsidRDefault="000D229D" w:rsidP="000D229D">
            <w:pPr>
              <w:spacing w:after="0" w:line="240" w:lineRule="auto"/>
              <w:rPr>
                <w:rFonts w:ascii="Oslo Sans Office" w:eastAsia="Oslo Sans Office" w:hAnsi="Oslo Sans Office" w:cs="Oslo Sans Office"/>
              </w:rPr>
            </w:pPr>
          </w:p>
        </w:tc>
        <w:tc>
          <w:tcPr>
            <w:tcW w:w="4530" w:type="dxa"/>
          </w:tcPr>
          <w:p w14:paraId="4381BE1E" w14:textId="1DD5403E" w:rsidR="000D229D" w:rsidRPr="00FC414B" w:rsidRDefault="000D229D" w:rsidP="000D229D">
            <w:pPr>
              <w:spacing w:after="0" w:line="240" w:lineRule="auto"/>
              <w:rPr>
                <w:rFonts w:ascii="Oslo Sans Office" w:eastAsia="Oslo Sans Office" w:hAnsi="Oslo Sans Office" w:cs="Oslo Sans Office"/>
              </w:rPr>
            </w:pPr>
            <w:r w:rsidRPr="00FC414B">
              <w:rPr>
                <w:rFonts w:ascii="Oslo Sans Office" w:eastAsia="Oslo Sans Office" w:hAnsi="Oslo Sans Office" w:cs="Oslo Sans Office"/>
              </w:rPr>
              <w:t>En beskrivelse av leverandørens gjennomsnittlige årlige arbeidsstyrke og antallet medarbeidere i ledelsen i løpet av de siste tre årene.</w:t>
            </w:r>
          </w:p>
        </w:tc>
      </w:tr>
      <w:tr w:rsidR="000D229D" w:rsidRPr="00FC414B" w14:paraId="118AE0BB" w14:textId="77777777" w:rsidTr="003C5EBC">
        <w:trPr>
          <w:trHeight w:val="2942"/>
        </w:trPr>
        <w:tc>
          <w:tcPr>
            <w:tcW w:w="4530" w:type="dxa"/>
          </w:tcPr>
          <w:p w14:paraId="0EA1D63C" w14:textId="77777777" w:rsidR="000D229D" w:rsidRPr="00161E79" w:rsidRDefault="000D229D" w:rsidP="000D229D">
            <w:pPr>
              <w:spacing w:after="0" w:line="240" w:lineRule="auto"/>
              <w:rPr>
                <w:rFonts w:ascii="Oslo Sans Office" w:eastAsia="Oslo Sans Office" w:hAnsi="Oslo Sans Office" w:cs="Oslo Sans Office"/>
              </w:rPr>
            </w:pPr>
            <w:r w:rsidRPr="00161E79">
              <w:rPr>
                <w:rFonts w:ascii="Oslo Sans Office" w:eastAsia="Oslo Sans Office" w:hAnsi="Oslo Sans Office" w:cs="Oslo Sans Office"/>
              </w:rPr>
              <w:t>Leverandøren skal ha et</w:t>
            </w:r>
          </w:p>
          <w:p w14:paraId="71A46A53" w14:textId="77777777" w:rsidR="000D229D" w:rsidRPr="00161E79" w:rsidRDefault="000D229D" w:rsidP="000D229D">
            <w:pPr>
              <w:spacing w:after="0" w:line="240" w:lineRule="auto"/>
            </w:pPr>
            <w:r w:rsidRPr="00161E79">
              <w:rPr>
                <w:rFonts w:ascii="Oslo Sans Office" w:eastAsia="Oslo Sans Office" w:hAnsi="Oslo Sans Office" w:cs="Oslo Sans Office"/>
              </w:rPr>
              <w:t>kvalitetssikringssystem relevant for</w:t>
            </w:r>
          </w:p>
          <w:p w14:paraId="4B8FEAA3" w14:textId="77777777" w:rsidR="000D229D" w:rsidRPr="00161E79" w:rsidRDefault="000D229D" w:rsidP="000D229D">
            <w:pPr>
              <w:spacing w:after="0" w:line="240" w:lineRule="auto"/>
            </w:pPr>
            <w:r w:rsidRPr="00161E79">
              <w:rPr>
                <w:rFonts w:ascii="Oslo Sans Office" w:eastAsia="Oslo Sans Office" w:hAnsi="Oslo Sans Office" w:cs="Oslo Sans Office"/>
              </w:rPr>
              <w:t>kontraktens innhold.</w:t>
            </w:r>
          </w:p>
          <w:p w14:paraId="6B294C0C" w14:textId="77777777" w:rsidR="000D229D" w:rsidRPr="00161E79" w:rsidRDefault="000D229D" w:rsidP="000D229D">
            <w:pPr>
              <w:spacing w:after="0" w:line="240" w:lineRule="auto"/>
              <w:rPr>
                <w:rFonts w:ascii="Oslo Sans Office" w:eastAsia="Oslo Sans Office" w:hAnsi="Oslo Sans Office" w:cs="Oslo Sans Office"/>
              </w:rPr>
            </w:pPr>
          </w:p>
        </w:tc>
        <w:tc>
          <w:tcPr>
            <w:tcW w:w="4530" w:type="dxa"/>
          </w:tcPr>
          <w:p w14:paraId="4517AEBB" w14:textId="7E1A89A2" w:rsidR="00644916" w:rsidRPr="00161E79" w:rsidRDefault="00644916" w:rsidP="00644916">
            <w:pPr>
              <w:spacing w:after="0" w:line="240" w:lineRule="auto"/>
              <w:rPr>
                <w:rFonts w:ascii="Oslo Sans Office" w:eastAsia="Oslo Sans Office" w:hAnsi="Oslo Sans Office" w:cs="Oslo Sans Office"/>
              </w:rPr>
            </w:pPr>
            <w:r w:rsidRPr="00161E79">
              <w:rPr>
                <w:rFonts w:ascii="Oslo Sans Office" w:eastAsia="Oslo Sans Office" w:hAnsi="Oslo Sans Office" w:cs="Oslo Sans Office"/>
              </w:rPr>
              <w:t>En beskrivelse av leverandørens metoder for kvalitetssikring, og en innholdsfortegnelse som gir en oversikt over innholdet i kvalitetssystemet.</w:t>
            </w:r>
          </w:p>
          <w:p w14:paraId="38971001" w14:textId="77777777" w:rsidR="00644916" w:rsidRPr="00161E79" w:rsidRDefault="00644916" w:rsidP="00644916">
            <w:pPr>
              <w:spacing w:after="0" w:line="240" w:lineRule="auto"/>
              <w:rPr>
                <w:rFonts w:ascii="Oslo Sans Office" w:eastAsia="Oslo Sans Office" w:hAnsi="Oslo Sans Office" w:cs="Oslo Sans Office"/>
              </w:rPr>
            </w:pPr>
          </w:p>
          <w:p w14:paraId="76A0CAA4" w14:textId="34EF8A11" w:rsidR="000D229D" w:rsidRPr="00161E79" w:rsidRDefault="00335617" w:rsidP="00335617">
            <w:pPr>
              <w:rPr>
                <w:rFonts w:ascii="Oslo Sans Office" w:eastAsia="Oslo Sans Office" w:hAnsi="Oslo Sans Office" w:cs="Oslo Sans Office"/>
              </w:rPr>
            </w:pPr>
            <w:r w:rsidRPr="00161E79">
              <w:rPr>
                <w:rFonts w:ascii="Oslo Sans Office" w:eastAsia="Oslo Sans Office" w:hAnsi="Oslo Sans Office" w:cs="Oslo Sans Office"/>
              </w:rPr>
              <w:t>Dette kan evt. dokumenteres med fremlagt attest utstedt av uavhengige organer som dokumentasjon for at leverandøren oppfyller kvalitetssikringsstandarder, eksempelvis ISO 9001:2015.</w:t>
            </w:r>
          </w:p>
        </w:tc>
      </w:tr>
    </w:tbl>
    <w:p w14:paraId="2F7604D3" w14:textId="77777777" w:rsidR="000D229D" w:rsidRPr="00FC414B" w:rsidRDefault="000D229D" w:rsidP="00D24362">
      <w:pPr>
        <w:pStyle w:val="OsloSansStandard"/>
      </w:pPr>
    </w:p>
    <w:p w14:paraId="5DA3ED04" w14:textId="77777777" w:rsidR="000D229D" w:rsidRPr="00FC414B" w:rsidRDefault="000D229D" w:rsidP="00D24362">
      <w:pPr>
        <w:pStyle w:val="OsloSansStandard"/>
      </w:pPr>
      <w:r w:rsidRPr="00FC414B">
        <w:t>Leverandørene gjøres oppmerksom på følgende bestemmelse i forskrift om offentlige anskaffelser § 16-10, 5. ledd:</w:t>
      </w:r>
    </w:p>
    <w:p w14:paraId="74C88E89" w14:textId="77777777" w:rsidR="000D229D" w:rsidRPr="00FC414B" w:rsidRDefault="000D229D" w:rsidP="00D24362">
      <w:pPr>
        <w:pStyle w:val="OsloSansStandard"/>
      </w:pPr>
    </w:p>
    <w:p w14:paraId="4D11270A" w14:textId="77777777" w:rsidR="000D229D" w:rsidRPr="00FC414B" w:rsidRDefault="000D229D" w:rsidP="00D24362">
      <w:pPr>
        <w:pStyle w:val="OsloSansStandard"/>
        <w:rPr>
          <w:i/>
        </w:rPr>
      </w:pPr>
      <w:r w:rsidRPr="1ADE8AB6">
        <w:rPr>
          <w:i/>
        </w:rPr>
        <w:t>«Dersom en leverandør støtter seg på kapasiteten til andre virksomheter for å oppfylle kravene til utdanning og faglige kvalifikasjoner, jf. § 16-6 første ledd bokstav f, eller kravene til relevant faglig erfaring, skal disse virksomhetene utføre tjenestene eller bygge- og anleggsarbeidene som krever slike kvalifikasjoner.»</w:t>
      </w:r>
    </w:p>
    <w:p w14:paraId="26137B7B" w14:textId="77777777" w:rsidR="000D229D" w:rsidRPr="00FC414B" w:rsidRDefault="000D229D" w:rsidP="000D229D">
      <w:pPr>
        <w:spacing w:after="0" w:line="240" w:lineRule="auto"/>
        <w:rPr>
          <w:rFonts w:ascii="Oslo Sans Office" w:eastAsia="Oslo Sans Office" w:hAnsi="Oslo Sans Office" w:cs="Oslo Sans Office"/>
          <w:i/>
          <w:iCs/>
          <w:szCs w:val="20"/>
          <w:lang w:eastAsia="nb-NO"/>
        </w:rPr>
      </w:pPr>
    </w:p>
    <w:p w14:paraId="5474F726" w14:textId="77777777" w:rsidR="000D229D" w:rsidRPr="00FC414B" w:rsidRDefault="5BA4FD56" w:rsidP="00324682">
      <w:pPr>
        <w:pStyle w:val="Overskrift2"/>
      </w:pPr>
      <w:bookmarkStart w:id="62" w:name="_Toc760260427"/>
      <w:bookmarkStart w:id="63" w:name="_Toc228190075"/>
      <w:r w:rsidRPr="00FC414B">
        <w:t>Andre krav</w:t>
      </w:r>
      <w:bookmarkEnd w:id="62"/>
      <w:bookmarkEnd w:id="63"/>
    </w:p>
    <w:p w14:paraId="263A4200" w14:textId="77777777" w:rsidR="000D229D" w:rsidRPr="00FC414B" w:rsidRDefault="5BA4FD56" w:rsidP="007576DB">
      <w:pPr>
        <w:pStyle w:val="Overskrift3"/>
      </w:pPr>
      <w:bookmarkStart w:id="64" w:name="_Toc1028542158"/>
      <w:bookmarkStart w:id="65" w:name="_Toc228190076"/>
      <w:r w:rsidRPr="00FC414B">
        <w:t>Nasjonale avvisningsgrunner</w:t>
      </w:r>
      <w:bookmarkEnd w:id="64"/>
      <w:bookmarkEnd w:id="65"/>
    </w:p>
    <w:p w14:paraId="2402C1A2" w14:textId="21671C2E" w:rsidR="000D229D" w:rsidRPr="00FC414B" w:rsidRDefault="000D229D" w:rsidP="00D24362">
      <w:pPr>
        <w:pStyle w:val="OsloSansStandard"/>
      </w:pPr>
      <w:r w:rsidRPr="00FC414B">
        <w:t xml:space="preserve">I henhold til ESPD del III: Avvisningsgrunner, seksjon D: «Andre avvisningsgrunner som er fastsatt i den nasjonale lovgivingen i oppdragsgiverens medlemsstat». Det norske anskaffelsesregelverket går lenger enn hva som følger av avvisningsgrunnene angitt i EUs direktiv om offentlige anskaffelser og i ESPD. I denne konkurransen gjelder alle </w:t>
      </w:r>
      <w:r w:rsidRPr="00FC414B">
        <w:lastRenderedPageBreak/>
        <w:t>avvisningsgrunnene som følger av FOA § 24-2. Dette inkluderer også de rent nasjonale avvisningsgrunnene.</w:t>
      </w:r>
    </w:p>
    <w:p w14:paraId="18CB3035" w14:textId="77777777" w:rsidR="000D229D" w:rsidRPr="00FC414B" w:rsidRDefault="000D229D" w:rsidP="00D24362">
      <w:pPr>
        <w:pStyle w:val="OsloSansStandard"/>
      </w:pPr>
    </w:p>
    <w:p w14:paraId="46051840" w14:textId="77777777" w:rsidR="000D229D" w:rsidRPr="00FC414B" w:rsidRDefault="000D229D" w:rsidP="00D24362">
      <w:pPr>
        <w:pStyle w:val="OsloSansStandard"/>
      </w:pPr>
      <w:r w:rsidRPr="00FC414B">
        <w:t>Følgende avvisningsgrunner er rent nasjonale:</w:t>
      </w:r>
    </w:p>
    <w:p w14:paraId="4C803587" w14:textId="77777777" w:rsidR="000D229D" w:rsidRPr="00FC414B" w:rsidRDefault="000D229D" w:rsidP="00D24362">
      <w:pPr>
        <w:pStyle w:val="OsloSansStandard"/>
      </w:pPr>
    </w:p>
    <w:p w14:paraId="52CE87D2" w14:textId="77777777" w:rsidR="00D24362" w:rsidRDefault="000D229D">
      <w:pPr>
        <w:pStyle w:val="OsloSansStandard"/>
        <w:numPr>
          <w:ilvl w:val="0"/>
          <w:numId w:val="11"/>
        </w:numPr>
      </w:pPr>
      <w:r w:rsidRPr="0EC7B7B7">
        <w:t xml:space="preserve">Av FOA § 24-2 </w:t>
      </w:r>
      <w:r w:rsidR="19CC34EC" w:rsidRPr="0EC7B7B7">
        <w:t xml:space="preserve">(2) </w:t>
      </w:r>
      <w:r w:rsidRPr="0EC7B7B7">
        <w:t>følger at «oppdragsgiveren skal også avvise en leverandør når han er kjent med at leverandøren er rettskraftig dømt eller har vedtatt et forelegg for følgende straffbare forhold:</w:t>
      </w:r>
    </w:p>
    <w:p w14:paraId="219C74C9" w14:textId="0EEAFE95" w:rsidR="000D229D" w:rsidRPr="00FC414B" w:rsidRDefault="00D24362" w:rsidP="006674E2">
      <w:pPr>
        <w:pStyle w:val="OsloSansStandard"/>
        <w:ind w:firstLine="708"/>
      </w:pPr>
      <w:r>
        <w:t xml:space="preserve">a) </w:t>
      </w:r>
      <w:r w:rsidR="000D229D" w:rsidRPr="00FC414B">
        <w:t>deltakelse i en kriminell organisasjon</w:t>
      </w:r>
    </w:p>
    <w:p w14:paraId="050212FA" w14:textId="33EF52B7" w:rsidR="00D24362" w:rsidRDefault="00D24362" w:rsidP="006674E2">
      <w:pPr>
        <w:pStyle w:val="OsloSansStandard"/>
        <w:ind w:firstLine="708"/>
      </w:pPr>
      <w:r w:rsidRPr="00FC414B">
        <w:t>b) korrupsjon</w:t>
      </w:r>
    </w:p>
    <w:p w14:paraId="0A3902CA" w14:textId="4A539EDB" w:rsidR="000D229D" w:rsidRPr="00FC414B" w:rsidRDefault="000D229D" w:rsidP="006674E2">
      <w:pPr>
        <w:pStyle w:val="OsloSansStandard"/>
        <w:ind w:firstLine="708"/>
      </w:pPr>
      <w:r w:rsidRPr="00FC414B">
        <w:t>b) korrupsjon</w:t>
      </w:r>
    </w:p>
    <w:p w14:paraId="482CA299" w14:textId="77777777" w:rsidR="000D229D" w:rsidRPr="00FC414B" w:rsidRDefault="000D229D" w:rsidP="006674E2">
      <w:pPr>
        <w:pStyle w:val="OsloSansStandard"/>
        <w:ind w:firstLine="708"/>
      </w:pPr>
      <w:r w:rsidRPr="00FC414B">
        <w:t>c) bedrageri</w:t>
      </w:r>
    </w:p>
    <w:p w14:paraId="7366AFA8" w14:textId="2A90F722" w:rsidR="000D229D" w:rsidRPr="00FC414B" w:rsidRDefault="000D229D" w:rsidP="006674E2">
      <w:pPr>
        <w:pStyle w:val="OsloSansStandard"/>
        <w:ind w:firstLine="708"/>
      </w:pPr>
      <w:r w:rsidRPr="00FC414B">
        <w:t>d) terrorhandlinger eller straffbare handlinger med forbindelse til</w:t>
      </w:r>
      <w:r w:rsidR="006674E2">
        <w:t xml:space="preserve"> </w:t>
      </w:r>
      <w:r w:rsidRPr="00FC414B">
        <w:t>terroraktivitet</w:t>
      </w:r>
    </w:p>
    <w:p w14:paraId="456DA556" w14:textId="77777777" w:rsidR="000D229D" w:rsidRPr="00FC414B" w:rsidRDefault="000D229D" w:rsidP="006674E2">
      <w:pPr>
        <w:pStyle w:val="OsloSansStandard"/>
        <w:ind w:firstLine="708"/>
      </w:pPr>
      <w:r w:rsidRPr="00FC414B">
        <w:t>e) hvitvasking av penger eller finansiering av terrorisme</w:t>
      </w:r>
    </w:p>
    <w:p w14:paraId="1A6C9DE6" w14:textId="77777777" w:rsidR="000D229D" w:rsidRPr="00FC414B" w:rsidRDefault="000D229D" w:rsidP="006674E2">
      <w:pPr>
        <w:pStyle w:val="OsloSansStandard"/>
        <w:ind w:firstLine="708"/>
      </w:pPr>
      <w:r w:rsidRPr="00FC414B">
        <w:t>f) barnearbeid og andre former for menneskehandel.</w:t>
      </w:r>
    </w:p>
    <w:p w14:paraId="53F2493C"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10F063FB" w14:textId="50427A8A" w:rsidR="000D229D" w:rsidRPr="00FC414B" w:rsidRDefault="000D229D" w:rsidP="00F13737">
      <w:pPr>
        <w:pStyle w:val="OsloSansStandard"/>
      </w:pPr>
      <w:r w:rsidRPr="00FC414B">
        <w:t xml:space="preserve">Kravet til at </w:t>
      </w:r>
      <w:r w:rsidR="00E73196">
        <w:t xml:space="preserve">Oppdragsgiver </w:t>
      </w:r>
      <w:r w:rsidRPr="00FC414B">
        <w:t>skal avvise leverandører som har vedtatt forelegg for de angitte straffbare forholdene er et særnorsk krav.</w:t>
      </w:r>
    </w:p>
    <w:p w14:paraId="71385E36" w14:textId="77777777" w:rsidR="000D229D" w:rsidRPr="00FC414B" w:rsidRDefault="000D229D" w:rsidP="00F13737">
      <w:pPr>
        <w:pStyle w:val="OsloSansStandard"/>
      </w:pPr>
    </w:p>
    <w:p w14:paraId="1A832924" w14:textId="0E12BC9A" w:rsidR="000D229D" w:rsidRPr="00FC414B" w:rsidRDefault="000D229D">
      <w:pPr>
        <w:pStyle w:val="OsloSansStandard"/>
        <w:numPr>
          <w:ilvl w:val="0"/>
          <w:numId w:val="12"/>
        </w:numPr>
      </w:pPr>
      <w:r w:rsidRPr="00FC414B">
        <w:t>Av FOA 24-2(3) bokstav i følger at «Oppdragiveren kan avvise en leverandør […] når oppdragsgiveren kan dokumentere at leverandøren for øvrig har begått alvorlige feil som medfører tvil om hans yrkesmessige integritet.»</w:t>
      </w:r>
    </w:p>
    <w:p w14:paraId="614AD6CD" w14:textId="77777777" w:rsidR="000D229D" w:rsidRPr="00FC414B" w:rsidRDefault="000D229D" w:rsidP="00F13737">
      <w:pPr>
        <w:pStyle w:val="OsloSansStandard"/>
      </w:pPr>
    </w:p>
    <w:p w14:paraId="447D6381" w14:textId="0B90B938" w:rsidR="000D229D" w:rsidRPr="00FC414B" w:rsidRDefault="000D229D" w:rsidP="00F13737">
      <w:pPr>
        <w:pStyle w:val="OsloSansStandard"/>
      </w:pPr>
      <w:r w:rsidRPr="707A5FC3">
        <w:t>Avvisningsgrunnen i ESPD gjelder kun alvorlige feil i yrkesutøvelsen, mens den norske avvisningsgrunnen også omfatter andre alvorlige feil som kan medføre tvil om leverandørens yrkesmessige integritet.</w:t>
      </w:r>
    </w:p>
    <w:p w14:paraId="195F1D9D" w14:textId="44D27C40" w:rsidR="000D229D" w:rsidRPr="00FC414B" w:rsidRDefault="6E802455" w:rsidP="707A5FC3">
      <w:pPr>
        <w:pStyle w:val="Overskrift3"/>
      </w:pPr>
      <w:bookmarkStart w:id="66" w:name="_Toc228190077"/>
      <w:r w:rsidRPr="707A5FC3">
        <w:rPr>
          <w:rFonts w:asciiTheme="minorHAnsi" w:eastAsiaTheme="minorEastAsia" w:hAnsiTheme="minorHAnsi" w:cstheme="minorBidi"/>
        </w:rPr>
        <w:t>Attest for skatt og merverdiavgift</w:t>
      </w:r>
      <w:bookmarkEnd w:id="66"/>
    </w:p>
    <w:p w14:paraId="70FFCA07" w14:textId="4873431B" w:rsidR="000D229D" w:rsidRPr="00FC414B" w:rsidRDefault="000D229D" w:rsidP="00314182">
      <w:pPr>
        <w:pStyle w:val="OsloSansStandard"/>
      </w:pPr>
      <w:r w:rsidRPr="707A5FC3">
        <w:t xml:space="preserve">Oppdragsgiver vil kreve at valgte leverandør(er) leverer </w:t>
      </w:r>
      <w:r w:rsidR="73F0EEFC" w:rsidRPr="707A5FC3">
        <w:t>a</w:t>
      </w:r>
      <w:r w:rsidR="73F0EEFC" w:rsidRPr="003C1406">
        <w:rPr>
          <w:color w:val="000000" w:themeColor="text1"/>
          <w:szCs w:val="20"/>
        </w:rPr>
        <w:t>ttest for skatt og merverdiavgift</w:t>
      </w:r>
      <w:r w:rsidRPr="707A5FC3">
        <w:t>. Dette gjelder bare norske leverandører, jf. FOA § 7-2 (1).</w:t>
      </w:r>
    </w:p>
    <w:p w14:paraId="1FF65F03" w14:textId="77777777" w:rsidR="000D229D" w:rsidRPr="003C1406" w:rsidRDefault="000D229D" w:rsidP="00314182">
      <w:pPr>
        <w:pStyle w:val="OsloSansStandard"/>
        <w:rPr>
          <w:szCs w:val="20"/>
        </w:rPr>
      </w:pPr>
    </w:p>
    <w:p w14:paraId="49A7C24B" w14:textId="6585D542" w:rsidR="000D229D" w:rsidRPr="00FC414B" w:rsidRDefault="76235B64" w:rsidP="00314182">
      <w:pPr>
        <w:pStyle w:val="OsloSansStandard"/>
      </w:pPr>
      <w:r w:rsidRPr="707A5FC3">
        <w:t>Attesten</w:t>
      </w:r>
      <w:r w:rsidR="000D229D" w:rsidRPr="707A5FC3">
        <w:t xml:space="preserve"> skal ikke være eldre enn 6 måneder regnet fra fristen for å levere forespørsel om å delta i konkurransen eller tilbud.</w:t>
      </w:r>
    </w:p>
    <w:p w14:paraId="43D586AC" w14:textId="77777777" w:rsidR="000D229D" w:rsidRPr="003C1406" w:rsidRDefault="000D229D" w:rsidP="00314182">
      <w:pPr>
        <w:pStyle w:val="OsloSansStandard"/>
        <w:rPr>
          <w:szCs w:val="20"/>
        </w:rPr>
      </w:pPr>
    </w:p>
    <w:p w14:paraId="719C3CA3" w14:textId="77777777" w:rsidR="000D229D" w:rsidRPr="003C1406" w:rsidRDefault="000D229D" w:rsidP="00314182">
      <w:pPr>
        <w:pStyle w:val="OsloSansStandard"/>
        <w:rPr>
          <w:rFonts w:ascii="Times New Roman" w:eastAsia="Times New Roman" w:hAnsi="Times New Roman" w:cs="Times New Roman"/>
          <w:szCs w:val="20"/>
        </w:rPr>
      </w:pPr>
      <w:r w:rsidRPr="003C1406">
        <w:rPr>
          <w:szCs w:val="20"/>
        </w:rPr>
        <w:t>Oppdragsgiver forbeholder seg retten til å avvise leverandører som ikke har oppfylt sine forpliktelser til å betale skatter og avgifter slik dette fremgår av forskrift om offentlige anskaffelser.</w:t>
      </w:r>
    </w:p>
    <w:p w14:paraId="11CF3659" w14:textId="77777777" w:rsidR="000D229D" w:rsidRPr="00FC414B" w:rsidRDefault="000D229D" w:rsidP="00314182">
      <w:pPr>
        <w:pStyle w:val="OsloSansStandard"/>
        <w:rPr>
          <w:szCs w:val="20"/>
        </w:rPr>
      </w:pPr>
    </w:p>
    <w:p w14:paraId="5564B4FF" w14:textId="0FD347AD" w:rsidR="000D229D" w:rsidRPr="00FC414B" w:rsidRDefault="000D229D" w:rsidP="00314182">
      <w:pPr>
        <w:pStyle w:val="OsloSansStandard"/>
        <w:rPr>
          <w:rFonts w:ascii="Times New Roman" w:eastAsia="Times New Roman" w:hAnsi="Times New Roman" w:cs="Times New Roman"/>
        </w:rPr>
      </w:pPr>
      <w:r w:rsidRPr="707A5FC3">
        <w:t>Dersom leverandøren har fått betalingsutsettelse, må dette legges ved som tilleggsinformasjon til attesten.</w:t>
      </w:r>
    </w:p>
    <w:p w14:paraId="13806B1D"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3D80B094" w14:textId="77777777" w:rsidR="000D229D" w:rsidRPr="00335617" w:rsidRDefault="5BA4FD56" w:rsidP="004364C2">
      <w:pPr>
        <w:pStyle w:val="Overskrift1"/>
        <w:rPr>
          <w:color w:val="002060"/>
        </w:rPr>
      </w:pPr>
      <w:bookmarkStart w:id="67" w:name="_Toc293807821"/>
      <w:bookmarkStart w:id="68" w:name="_Toc228190079"/>
      <w:r w:rsidRPr="00335617">
        <w:rPr>
          <w:color w:val="002060"/>
        </w:rPr>
        <w:t>OPPDRAGSGIVERS BEHANDLING AV TILBUDENE</w:t>
      </w:r>
      <w:bookmarkEnd w:id="67"/>
      <w:bookmarkEnd w:id="68"/>
    </w:p>
    <w:p w14:paraId="0D02EBFF" w14:textId="635E2B9F" w:rsidR="000D229D" w:rsidRPr="00FC414B" w:rsidRDefault="5BA4FD56" w:rsidP="00324682">
      <w:pPr>
        <w:pStyle w:val="Overskrift2"/>
      </w:pPr>
      <w:bookmarkStart w:id="69" w:name="_Toc201116221"/>
      <w:bookmarkStart w:id="70" w:name="_Toc949377567"/>
      <w:bookmarkStart w:id="71" w:name="_Toc228190080"/>
      <w:r w:rsidRPr="00FC414B">
        <w:t>Tildelingskriteriene</w:t>
      </w:r>
      <w:bookmarkEnd w:id="69"/>
      <w:bookmarkEnd w:id="70"/>
      <w:bookmarkEnd w:id="71"/>
    </w:p>
    <w:p w14:paraId="7C41CE70" w14:textId="66CF8628" w:rsidR="000D229D" w:rsidRPr="00875AAD" w:rsidRDefault="00ED0E36" w:rsidP="00875AAD">
      <w:pPr>
        <w:pStyle w:val="Bltekst"/>
        <w:rPr>
          <w:color w:val="auto"/>
        </w:rPr>
      </w:pPr>
      <w:r w:rsidRPr="00875AAD">
        <w:rPr>
          <w:color w:val="auto"/>
        </w:rPr>
        <w:t>Tildelingen skjer på basis av hvilket tilbud som har det beste forholdet mellom pris og kvalitet eller kostnad og kvalitet, basert på følgende kriterier:</w:t>
      </w:r>
    </w:p>
    <w:p w14:paraId="0E96A7B5" w14:textId="77777777" w:rsidR="00875AAD" w:rsidRPr="00377EFB" w:rsidRDefault="00875AAD" w:rsidP="00875AAD">
      <w:pPr>
        <w:pStyle w:val="Bltekst"/>
      </w:pPr>
    </w:p>
    <w:p w14:paraId="03999F0B" w14:textId="278C9E41" w:rsidR="000D229D" w:rsidRPr="00891CB8" w:rsidRDefault="000D229D" w:rsidP="000D229D">
      <w:pPr>
        <w:spacing w:after="0"/>
        <w:rPr>
          <w:rFonts w:ascii="Times New Roman" w:eastAsia="Times New Roman" w:hAnsi="Times New Roman" w:cs="Times New Roman"/>
          <w:b/>
          <w:bCs/>
          <w:szCs w:val="20"/>
          <w:lang w:eastAsia="nb-NO"/>
        </w:rPr>
      </w:pPr>
      <w:r w:rsidRPr="00891CB8">
        <w:rPr>
          <w:rFonts w:ascii="Oslo Sans Office" w:eastAsia="Oslo Sans Office" w:hAnsi="Oslo Sans Office" w:cs="Oslo Sans Office"/>
          <w:b/>
          <w:bCs/>
          <w:szCs w:val="20"/>
          <w:lang w:eastAsia="nb-NO"/>
        </w:rPr>
        <w:t xml:space="preserve"> </w:t>
      </w:r>
      <w:r w:rsidR="00891CB8" w:rsidRPr="00891CB8">
        <w:rPr>
          <w:rFonts w:ascii="Oslo Sans Office" w:eastAsia="Oslo Sans Office" w:hAnsi="Oslo Sans Office" w:cs="Oslo Sans Office"/>
          <w:b/>
          <w:bCs/>
          <w:szCs w:val="20"/>
          <w:lang w:eastAsia="nb-NO"/>
        </w:rPr>
        <w:t>Delkontrakt 1</w:t>
      </w:r>
    </w:p>
    <w:tbl>
      <w:tblPr>
        <w:tblStyle w:val="Tabellrutenett2"/>
        <w:tblW w:w="0" w:type="auto"/>
        <w:tblLayout w:type="fixed"/>
        <w:tblLook w:val="04A0" w:firstRow="1" w:lastRow="0" w:firstColumn="1" w:lastColumn="0" w:noHBand="0" w:noVBand="1"/>
      </w:tblPr>
      <w:tblGrid>
        <w:gridCol w:w="1282"/>
        <w:gridCol w:w="3117"/>
        <w:gridCol w:w="976"/>
        <w:gridCol w:w="3685"/>
      </w:tblGrid>
      <w:tr w:rsidR="000D229D" w:rsidRPr="00FC414B" w14:paraId="4036F99E" w14:textId="77777777" w:rsidTr="000E058E">
        <w:trPr>
          <w:trHeight w:val="300"/>
        </w:trPr>
        <w:tc>
          <w:tcPr>
            <w:tcW w:w="1282"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37772251" w14:textId="77777777" w:rsidR="000D229D" w:rsidRPr="00FC414B" w:rsidRDefault="000D229D" w:rsidP="000D229D">
            <w:pPr>
              <w:spacing w:after="0"/>
            </w:pPr>
            <w:r w:rsidRPr="00FC414B">
              <w:rPr>
                <w:rFonts w:ascii="Oslo Sans Office" w:eastAsia="Oslo Sans Office" w:hAnsi="Oslo Sans Office" w:cs="Oslo Sans Office"/>
                <w:b/>
                <w:bCs/>
              </w:rPr>
              <w:t>Type</w:t>
            </w:r>
          </w:p>
          <w:p w14:paraId="706C558A" w14:textId="60CE0148" w:rsidR="000D229D" w:rsidRPr="00FC414B" w:rsidRDefault="000D229D" w:rsidP="000D229D">
            <w:pPr>
              <w:spacing w:after="0"/>
            </w:pPr>
            <w:r w:rsidRPr="00FC414B">
              <w:rPr>
                <w:rFonts w:ascii="Oslo Sans Office" w:eastAsia="Oslo Sans Office" w:hAnsi="Oslo Sans Office" w:cs="Oslo Sans Office"/>
                <w:b/>
                <w:bCs/>
                <w:color w:val="000000" w:themeColor="text1"/>
              </w:rPr>
              <w:t>kriteriu</w:t>
            </w:r>
            <w:r w:rsidR="110A83E9" w:rsidRPr="00FC414B">
              <w:rPr>
                <w:rFonts w:ascii="Oslo Sans Office" w:eastAsia="Oslo Sans Office" w:hAnsi="Oslo Sans Office" w:cs="Oslo Sans Office"/>
                <w:b/>
                <w:bCs/>
                <w:color w:val="000000" w:themeColor="text1"/>
              </w:rPr>
              <w:t>m</w:t>
            </w:r>
          </w:p>
        </w:tc>
        <w:tc>
          <w:tcPr>
            <w:tcW w:w="311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071A805A" w14:textId="77777777" w:rsidR="000D229D" w:rsidRPr="00FC414B" w:rsidRDefault="000D229D" w:rsidP="000D229D">
            <w:pPr>
              <w:spacing w:after="0"/>
            </w:pPr>
            <w:r w:rsidRPr="00FC414B">
              <w:rPr>
                <w:rFonts w:ascii="Oslo Sans Office" w:eastAsia="Oslo Sans Office" w:hAnsi="Oslo Sans Office" w:cs="Oslo Sans Office"/>
                <w:b/>
                <w:bCs/>
                <w:color w:val="000000"/>
              </w:rPr>
              <w:t>Kriterium</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1EBAC1DB" w14:textId="77777777" w:rsidR="000D229D" w:rsidRPr="00FC414B" w:rsidRDefault="000D229D" w:rsidP="000D229D">
            <w:pPr>
              <w:spacing w:after="0"/>
            </w:pPr>
            <w:r w:rsidRPr="00FC414B">
              <w:rPr>
                <w:rFonts w:ascii="Oslo Sans Office" w:eastAsia="Oslo Sans Office" w:hAnsi="Oslo Sans Office" w:cs="Oslo Sans Office"/>
                <w:b/>
                <w:bCs/>
                <w:color w:val="000000"/>
              </w:rPr>
              <w:t>Vekt</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13DAFF" w:themeFill="accent4" w:themeFillShade="BF"/>
            <w:tcMar>
              <w:left w:w="108" w:type="dxa"/>
              <w:right w:w="108" w:type="dxa"/>
            </w:tcMar>
          </w:tcPr>
          <w:p w14:paraId="7DABBB22" w14:textId="77777777" w:rsidR="000D229D" w:rsidRPr="00FC414B" w:rsidRDefault="000D229D" w:rsidP="000D229D">
            <w:pPr>
              <w:spacing w:after="0"/>
            </w:pPr>
            <w:r w:rsidRPr="00FC414B">
              <w:rPr>
                <w:rFonts w:ascii="Oslo Sans Office" w:eastAsia="Oslo Sans Office" w:hAnsi="Oslo Sans Office" w:cs="Oslo Sans Office"/>
                <w:b/>
                <w:bCs/>
                <w:color w:val="000000"/>
              </w:rPr>
              <w:t>Dokumentasjonskrav</w:t>
            </w:r>
          </w:p>
        </w:tc>
      </w:tr>
      <w:tr w:rsidR="000D229D" w:rsidRPr="00FC414B" w14:paraId="56B2763D" w14:textId="77777777" w:rsidTr="000E058E">
        <w:trPr>
          <w:trHeight w:val="300"/>
        </w:trPr>
        <w:tc>
          <w:tcPr>
            <w:tcW w:w="1282" w:type="dxa"/>
            <w:tcBorders>
              <w:top w:val="single" w:sz="8" w:space="0" w:color="BFBFBF" w:themeColor="background1" w:themeShade="BF"/>
              <w:left w:val="single" w:sz="8" w:space="0" w:color="BFBFBF" w:themeColor="background1" w:themeShade="BF"/>
              <w:bottom w:val="single" w:sz="4" w:space="0" w:color="auto"/>
              <w:right w:val="single" w:sz="8" w:space="0" w:color="BFBFBF" w:themeColor="background1" w:themeShade="BF"/>
            </w:tcBorders>
            <w:tcMar>
              <w:left w:w="108" w:type="dxa"/>
              <w:right w:w="108" w:type="dxa"/>
            </w:tcMar>
          </w:tcPr>
          <w:p w14:paraId="1812FC64" w14:textId="7A863471" w:rsidR="000D229D" w:rsidRPr="000E058E" w:rsidRDefault="00891CB8" w:rsidP="000D229D">
            <w:pPr>
              <w:spacing w:after="0"/>
            </w:pPr>
            <w:r w:rsidRPr="000E058E">
              <w:rPr>
                <w:rFonts w:ascii="Oslo Sans Office" w:eastAsia="Oslo Sans Office" w:hAnsi="Oslo Sans Office" w:cs="Oslo Sans Office"/>
              </w:rPr>
              <w:t>Pris</w:t>
            </w:r>
          </w:p>
        </w:tc>
        <w:tc>
          <w:tcPr>
            <w:tcW w:w="3117" w:type="dxa"/>
            <w:tcBorders>
              <w:top w:val="single" w:sz="8" w:space="0" w:color="BFBFBF" w:themeColor="background1" w:themeShade="BF"/>
              <w:left w:val="single" w:sz="8" w:space="0" w:color="BFBFBF" w:themeColor="background1" w:themeShade="BF"/>
              <w:bottom w:val="single" w:sz="4" w:space="0" w:color="auto"/>
              <w:right w:val="single" w:sz="8" w:space="0" w:color="BFBFBF" w:themeColor="background1" w:themeShade="BF"/>
            </w:tcBorders>
            <w:tcMar>
              <w:left w:w="108" w:type="dxa"/>
              <w:right w:w="108" w:type="dxa"/>
            </w:tcMar>
          </w:tcPr>
          <w:p w14:paraId="2B694193" w14:textId="5C131B28" w:rsidR="000D229D" w:rsidRPr="000E058E" w:rsidRDefault="00CD656A" w:rsidP="000D229D">
            <w:pPr>
              <w:spacing w:after="0"/>
            </w:pPr>
            <w:r>
              <w:rPr>
                <w:rFonts w:ascii="Oslo Sans Office" w:eastAsia="Oslo Sans Office" w:hAnsi="Oslo Sans Office" w:cs="Oslo Sans Office"/>
              </w:rPr>
              <w:t>Pris</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005758E" w14:textId="23D21923" w:rsidR="000D229D" w:rsidRPr="000E058E" w:rsidRDefault="000E058E" w:rsidP="000D229D">
            <w:pPr>
              <w:spacing w:after="0"/>
            </w:pPr>
            <w:r w:rsidRPr="000E058E">
              <w:rPr>
                <w:rFonts w:ascii="Oslo Sans Office" w:eastAsia="Oslo Sans Office" w:hAnsi="Oslo Sans Office" w:cs="Oslo Sans Office"/>
              </w:rPr>
              <w:t>60%</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C7B7132" w14:textId="5277AA09" w:rsidR="000D229D" w:rsidRPr="000E058E" w:rsidRDefault="000E058E" w:rsidP="000D229D">
            <w:pPr>
              <w:spacing w:after="0"/>
            </w:pPr>
            <w:r>
              <w:rPr>
                <w:rFonts w:ascii="Oslo Sans Office" w:eastAsia="Oslo Sans Office" w:hAnsi="Oslo Sans Office" w:cs="Oslo Sans Office"/>
              </w:rPr>
              <w:t>U</w:t>
            </w:r>
            <w:r w:rsidR="000D229D" w:rsidRPr="000E058E">
              <w:rPr>
                <w:rFonts w:ascii="Oslo Sans Office" w:eastAsia="Oslo Sans Office" w:hAnsi="Oslo Sans Office" w:cs="Oslo Sans Office"/>
              </w:rPr>
              <w:t xml:space="preserve">tfylt prisskjema </w:t>
            </w:r>
          </w:p>
        </w:tc>
      </w:tr>
      <w:tr w:rsidR="00ED0E36" w:rsidRPr="00FC414B" w14:paraId="6079F2AD" w14:textId="77777777" w:rsidTr="000E058E">
        <w:trPr>
          <w:trHeight w:val="300"/>
        </w:trPr>
        <w:tc>
          <w:tcPr>
            <w:tcW w:w="1282" w:type="dxa"/>
            <w:tcBorders>
              <w:top w:val="single" w:sz="4" w:space="0" w:color="auto"/>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76ED928" w14:textId="13FF56ED" w:rsidR="00ED0E36" w:rsidRPr="000E058E" w:rsidRDefault="00891CB8" w:rsidP="00ED0E36">
            <w:pPr>
              <w:spacing w:after="0"/>
            </w:pPr>
            <w:r w:rsidRPr="000E058E">
              <w:rPr>
                <w:rFonts w:ascii="Oslo Sans Office" w:eastAsia="Oslo Sans Office" w:hAnsi="Oslo Sans Office" w:cs="Oslo Sans Office"/>
              </w:rPr>
              <w:t>Kvalitet</w:t>
            </w:r>
          </w:p>
        </w:tc>
        <w:tc>
          <w:tcPr>
            <w:tcW w:w="3117" w:type="dxa"/>
            <w:tcBorders>
              <w:top w:val="single" w:sz="4" w:space="0" w:color="auto"/>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28D8297" w14:textId="202AC3FC" w:rsidR="00ED0E36" w:rsidRPr="000E058E" w:rsidRDefault="00ED0E36" w:rsidP="00ED0E36">
            <w:pPr>
              <w:spacing w:after="0"/>
            </w:pPr>
            <w:r w:rsidRPr="000E058E">
              <w:rPr>
                <w:rFonts w:ascii="Oslo Sans Office" w:eastAsia="Oslo Sans Office" w:hAnsi="Oslo Sans Office" w:cs="Oslo Sans Office"/>
              </w:rPr>
              <w:t xml:space="preserve"> </w:t>
            </w:r>
            <w:r w:rsidR="000E058E">
              <w:rPr>
                <w:rFonts w:ascii="Oslo Sans Office" w:eastAsia="Oslo Sans Office" w:hAnsi="Oslo Sans Office" w:cs="Oslo Sans Office"/>
              </w:rPr>
              <w:t>Kompetanse</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9D79107" w14:textId="3BFA2EE3" w:rsidR="00ED0E36" w:rsidRPr="000E058E" w:rsidRDefault="000E058E" w:rsidP="00ED0E36">
            <w:pPr>
              <w:spacing w:after="0"/>
            </w:pPr>
            <w:r w:rsidRPr="000E058E">
              <w:rPr>
                <w:rFonts w:ascii="Oslo Sans Office" w:eastAsia="Oslo Sans Office" w:hAnsi="Oslo Sans Office" w:cs="Oslo Sans Office"/>
              </w:rPr>
              <w:t>4</w:t>
            </w:r>
            <w:r w:rsidR="00ED0E36" w:rsidRPr="000E058E">
              <w:rPr>
                <w:rFonts w:ascii="Oslo Sans Office" w:eastAsia="Oslo Sans Office" w:hAnsi="Oslo Sans Office" w:cs="Oslo Sans Office"/>
              </w:rPr>
              <w:t>0%</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DE39FE5" w14:textId="72C730FB" w:rsidR="00ED0E36" w:rsidRPr="000E058E" w:rsidRDefault="002726D3" w:rsidP="00ED0E36">
            <w:pPr>
              <w:spacing w:after="0"/>
              <w:rPr>
                <w:rFonts w:ascii="Oslo Sans Office" w:eastAsia="Oslo Sans Office" w:hAnsi="Oslo Sans Office" w:cs="Oslo Sans Office"/>
              </w:rPr>
            </w:pPr>
            <w:r>
              <w:rPr>
                <w:rFonts w:ascii="Oslo Sans Office" w:eastAsia="Oslo Sans Office" w:hAnsi="Oslo Sans Office" w:cs="Oslo Sans Office"/>
              </w:rPr>
              <w:t xml:space="preserve">Utfylt </w:t>
            </w:r>
            <w:r w:rsidR="00F82524">
              <w:rPr>
                <w:rFonts w:ascii="Oslo Sans Office" w:eastAsia="Oslo Sans Office" w:hAnsi="Oslo Sans Office" w:cs="Oslo Sans Office"/>
              </w:rPr>
              <w:t xml:space="preserve">Vedlegg </w:t>
            </w:r>
            <w:r w:rsidR="000C70B9">
              <w:rPr>
                <w:rFonts w:ascii="Oslo Sans Office" w:eastAsia="Oslo Sans Office" w:hAnsi="Oslo Sans Office" w:cs="Oslo Sans Office"/>
              </w:rPr>
              <w:t>5</w:t>
            </w:r>
            <w:r w:rsidR="0096437D">
              <w:rPr>
                <w:rFonts w:ascii="Oslo Sans Office" w:eastAsia="Oslo Sans Office" w:hAnsi="Oslo Sans Office" w:cs="Oslo Sans Office"/>
              </w:rPr>
              <w:t xml:space="preserve"> Mal for CV,</w:t>
            </w:r>
            <w:r w:rsidR="00352E3A">
              <w:rPr>
                <w:rFonts w:ascii="Oslo Sans Office" w:eastAsia="Oslo Sans Office" w:hAnsi="Oslo Sans Office" w:cs="Oslo Sans Office"/>
              </w:rPr>
              <w:t xml:space="preserve"> tilbudte instruktører</w:t>
            </w:r>
            <w:r w:rsidR="001806B6">
              <w:rPr>
                <w:rFonts w:ascii="Oslo Sans Office" w:eastAsia="Oslo Sans Office" w:hAnsi="Oslo Sans Office" w:cs="Oslo Sans Office"/>
              </w:rPr>
              <w:t>.</w:t>
            </w:r>
            <w:r w:rsidR="00AB493A">
              <w:rPr>
                <w:rFonts w:ascii="Oslo Sans Office" w:eastAsia="Oslo Sans Office" w:hAnsi="Oslo Sans Office" w:cs="Oslo Sans Office"/>
              </w:rPr>
              <w:t xml:space="preserve"> D</w:t>
            </w:r>
            <w:r w:rsidR="001806B6">
              <w:rPr>
                <w:rFonts w:ascii="Oslo Sans Office" w:eastAsia="Oslo Sans Office" w:hAnsi="Oslo Sans Office" w:cs="Oslo Sans Office"/>
              </w:rPr>
              <w:t xml:space="preserve">et skal leveres CV for </w:t>
            </w:r>
            <w:r w:rsidR="00AB493A" w:rsidRPr="00875BED">
              <w:rPr>
                <w:rFonts w:ascii="Oslo Sans Office" w:eastAsia="Oslo Sans Office" w:hAnsi="Oslo Sans Office" w:cs="Oslo Sans Office"/>
                <w:b/>
                <w:bCs/>
              </w:rPr>
              <w:t>to</w:t>
            </w:r>
            <w:r w:rsidR="00AB493A">
              <w:rPr>
                <w:rFonts w:ascii="Oslo Sans Office" w:eastAsia="Oslo Sans Office" w:hAnsi="Oslo Sans Office" w:cs="Oslo Sans Office"/>
              </w:rPr>
              <w:t xml:space="preserve"> instruktører som tilbys til dette oppdraget.</w:t>
            </w:r>
            <w:r w:rsidR="00050A5E">
              <w:rPr>
                <w:rFonts w:ascii="Oslo Sans Office" w:eastAsia="Oslo Sans Office" w:hAnsi="Oslo Sans Office" w:cs="Oslo Sans Office"/>
              </w:rPr>
              <w:t xml:space="preserve"> </w:t>
            </w:r>
          </w:p>
        </w:tc>
      </w:tr>
    </w:tbl>
    <w:p w14:paraId="74E5B9CE" w14:textId="77777777" w:rsidR="00231710" w:rsidRDefault="00231710" w:rsidP="00C4239C">
      <w:pPr>
        <w:spacing w:after="0"/>
        <w:rPr>
          <w:rFonts w:ascii="Oslo Sans Office" w:eastAsia="Oslo Sans Office" w:hAnsi="Oslo Sans Office" w:cs="Oslo Sans Office"/>
          <w:color w:val="0070C0"/>
          <w:szCs w:val="20"/>
          <w:lang w:eastAsia="nb-NO"/>
        </w:rPr>
      </w:pPr>
    </w:p>
    <w:p w14:paraId="303BC14C" w14:textId="77777777" w:rsidR="00891CB8" w:rsidRDefault="00891CB8" w:rsidP="00C4239C">
      <w:pPr>
        <w:spacing w:after="0"/>
        <w:rPr>
          <w:rFonts w:ascii="Oslo Sans Office" w:eastAsia="Oslo Sans Office" w:hAnsi="Oslo Sans Office" w:cs="Oslo Sans Office"/>
          <w:color w:val="0070C0"/>
          <w:szCs w:val="20"/>
          <w:lang w:eastAsia="nb-NO"/>
        </w:rPr>
      </w:pPr>
    </w:p>
    <w:p w14:paraId="43A13254" w14:textId="77777777" w:rsidR="00891CB8" w:rsidRDefault="00891CB8" w:rsidP="00C4239C">
      <w:pPr>
        <w:spacing w:after="0"/>
        <w:rPr>
          <w:rFonts w:ascii="Oslo Sans Office" w:eastAsia="Oslo Sans Office" w:hAnsi="Oslo Sans Office" w:cs="Oslo Sans Office"/>
          <w:color w:val="0070C0"/>
          <w:szCs w:val="20"/>
          <w:lang w:eastAsia="nb-NO"/>
        </w:rPr>
      </w:pPr>
    </w:p>
    <w:p w14:paraId="25A00DA5" w14:textId="74754CB8" w:rsidR="00891CB8" w:rsidRDefault="00891CB8" w:rsidP="00C4239C">
      <w:pPr>
        <w:spacing w:after="0"/>
        <w:rPr>
          <w:rFonts w:ascii="Oslo Sans Office" w:eastAsia="Oslo Sans Office" w:hAnsi="Oslo Sans Office" w:cs="Oslo Sans Office"/>
          <w:b/>
          <w:bCs/>
          <w:szCs w:val="20"/>
          <w:lang w:eastAsia="nb-NO"/>
        </w:rPr>
      </w:pPr>
      <w:r w:rsidRPr="00891CB8">
        <w:rPr>
          <w:rFonts w:ascii="Oslo Sans Office" w:eastAsia="Oslo Sans Office" w:hAnsi="Oslo Sans Office" w:cs="Oslo Sans Office"/>
          <w:b/>
          <w:bCs/>
          <w:szCs w:val="20"/>
          <w:lang w:eastAsia="nb-NO"/>
        </w:rPr>
        <w:t>Delkontrakt 2</w:t>
      </w:r>
    </w:p>
    <w:tbl>
      <w:tblPr>
        <w:tblStyle w:val="Tabellrutenett2"/>
        <w:tblW w:w="0" w:type="auto"/>
        <w:tblLayout w:type="fixed"/>
        <w:tblLook w:val="04A0" w:firstRow="1" w:lastRow="0" w:firstColumn="1" w:lastColumn="0" w:noHBand="0" w:noVBand="1"/>
      </w:tblPr>
      <w:tblGrid>
        <w:gridCol w:w="1282"/>
        <w:gridCol w:w="3117"/>
        <w:gridCol w:w="976"/>
        <w:gridCol w:w="3685"/>
      </w:tblGrid>
      <w:tr w:rsidR="002476EE" w:rsidRPr="00FC414B" w14:paraId="558ACE1C" w14:textId="77777777" w:rsidTr="00155E6A">
        <w:trPr>
          <w:trHeight w:val="300"/>
        </w:trPr>
        <w:tc>
          <w:tcPr>
            <w:tcW w:w="1282" w:type="dxa"/>
            <w:tcBorders>
              <w:top w:val="single" w:sz="8" w:space="0" w:color="BFBFBF" w:themeColor="background1" w:themeShade="BF"/>
              <w:left w:val="single" w:sz="8" w:space="0" w:color="BFBFBF" w:themeColor="background1" w:themeShade="BF"/>
              <w:bottom w:val="single" w:sz="4" w:space="0" w:color="auto"/>
              <w:right w:val="single" w:sz="8" w:space="0" w:color="BFBFBF" w:themeColor="background1" w:themeShade="BF"/>
            </w:tcBorders>
            <w:shd w:val="clear" w:color="auto" w:fill="13DAFF" w:themeFill="accent4" w:themeFillShade="BF"/>
            <w:tcMar>
              <w:left w:w="108" w:type="dxa"/>
              <w:right w:w="108" w:type="dxa"/>
            </w:tcMar>
          </w:tcPr>
          <w:p w14:paraId="7EDB823C" w14:textId="77777777" w:rsidR="002476EE" w:rsidRPr="00FC414B" w:rsidRDefault="002476EE" w:rsidP="00F06472">
            <w:pPr>
              <w:spacing w:after="0"/>
            </w:pPr>
            <w:r w:rsidRPr="00FC414B">
              <w:rPr>
                <w:rFonts w:ascii="Oslo Sans Office" w:eastAsia="Oslo Sans Office" w:hAnsi="Oslo Sans Office" w:cs="Oslo Sans Office"/>
                <w:b/>
                <w:bCs/>
              </w:rPr>
              <w:t>Type</w:t>
            </w:r>
          </w:p>
          <w:p w14:paraId="46203DC5" w14:textId="77777777" w:rsidR="002476EE" w:rsidRPr="00FC414B" w:rsidRDefault="002476EE" w:rsidP="00F06472">
            <w:pPr>
              <w:spacing w:after="0"/>
            </w:pPr>
            <w:r w:rsidRPr="00FC414B">
              <w:rPr>
                <w:rFonts w:ascii="Oslo Sans Office" w:eastAsia="Oslo Sans Office" w:hAnsi="Oslo Sans Office" w:cs="Oslo Sans Office"/>
                <w:b/>
                <w:bCs/>
                <w:color w:val="000000" w:themeColor="text1"/>
              </w:rPr>
              <w:t>kriterium</w:t>
            </w:r>
          </w:p>
        </w:tc>
        <w:tc>
          <w:tcPr>
            <w:tcW w:w="3117" w:type="dxa"/>
            <w:tcBorders>
              <w:top w:val="single" w:sz="8" w:space="0" w:color="BFBFBF" w:themeColor="background1" w:themeShade="BF"/>
              <w:left w:val="single" w:sz="8" w:space="0" w:color="BFBFBF" w:themeColor="background1" w:themeShade="BF"/>
              <w:bottom w:val="single" w:sz="4" w:space="0" w:color="auto"/>
              <w:right w:val="single" w:sz="8" w:space="0" w:color="BFBFBF" w:themeColor="background1" w:themeShade="BF"/>
            </w:tcBorders>
            <w:shd w:val="clear" w:color="auto" w:fill="13DAFF" w:themeFill="accent4" w:themeFillShade="BF"/>
            <w:tcMar>
              <w:left w:w="108" w:type="dxa"/>
              <w:right w:w="108" w:type="dxa"/>
            </w:tcMar>
          </w:tcPr>
          <w:p w14:paraId="5DEE7FB6" w14:textId="77777777" w:rsidR="002476EE" w:rsidRPr="00FC414B" w:rsidRDefault="002476EE" w:rsidP="00F06472">
            <w:pPr>
              <w:spacing w:after="0"/>
            </w:pPr>
            <w:r w:rsidRPr="00FC414B">
              <w:rPr>
                <w:rFonts w:ascii="Oslo Sans Office" w:eastAsia="Oslo Sans Office" w:hAnsi="Oslo Sans Office" w:cs="Oslo Sans Office"/>
                <w:b/>
                <w:bCs/>
                <w:color w:val="000000"/>
              </w:rPr>
              <w:t>Kriterium</w:t>
            </w:r>
          </w:p>
        </w:tc>
        <w:tc>
          <w:tcPr>
            <w:tcW w:w="976" w:type="dxa"/>
            <w:tcBorders>
              <w:top w:val="single" w:sz="8" w:space="0" w:color="BFBFBF" w:themeColor="background1" w:themeShade="BF"/>
              <w:left w:val="single" w:sz="8" w:space="0" w:color="BFBFBF" w:themeColor="background1" w:themeShade="BF"/>
              <w:bottom w:val="single" w:sz="4" w:space="0" w:color="auto"/>
              <w:right w:val="single" w:sz="8" w:space="0" w:color="BFBFBF" w:themeColor="background1" w:themeShade="BF"/>
            </w:tcBorders>
            <w:shd w:val="clear" w:color="auto" w:fill="13DAFF" w:themeFill="accent4" w:themeFillShade="BF"/>
            <w:tcMar>
              <w:left w:w="108" w:type="dxa"/>
              <w:right w:w="108" w:type="dxa"/>
            </w:tcMar>
          </w:tcPr>
          <w:p w14:paraId="21A65E75" w14:textId="77777777" w:rsidR="002476EE" w:rsidRPr="00FC414B" w:rsidRDefault="002476EE" w:rsidP="00F06472">
            <w:pPr>
              <w:spacing w:after="0"/>
            </w:pPr>
            <w:r w:rsidRPr="00FC414B">
              <w:rPr>
                <w:rFonts w:ascii="Oslo Sans Office" w:eastAsia="Oslo Sans Office" w:hAnsi="Oslo Sans Office" w:cs="Oslo Sans Office"/>
                <w:b/>
                <w:bCs/>
                <w:color w:val="000000"/>
              </w:rPr>
              <w:t>Vekt</w:t>
            </w:r>
          </w:p>
        </w:tc>
        <w:tc>
          <w:tcPr>
            <w:tcW w:w="3685" w:type="dxa"/>
            <w:tcBorders>
              <w:top w:val="single" w:sz="8" w:space="0" w:color="BFBFBF" w:themeColor="background1" w:themeShade="BF"/>
              <w:left w:val="single" w:sz="8" w:space="0" w:color="BFBFBF" w:themeColor="background1" w:themeShade="BF"/>
              <w:bottom w:val="single" w:sz="4" w:space="0" w:color="auto"/>
              <w:right w:val="single" w:sz="8" w:space="0" w:color="BFBFBF" w:themeColor="background1" w:themeShade="BF"/>
            </w:tcBorders>
            <w:shd w:val="clear" w:color="auto" w:fill="13DAFF" w:themeFill="accent4" w:themeFillShade="BF"/>
            <w:tcMar>
              <w:left w:w="108" w:type="dxa"/>
              <w:right w:w="108" w:type="dxa"/>
            </w:tcMar>
          </w:tcPr>
          <w:p w14:paraId="06827338" w14:textId="77777777" w:rsidR="002476EE" w:rsidRPr="00FC414B" w:rsidRDefault="002476EE" w:rsidP="00F06472">
            <w:pPr>
              <w:spacing w:after="0"/>
            </w:pPr>
            <w:r w:rsidRPr="00FC414B">
              <w:rPr>
                <w:rFonts w:ascii="Oslo Sans Office" w:eastAsia="Oslo Sans Office" w:hAnsi="Oslo Sans Office" w:cs="Oslo Sans Office"/>
                <w:b/>
                <w:bCs/>
                <w:color w:val="000000"/>
              </w:rPr>
              <w:t>Dokumentasjonskrav</w:t>
            </w:r>
          </w:p>
        </w:tc>
      </w:tr>
      <w:tr w:rsidR="002476EE" w:rsidRPr="00FC414B" w14:paraId="3E362D48" w14:textId="77777777" w:rsidTr="00155E6A">
        <w:trPr>
          <w:trHeight w:val="300"/>
        </w:trPr>
        <w:tc>
          <w:tcPr>
            <w:tcW w:w="1282" w:type="dxa"/>
            <w:tcBorders>
              <w:top w:val="single" w:sz="4" w:space="0" w:color="auto"/>
              <w:left w:val="single" w:sz="4" w:space="0" w:color="auto"/>
              <w:bottom w:val="single" w:sz="4" w:space="0" w:color="auto"/>
              <w:right w:val="single" w:sz="4" w:space="0" w:color="auto"/>
            </w:tcBorders>
            <w:tcMar>
              <w:left w:w="108" w:type="dxa"/>
              <w:right w:w="108" w:type="dxa"/>
            </w:tcMar>
          </w:tcPr>
          <w:p w14:paraId="4911ECCD" w14:textId="77777777" w:rsidR="002476EE" w:rsidRPr="00155E6A" w:rsidRDefault="002476EE" w:rsidP="00F06472">
            <w:pPr>
              <w:spacing w:after="0"/>
              <w:rPr>
                <w:rFonts w:ascii="Oslo Sans Office" w:hAnsi="Oslo Sans Office"/>
              </w:rPr>
            </w:pPr>
            <w:r w:rsidRPr="00155E6A">
              <w:rPr>
                <w:rFonts w:ascii="Oslo Sans Office" w:eastAsia="Oslo Sans Office" w:hAnsi="Oslo Sans Office" w:cs="Oslo Sans Office"/>
              </w:rPr>
              <w:t>Pris</w:t>
            </w:r>
          </w:p>
        </w:tc>
        <w:tc>
          <w:tcPr>
            <w:tcW w:w="3117" w:type="dxa"/>
            <w:tcBorders>
              <w:top w:val="single" w:sz="4" w:space="0" w:color="auto"/>
              <w:left w:val="single" w:sz="4" w:space="0" w:color="auto"/>
              <w:bottom w:val="single" w:sz="4" w:space="0" w:color="auto"/>
              <w:right w:val="single" w:sz="4" w:space="0" w:color="auto"/>
            </w:tcBorders>
            <w:tcMar>
              <w:left w:w="108" w:type="dxa"/>
              <w:right w:w="108" w:type="dxa"/>
            </w:tcMar>
          </w:tcPr>
          <w:p w14:paraId="4FB64C23" w14:textId="188B86AB" w:rsidR="002476EE" w:rsidRPr="00155E6A" w:rsidRDefault="00424FEA" w:rsidP="00F06472">
            <w:pPr>
              <w:spacing w:after="0"/>
              <w:rPr>
                <w:rFonts w:ascii="Oslo Sans Office" w:hAnsi="Oslo Sans Office"/>
              </w:rPr>
            </w:pPr>
            <w:r>
              <w:rPr>
                <w:rFonts w:ascii="Oslo Sans Office" w:eastAsia="Oslo Sans Office" w:hAnsi="Oslo Sans Office" w:cs="Oslo Sans Office"/>
              </w:rPr>
              <w:t>Pris</w:t>
            </w:r>
          </w:p>
        </w:tc>
        <w:tc>
          <w:tcPr>
            <w:tcW w:w="976" w:type="dxa"/>
            <w:tcBorders>
              <w:top w:val="single" w:sz="4" w:space="0" w:color="auto"/>
              <w:left w:val="single" w:sz="4" w:space="0" w:color="auto"/>
              <w:bottom w:val="single" w:sz="4" w:space="0" w:color="auto"/>
              <w:right w:val="single" w:sz="4" w:space="0" w:color="auto"/>
            </w:tcBorders>
            <w:tcMar>
              <w:left w:w="108" w:type="dxa"/>
              <w:right w:w="108" w:type="dxa"/>
            </w:tcMar>
          </w:tcPr>
          <w:p w14:paraId="1F93C87D" w14:textId="76459EB6" w:rsidR="002476EE" w:rsidRPr="00155E6A" w:rsidRDefault="002476EE" w:rsidP="00F06472">
            <w:pPr>
              <w:spacing w:after="0"/>
              <w:rPr>
                <w:rFonts w:ascii="Oslo Sans Office" w:hAnsi="Oslo Sans Office"/>
              </w:rPr>
            </w:pPr>
            <w:r w:rsidRPr="00155E6A">
              <w:rPr>
                <w:rFonts w:ascii="Oslo Sans Office" w:eastAsia="Oslo Sans Office" w:hAnsi="Oslo Sans Office" w:cs="Oslo Sans Office"/>
              </w:rPr>
              <w:t>30%</w:t>
            </w:r>
          </w:p>
        </w:tc>
        <w:tc>
          <w:tcPr>
            <w:tcW w:w="3685" w:type="dxa"/>
            <w:tcBorders>
              <w:top w:val="single" w:sz="4" w:space="0" w:color="auto"/>
              <w:left w:val="single" w:sz="4" w:space="0" w:color="auto"/>
              <w:bottom w:val="single" w:sz="4" w:space="0" w:color="auto"/>
              <w:right w:val="single" w:sz="4" w:space="0" w:color="auto"/>
            </w:tcBorders>
            <w:tcMar>
              <w:left w:w="108" w:type="dxa"/>
              <w:right w:w="108" w:type="dxa"/>
            </w:tcMar>
          </w:tcPr>
          <w:p w14:paraId="037F1ADC" w14:textId="77777777" w:rsidR="002476EE" w:rsidRPr="00155E6A" w:rsidRDefault="002476EE" w:rsidP="00F06472">
            <w:pPr>
              <w:spacing w:after="0"/>
              <w:rPr>
                <w:rFonts w:ascii="Oslo Sans Office" w:hAnsi="Oslo Sans Office"/>
              </w:rPr>
            </w:pPr>
            <w:r w:rsidRPr="00155E6A">
              <w:rPr>
                <w:rFonts w:ascii="Oslo Sans Office" w:eastAsia="Oslo Sans Office" w:hAnsi="Oslo Sans Office" w:cs="Oslo Sans Office"/>
              </w:rPr>
              <w:t xml:space="preserve">Utfylt prisskjema </w:t>
            </w:r>
          </w:p>
        </w:tc>
      </w:tr>
      <w:tr w:rsidR="002476EE" w:rsidRPr="00FC414B" w14:paraId="090F7C9A" w14:textId="77777777" w:rsidTr="00155E6A">
        <w:trPr>
          <w:trHeight w:val="300"/>
        </w:trPr>
        <w:tc>
          <w:tcPr>
            <w:tcW w:w="1282" w:type="dxa"/>
            <w:tcBorders>
              <w:top w:val="single" w:sz="4" w:space="0" w:color="auto"/>
              <w:left w:val="single" w:sz="4" w:space="0" w:color="auto"/>
              <w:bottom w:val="single" w:sz="4" w:space="0" w:color="auto"/>
              <w:right w:val="single" w:sz="4" w:space="0" w:color="auto"/>
            </w:tcBorders>
            <w:tcMar>
              <w:left w:w="108" w:type="dxa"/>
              <w:right w:w="108" w:type="dxa"/>
            </w:tcMar>
          </w:tcPr>
          <w:p w14:paraId="3F74084F" w14:textId="77777777" w:rsidR="002476EE" w:rsidRPr="00155E6A" w:rsidRDefault="002476EE" w:rsidP="00F06472">
            <w:pPr>
              <w:spacing w:after="0"/>
              <w:rPr>
                <w:rFonts w:ascii="Oslo Sans Office" w:hAnsi="Oslo Sans Office"/>
              </w:rPr>
            </w:pPr>
            <w:r w:rsidRPr="00155E6A">
              <w:rPr>
                <w:rFonts w:ascii="Oslo Sans Office" w:eastAsia="Oslo Sans Office" w:hAnsi="Oslo Sans Office" w:cs="Oslo Sans Office"/>
              </w:rPr>
              <w:t>Kvalitet</w:t>
            </w:r>
          </w:p>
        </w:tc>
        <w:tc>
          <w:tcPr>
            <w:tcW w:w="3117" w:type="dxa"/>
            <w:tcBorders>
              <w:top w:val="single" w:sz="4" w:space="0" w:color="auto"/>
              <w:left w:val="single" w:sz="4" w:space="0" w:color="auto"/>
              <w:bottom w:val="single" w:sz="4" w:space="0" w:color="auto"/>
              <w:right w:val="single" w:sz="4" w:space="0" w:color="auto"/>
            </w:tcBorders>
            <w:tcMar>
              <w:left w:w="108" w:type="dxa"/>
              <w:right w:w="108" w:type="dxa"/>
            </w:tcMar>
          </w:tcPr>
          <w:p w14:paraId="616FA0C7" w14:textId="5163F840" w:rsidR="002476EE" w:rsidRPr="00155E6A" w:rsidRDefault="00155E6A" w:rsidP="00F06472">
            <w:pPr>
              <w:spacing w:after="0"/>
              <w:rPr>
                <w:rFonts w:ascii="Oslo Sans Office" w:hAnsi="Oslo Sans Office"/>
              </w:rPr>
            </w:pPr>
            <w:r w:rsidRPr="00155E6A">
              <w:rPr>
                <w:rFonts w:ascii="Oslo Sans Office" w:hAnsi="Oslo Sans Office"/>
              </w:rPr>
              <w:t>Oppdragsforståelse</w:t>
            </w:r>
          </w:p>
        </w:tc>
        <w:tc>
          <w:tcPr>
            <w:tcW w:w="976" w:type="dxa"/>
            <w:tcBorders>
              <w:top w:val="single" w:sz="4" w:space="0" w:color="auto"/>
              <w:left w:val="single" w:sz="4" w:space="0" w:color="auto"/>
              <w:bottom w:val="single" w:sz="4" w:space="0" w:color="auto"/>
              <w:right w:val="single" w:sz="4" w:space="0" w:color="auto"/>
            </w:tcBorders>
            <w:tcMar>
              <w:left w:w="108" w:type="dxa"/>
              <w:right w:w="108" w:type="dxa"/>
            </w:tcMar>
          </w:tcPr>
          <w:p w14:paraId="1277E995" w14:textId="172E48B5" w:rsidR="002476EE" w:rsidRPr="00155E6A" w:rsidRDefault="00E54129" w:rsidP="00F06472">
            <w:pPr>
              <w:spacing w:after="0"/>
              <w:rPr>
                <w:rFonts w:ascii="Oslo Sans Office" w:hAnsi="Oslo Sans Office"/>
              </w:rPr>
            </w:pPr>
            <w:r>
              <w:rPr>
                <w:rFonts w:ascii="Oslo Sans Office" w:hAnsi="Oslo Sans Office"/>
              </w:rPr>
              <w:t>3</w:t>
            </w:r>
            <w:r w:rsidR="00155E6A">
              <w:rPr>
                <w:rFonts w:ascii="Oslo Sans Office" w:hAnsi="Oslo Sans Office"/>
              </w:rPr>
              <w:t>0</w:t>
            </w:r>
            <w:r w:rsidR="00E736D7">
              <w:rPr>
                <w:rFonts w:ascii="Oslo Sans Office" w:hAnsi="Oslo Sans Office"/>
              </w:rPr>
              <w:t>%</w:t>
            </w:r>
          </w:p>
        </w:tc>
        <w:tc>
          <w:tcPr>
            <w:tcW w:w="3685" w:type="dxa"/>
            <w:tcBorders>
              <w:top w:val="single" w:sz="4" w:space="0" w:color="auto"/>
              <w:left w:val="single" w:sz="4" w:space="0" w:color="auto"/>
              <w:bottom w:val="single" w:sz="4" w:space="0" w:color="auto"/>
              <w:right w:val="single" w:sz="4" w:space="0" w:color="auto"/>
            </w:tcBorders>
            <w:tcMar>
              <w:left w:w="108" w:type="dxa"/>
              <w:right w:w="108" w:type="dxa"/>
            </w:tcMar>
          </w:tcPr>
          <w:p w14:paraId="1D7FD007" w14:textId="57BD2AB5" w:rsidR="00863A75" w:rsidRDefault="00863A75" w:rsidP="00863A75">
            <w:pPr>
              <w:spacing w:after="0"/>
              <w:rPr>
                <w:rFonts w:asciiTheme="minorHAnsi" w:hAnsiTheme="minorHAnsi"/>
              </w:rPr>
            </w:pPr>
            <w:r>
              <w:rPr>
                <w:rFonts w:asciiTheme="minorHAnsi" w:hAnsiTheme="minorHAnsi"/>
              </w:rPr>
              <w:t>Svar på oppgave jf. Punkt 5.2.3.</w:t>
            </w:r>
          </w:p>
          <w:p w14:paraId="1D48B333" w14:textId="25143561" w:rsidR="002476EE" w:rsidRPr="00155E6A" w:rsidRDefault="00863A75" w:rsidP="00863A75">
            <w:pPr>
              <w:spacing w:after="0"/>
              <w:rPr>
                <w:rFonts w:ascii="Oslo Sans Office" w:hAnsi="Oslo Sans Office"/>
              </w:rPr>
            </w:pPr>
            <w:r w:rsidRPr="00482A74">
              <w:rPr>
                <w:rStyle w:val="cf01"/>
                <w:rFonts w:asciiTheme="minorHAnsi" w:hAnsiTheme="minorHAnsi"/>
                <w:sz w:val="20"/>
                <w:szCs w:val="20"/>
              </w:rPr>
              <w:t>Besvarelsen skal være maksimalt 1500 ord.</w:t>
            </w:r>
            <w:r w:rsidR="006C6956" w:rsidRPr="00482A74">
              <w:rPr>
                <w:rStyle w:val="cf01"/>
                <w:rFonts w:asciiTheme="minorHAnsi" w:hAnsiTheme="minorHAnsi"/>
                <w:sz w:val="20"/>
                <w:szCs w:val="20"/>
              </w:rPr>
              <w:t xml:space="preserve"> </w:t>
            </w:r>
            <w:r w:rsidRPr="00482A74">
              <w:rPr>
                <w:rStyle w:val="cf01"/>
                <w:rFonts w:asciiTheme="minorHAnsi" w:hAnsiTheme="minorHAnsi"/>
                <w:sz w:val="20"/>
                <w:szCs w:val="20"/>
              </w:rPr>
              <w:t>Oppdragsgiver gjør oppmerksom på at ord lagt i bilder også er medberegnet i de maksimalt 1500 ordene</w:t>
            </w:r>
            <w:r w:rsidRPr="0038077E">
              <w:rPr>
                <w:rStyle w:val="cf01"/>
                <w:rFonts w:ascii="Oslo Sans Office" w:hAnsi="Oslo Sans Office"/>
                <w:sz w:val="20"/>
                <w:szCs w:val="20"/>
              </w:rPr>
              <w:t xml:space="preserve">. </w:t>
            </w:r>
            <w:r w:rsidRPr="0038077E">
              <w:rPr>
                <w:rFonts w:ascii="Oslo Sans Office" w:hAnsi="Oslo Sans Office" w:cs="Segoe UI"/>
              </w:rPr>
              <w:t>Besvarelsen skal utformes med en lesbar skrifttype (f.eks. Arial, Calibri eller tilsvarende) med minimum skriftstørrelse 11.</w:t>
            </w:r>
            <w:r>
              <w:rPr>
                <w:rFonts w:ascii="Oslo Sans Office" w:hAnsi="Oslo Sans Office" w:cs="Segoe UI"/>
              </w:rPr>
              <w:t xml:space="preserve"> Besvarelse utover 1500 ord vil ikke bli hensyntatt i evalueringen.</w:t>
            </w:r>
          </w:p>
        </w:tc>
      </w:tr>
      <w:tr w:rsidR="00155E6A" w:rsidRPr="00FC414B" w14:paraId="453A385D" w14:textId="77777777" w:rsidTr="00155E6A">
        <w:trPr>
          <w:trHeight w:val="300"/>
        </w:trPr>
        <w:tc>
          <w:tcPr>
            <w:tcW w:w="1282" w:type="dxa"/>
            <w:tcBorders>
              <w:top w:val="single" w:sz="4" w:space="0" w:color="auto"/>
              <w:left w:val="single" w:sz="4" w:space="0" w:color="auto"/>
              <w:bottom w:val="single" w:sz="4" w:space="0" w:color="auto"/>
              <w:right w:val="single" w:sz="4" w:space="0" w:color="auto"/>
            </w:tcBorders>
            <w:tcMar>
              <w:left w:w="108" w:type="dxa"/>
              <w:right w:w="108" w:type="dxa"/>
            </w:tcMar>
          </w:tcPr>
          <w:p w14:paraId="5559BF89" w14:textId="6F1F6D53" w:rsidR="00155E6A" w:rsidRPr="00155E6A" w:rsidRDefault="00E736D7" w:rsidP="00155E6A">
            <w:pPr>
              <w:spacing w:after="0"/>
              <w:rPr>
                <w:rFonts w:ascii="Oslo Sans Office" w:eastAsia="Oslo Sans Office" w:hAnsi="Oslo Sans Office" w:cs="Oslo Sans Office"/>
              </w:rPr>
            </w:pPr>
            <w:r>
              <w:rPr>
                <w:rFonts w:ascii="Oslo Sans Office" w:eastAsia="Oslo Sans Office" w:hAnsi="Oslo Sans Office" w:cs="Oslo Sans Office"/>
              </w:rPr>
              <w:t>Kvalitet</w:t>
            </w:r>
          </w:p>
        </w:tc>
        <w:tc>
          <w:tcPr>
            <w:tcW w:w="3117" w:type="dxa"/>
            <w:tcBorders>
              <w:top w:val="single" w:sz="4" w:space="0" w:color="auto"/>
              <w:left w:val="single" w:sz="4" w:space="0" w:color="auto"/>
              <w:bottom w:val="single" w:sz="4" w:space="0" w:color="auto"/>
              <w:right w:val="single" w:sz="4" w:space="0" w:color="auto"/>
            </w:tcBorders>
            <w:tcMar>
              <w:left w:w="108" w:type="dxa"/>
              <w:right w:w="108" w:type="dxa"/>
            </w:tcMar>
          </w:tcPr>
          <w:p w14:paraId="6F15D28B" w14:textId="39B22CE2" w:rsidR="00155E6A" w:rsidRPr="00155E6A" w:rsidRDefault="00155E6A" w:rsidP="00155E6A">
            <w:pPr>
              <w:spacing w:after="0"/>
              <w:rPr>
                <w:rFonts w:ascii="Oslo Sans Office" w:eastAsia="Oslo Sans Office" w:hAnsi="Oslo Sans Office" w:cs="Oslo Sans Office"/>
              </w:rPr>
            </w:pPr>
            <w:r w:rsidRPr="00155E6A">
              <w:rPr>
                <w:rFonts w:ascii="Oslo Sans Office" w:eastAsia="Oslo Sans Office" w:hAnsi="Oslo Sans Office" w:cs="Oslo Sans Office"/>
              </w:rPr>
              <w:t>Lokasjon</w:t>
            </w:r>
          </w:p>
        </w:tc>
        <w:tc>
          <w:tcPr>
            <w:tcW w:w="976" w:type="dxa"/>
            <w:tcBorders>
              <w:top w:val="single" w:sz="4" w:space="0" w:color="auto"/>
              <w:left w:val="single" w:sz="4" w:space="0" w:color="auto"/>
              <w:bottom w:val="single" w:sz="4" w:space="0" w:color="auto"/>
              <w:right w:val="single" w:sz="4" w:space="0" w:color="auto"/>
            </w:tcBorders>
            <w:tcMar>
              <w:left w:w="108" w:type="dxa"/>
              <w:right w:w="108" w:type="dxa"/>
            </w:tcMar>
          </w:tcPr>
          <w:p w14:paraId="333B0E4A" w14:textId="02D1DEB1" w:rsidR="00155E6A" w:rsidRPr="00155E6A" w:rsidRDefault="00E54129" w:rsidP="00155E6A">
            <w:pPr>
              <w:spacing w:after="0"/>
              <w:rPr>
                <w:rFonts w:ascii="Oslo Sans Office" w:eastAsia="Oslo Sans Office" w:hAnsi="Oslo Sans Office" w:cs="Oslo Sans Office"/>
              </w:rPr>
            </w:pPr>
            <w:r>
              <w:rPr>
                <w:rFonts w:ascii="Oslo Sans Office" w:eastAsia="Oslo Sans Office" w:hAnsi="Oslo Sans Office" w:cs="Oslo Sans Office"/>
              </w:rPr>
              <w:t>4</w:t>
            </w:r>
            <w:r w:rsidR="00E736D7">
              <w:rPr>
                <w:rFonts w:ascii="Oslo Sans Office" w:eastAsia="Oslo Sans Office" w:hAnsi="Oslo Sans Office" w:cs="Oslo Sans Office"/>
              </w:rPr>
              <w:t>0%</w:t>
            </w:r>
          </w:p>
        </w:tc>
        <w:tc>
          <w:tcPr>
            <w:tcW w:w="3685" w:type="dxa"/>
            <w:tcBorders>
              <w:top w:val="single" w:sz="4" w:space="0" w:color="auto"/>
              <w:left w:val="single" w:sz="4" w:space="0" w:color="auto"/>
              <w:bottom w:val="single" w:sz="4" w:space="0" w:color="auto"/>
              <w:right w:val="single" w:sz="4" w:space="0" w:color="auto"/>
            </w:tcBorders>
            <w:tcMar>
              <w:left w:w="108" w:type="dxa"/>
              <w:right w:w="108" w:type="dxa"/>
            </w:tcMar>
          </w:tcPr>
          <w:p w14:paraId="7BA00705" w14:textId="7F47F796" w:rsidR="00155E6A" w:rsidRPr="00155E6A" w:rsidRDefault="00AE318E" w:rsidP="00155E6A">
            <w:pPr>
              <w:spacing w:after="0"/>
              <w:rPr>
                <w:rFonts w:ascii="Oslo Sans Office" w:eastAsia="Oslo Sans Office" w:hAnsi="Oslo Sans Office" w:cs="Oslo Sans Office"/>
              </w:rPr>
            </w:pPr>
            <w:r>
              <w:rPr>
                <w:rFonts w:ascii="Oslo Sans Office" w:eastAsia="Oslo Sans Office" w:hAnsi="Oslo Sans Office" w:cs="Oslo Sans Office"/>
              </w:rPr>
              <w:t>Adresse til treningssenter</w:t>
            </w:r>
          </w:p>
        </w:tc>
      </w:tr>
    </w:tbl>
    <w:p w14:paraId="40BD381E" w14:textId="3212154B" w:rsidR="00A2142E" w:rsidRDefault="00A2142E" w:rsidP="00C4239C">
      <w:pPr>
        <w:spacing w:after="0"/>
        <w:rPr>
          <w:rFonts w:ascii="Oslo Sans Office" w:eastAsia="Oslo Sans Office" w:hAnsi="Oslo Sans Office" w:cs="Oslo Sans Office"/>
          <w:color w:val="0070C0"/>
          <w:szCs w:val="20"/>
          <w:lang w:eastAsia="nb-NO"/>
        </w:rPr>
      </w:pPr>
    </w:p>
    <w:p w14:paraId="5E310D4B" w14:textId="0717B62C" w:rsidR="000D229D" w:rsidRPr="00FC414B" w:rsidRDefault="5BA4FD56" w:rsidP="00324682">
      <w:pPr>
        <w:pStyle w:val="Overskrift2"/>
      </w:pPr>
      <w:bookmarkStart w:id="72" w:name="_Toc835730210"/>
      <w:bookmarkStart w:id="73" w:name="_Toc228190081"/>
      <w:r w:rsidRPr="00FC414B">
        <w:lastRenderedPageBreak/>
        <w:t>Grunnlag for evaluering</w:t>
      </w:r>
      <w:bookmarkEnd w:id="72"/>
      <w:bookmarkEnd w:id="73"/>
      <w:r w:rsidRPr="00FC414B">
        <w:t xml:space="preserve"> </w:t>
      </w:r>
      <w:r w:rsidR="00E376A9">
        <w:t>delkontrakt 1</w:t>
      </w:r>
      <w:r w:rsidR="00676F56">
        <w:t xml:space="preserve"> og delkontrakt 2</w:t>
      </w:r>
    </w:p>
    <w:p w14:paraId="668FEB0F" w14:textId="613CD6B9" w:rsidR="000D229D" w:rsidRPr="00FC414B" w:rsidRDefault="5BA4FD56" w:rsidP="007576DB">
      <w:pPr>
        <w:pStyle w:val="Overskrift3"/>
      </w:pPr>
      <w:bookmarkStart w:id="74" w:name="_Toc1604116779"/>
      <w:bookmarkStart w:id="75" w:name="_Toc228190082"/>
      <w:r w:rsidRPr="00FC414B">
        <w:t>Tildelingskriteriet «Pris»</w:t>
      </w:r>
      <w:bookmarkEnd w:id="74"/>
      <w:bookmarkEnd w:id="75"/>
      <w:r w:rsidR="00A42161">
        <w:t xml:space="preserve"> delkontrakt 1 og delkontrakt 2</w:t>
      </w:r>
    </w:p>
    <w:p w14:paraId="2AE5C721" w14:textId="0BCE7B17" w:rsidR="000D229D" w:rsidRPr="00FC414B" w:rsidRDefault="000D229D" w:rsidP="00314182">
      <w:pPr>
        <w:pStyle w:val="OsloSansStandard"/>
      </w:pPr>
      <w:r w:rsidRPr="707A5FC3">
        <w:t xml:space="preserve">Priser skal </w:t>
      </w:r>
      <w:r w:rsidRPr="00655840">
        <w:t xml:space="preserve">oppgis i </w:t>
      </w:r>
      <w:r w:rsidR="3139A41A" w:rsidRPr="00655840">
        <w:rPr>
          <w:rFonts w:eastAsiaTheme="minorEastAsia"/>
          <w:szCs w:val="20"/>
        </w:rPr>
        <w:t>B</w:t>
      </w:r>
      <w:r w:rsidRPr="00655840">
        <w:rPr>
          <w:rFonts w:eastAsiaTheme="minorEastAsia"/>
          <w:szCs w:val="20"/>
        </w:rPr>
        <w:t xml:space="preserve">ilag </w:t>
      </w:r>
      <w:r w:rsidR="002E123E">
        <w:rPr>
          <w:rFonts w:eastAsiaTheme="minorEastAsia"/>
          <w:szCs w:val="20"/>
        </w:rPr>
        <w:t>2</w:t>
      </w:r>
      <w:r w:rsidR="00655840" w:rsidRPr="00655840">
        <w:rPr>
          <w:rFonts w:eastAsiaTheme="minorEastAsia"/>
          <w:szCs w:val="20"/>
        </w:rPr>
        <w:t xml:space="preserve">a og </w:t>
      </w:r>
      <w:r w:rsidR="002E123E">
        <w:rPr>
          <w:rFonts w:eastAsiaTheme="minorEastAsia"/>
          <w:szCs w:val="20"/>
        </w:rPr>
        <w:t>2</w:t>
      </w:r>
      <w:r w:rsidR="00655840" w:rsidRPr="00655840">
        <w:rPr>
          <w:rFonts w:eastAsiaTheme="minorEastAsia"/>
          <w:szCs w:val="20"/>
        </w:rPr>
        <w:t xml:space="preserve">b </w:t>
      </w:r>
      <w:r w:rsidRPr="00655840">
        <w:rPr>
          <w:rFonts w:eastAsiaTheme="minorEastAsia"/>
          <w:szCs w:val="20"/>
        </w:rPr>
        <w:t>Prisskjema</w:t>
      </w:r>
      <w:r w:rsidRPr="707A5FC3">
        <w:t>. Alle priser skal være eksklusiv mva. Alle poster må besvares og manglende besvarelse kan medføre avvisning.</w:t>
      </w:r>
    </w:p>
    <w:p w14:paraId="4C151541" w14:textId="77777777" w:rsidR="000D229D" w:rsidRPr="00FC414B" w:rsidRDefault="000D229D" w:rsidP="00314182">
      <w:pPr>
        <w:pStyle w:val="OsloSansStandard"/>
        <w:rPr>
          <w:color w:val="000000"/>
          <w:szCs w:val="20"/>
        </w:rPr>
      </w:pPr>
      <w:r w:rsidRPr="00FC414B">
        <w:rPr>
          <w:color w:val="000000"/>
          <w:szCs w:val="20"/>
        </w:rPr>
        <w:t>Leverandøren som har den laveste totalsum til evaluering får 10 poeng. Øvrige tilbud gis poeng lineært i forhold til laveste totalsum til evaluering. Dersom det viser seg å være mer enn 75 % avvik mellom laveste og høyeste totalsum til evaluering vil en hybridmodell legges til grunn ved beregning av poeng på priskriteriet.</w:t>
      </w:r>
    </w:p>
    <w:p w14:paraId="5FDD3767" w14:textId="77777777" w:rsidR="000D229D" w:rsidRPr="00FC414B" w:rsidRDefault="000D229D" w:rsidP="00314182">
      <w:pPr>
        <w:pStyle w:val="OsloSansStandard"/>
        <w:rPr>
          <w:color w:val="000000"/>
          <w:szCs w:val="20"/>
        </w:rPr>
      </w:pPr>
    </w:p>
    <w:p w14:paraId="44A34DA0" w14:textId="7145B68C" w:rsidR="000D229D" w:rsidRDefault="000D229D" w:rsidP="00314182">
      <w:pPr>
        <w:pStyle w:val="OsloSansStandard"/>
        <w:rPr>
          <w:szCs w:val="20"/>
        </w:rPr>
      </w:pPr>
      <w:r w:rsidRPr="00FC414B">
        <w:rPr>
          <w:szCs w:val="20"/>
        </w:rPr>
        <w:t>Taktisk prising av produkter og ytelser er ikke tillatt i konkurransen. Taktisk prisede tilbud vil bli avvist. Taktisk prising defineres som tilfeller hvor Leverandører bevisst utnytter feil og svakheter i konkurransegrunnlaget for å oppnå større fortjeneste, herunder uforholdsmessige høye priser for produkter og ytelser som ikke direkte har vært gjenstand for evaluering.</w:t>
      </w:r>
      <w:r w:rsidR="009A4FB7">
        <w:rPr>
          <w:szCs w:val="20"/>
        </w:rPr>
        <w:br/>
      </w:r>
    </w:p>
    <w:p w14:paraId="16205E4A" w14:textId="01AC8F84" w:rsidR="00676F56" w:rsidRPr="000D229D" w:rsidRDefault="00676F56" w:rsidP="00676F56">
      <w:pPr>
        <w:pStyle w:val="Overskrift3"/>
      </w:pPr>
      <w:r w:rsidRPr="00FC414B">
        <w:t xml:space="preserve">Tildelingskriteriet </w:t>
      </w:r>
      <w:r>
        <w:t>«</w:t>
      </w:r>
      <w:r w:rsidR="00C364ED">
        <w:t>Kompetanse</w:t>
      </w:r>
      <w:r>
        <w:t>» delkontrakt 1</w:t>
      </w:r>
    </w:p>
    <w:p w14:paraId="5F48A7BD" w14:textId="11E946B2" w:rsidR="00056152" w:rsidRDefault="001E2A76" w:rsidP="00056152">
      <w:pPr>
        <w:spacing w:after="0" w:line="300" w:lineRule="atLeast"/>
        <w:rPr>
          <w:rFonts w:eastAsia="Times New Roman" w:cs="Segoe UI"/>
          <w:szCs w:val="20"/>
          <w:lang w:eastAsia="nb-NO"/>
        </w:rPr>
      </w:pPr>
      <w:r>
        <w:rPr>
          <w:rFonts w:eastAsia="Times New Roman" w:cs="Segoe UI"/>
          <w:szCs w:val="20"/>
          <w:lang w:eastAsia="nb-NO"/>
        </w:rPr>
        <w:t>Det vil i evalueringen</w:t>
      </w:r>
      <w:r w:rsidR="00056152" w:rsidRPr="00056152">
        <w:rPr>
          <w:rFonts w:eastAsia="Times New Roman" w:cs="Segoe UI"/>
          <w:szCs w:val="20"/>
          <w:lang w:eastAsia="nb-NO"/>
        </w:rPr>
        <w:t xml:space="preserve"> bli lagt vekt på</w:t>
      </w:r>
      <w:r w:rsidR="00934CF7">
        <w:rPr>
          <w:rFonts w:eastAsia="Times New Roman" w:cs="Segoe UI"/>
          <w:szCs w:val="20"/>
          <w:lang w:eastAsia="nb-NO"/>
        </w:rPr>
        <w:t xml:space="preserve"> tren</w:t>
      </w:r>
      <w:r w:rsidR="00CB2560">
        <w:rPr>
          <w:rFonts w:eastAsia="Times New Roman" w:cs="Segoe UI"/>
          <w:szCs w:val="20"/>
          <w:lang w:eastAsia="nb-NO"/>
        </w:rPr>
        <w:t>in</w:t>
      </w:r>
      <w:r w:rsidR="00934CF7">
        <w:rPr>
          <w:rFonts w:eastAsia="Times New Roman" w:cs="Segoe UI"/>
          <w:szCs w:val="20"/>
          <w:lang w:eastAsia="nb-NO"/>
        </w:rPr>
        <w:t>gs</w:t>
      </w:r>
      <w:r w:rsidR="00EC446F">
        <w:rPr>
          <w:rFonts w:eastAsia="Times New Roman" w:cs="Segoe UI"/>
          <w:szCs w:val="20"/>
          <w:lang w:eastAsia="nb-NO"/>
        </w:rPr>
        <w:t xml:space="preserve">instruktørenes </w:t>
      </w:r>
      <w:r w:rsidR="00056152" w:rsidRPr="00056152">
        <w:rPr>
          <w:rFonts w:eastAsia="Times New Roman" w:cs="Segoe UI"/>
          <w:szCs w:val="20"/>
          <w:lang w:eastAsia="nb-NO"/>
        </w:rPr>
        <w:t>kompetanse og erfaring utover fastsatte minstekrav (jf. kravspesifikasjonen punkt 4.2). Kompetanse og erfaring vil bli vurdert ut fra relevans, omfang og kvalitet, herunder utdanning, sertifiseringer og praktisk erfaring</w:t>
      </w:r>
      <w:r w:rsidR="00DF6EF9">
        <w:rPr>
          <w:rFonts w:eastAsia="Times New Roman" w:cs="Segoe UI"/>
          <w:szCs w:val="20"/>
          <w:lang w:eastAsia="nb-NO"/>
        </w:rPr>
        <w:t>, spesielt med hensyn til målgruppe</w:t>
      </w:r>
      <w:r w:rsidR="00056152" w:rsidRPr="00056152">
        <w:rPr>
          <w:rFonts w:eastAsia="Times New Roman" w:cs="Segoe UI"/>
          <w:szCs w:val="20"/>
          <w:lang w:eastAsia="nb-NO"/>
        </w:rPr>
        <w:t>. Det er kun merverdi utover minstekravene som vil bli tillagt vekt i evalueringen.</w:t>
      </w:r>
    </w:p>
    <w:p w14:paraId="6026331B" w14:textId="77777777" w:rsidR="001E2A76" w:rsidRDefault="001E2A76" w:rsidP="00056152">
      <w:pPr>
        <w:spacing w:after="0" w:line="300" w:lineRule="atLeast"/>
        <w:rPr>
          <w:rFonts w:eastAsia="Times New Roman" w:cs="Segoe UI"/>
          <w:szCs w:val="20"/>
          <w:lang w:eastAsia="nb-NO"/>
        </w:rPr>
      </w:pPr>
    </w:p>
    <w:p w14:paraId="3486A477" w14:textId="52C57AC5" w:rsidR="001E2A76" w:rsidRDefault="001E2A76" w:rsidP="00056152">
      <w:pPr>
        <w:spacing w:after="0" w:line="300" w:lineRule="atLeast"/>
        <w:rPr>
          <w:rFonts w:eastAsia="Times New Roman" w:cs="Segoe UI"/>
          <w:szCs w:val="20"/>
          <w:lang w:eastAsia="nb-NO"/>
        </w:rPr>
      </w:pPr>
      <w:r>
        <w:rPr>
          <w:rFonts w:eastAsia="Times New Roman" w:cs="Times New Roman"/>
          <w:szCs w:val="20"/>
          <w:lang w:eastAsia="nb-NO"/>
        </w:rPr>
        <w:t>Svar på tildelingskriteriet «Kompetanse» vil</w:t>
      </w:r>
      <w:r w:rsidRPr="00930059">
        <w:rPr>
          <w:rFonts w:eastAsia="Times New Roman" w:cs="Times New Roman"/>
          <w:szCs w:val="20"/>
          <w:lang w:eastAsia="nb-NO"/>
        </w:rPr>
        <w:t xml:space="preserve"> vurderes</w:t>
      </w:r>
      <w:r w:rsidR="00221067">
        <w:rPr>
          <w:rFonts w:eastAsia="Times New Roman" w:cs="Times New Roman"/>
          <w:szCs w:val="20"/>
          <w:lang w:eastAsia="nb-NO"/>
        </w:rPr>
        <w:t xml:space="preserve"> og gis poeng</w:t>
      </w:r>
      <w:r w:rsidRPr="00930059">
        <w:rPr>
          <w:rFonts w:eastAsia="Times New Roman" w:cs="Times New Roman"/>
          <w:szCs w:val="20"/>
          <w:lang w:eastAsia="nb-NO"/>
        </w:rPr>
        <w:t xml:space="preserve"> på en skala fra 0–10.</w:t>
      </w:r>
      <w:r w:rsidR="001E340F">
        <w:rPr>
          <w:rFonts w:eastAsia="Times New Roman" w:cs="Times New Roman"/>
          <w:szCs w:val="20"/>
          <w:lang w:eastAsia="nb-NO"/>
        </w:rPr>
        <w:t xml:space="preserve"> Beste besvarelse vil få 10 poeng. </w:t>
      </w:r>
    </w:p>
    <w:p w14:paraId="69C64A29" w14:textId="77777777" w:rsidR="00056152" w:rsidRPr="00056152" w:rsidRDefault="00056152" w:rsidP="00056152">
      <w:pPr>
        <w:spacing w:after="0" w:line="300" w:lineRule="atLeast"/>
        <w:rPr>
          <w:rFonts w:eastAsia="Times New Roman" w:cs="Segoe UI"/>
          <w:szCs w:val="20"/>
          <w:lang w:eastAsia="nb-NO"/>
        </w:rPr>
      </w:pPr>
    </w:p>
    <w:p w14:paraId="47E5B97C" w14:textId="0407BADE" w:rsidR="000D229D" w:rsidRPr="000D229D" w:rsidRDefault="5BA4FD56" w:rsidP="007576DB">
      <w:pPr>
        <w:pStyle w:val="Overskrift3"/>
      </w:pPr>
      <w:r w:rsidRPr="008868A9">
        <w:t xml:space="preserve"> </w:t>
      </w:r>
      <w:bookmarkStart w:id="76" w:name="_Toc307308852"/>
      <w:bookmarkStart w:id="77" w:name="_Toc228190083"/>
      <w:r w:rsidRPr="00FC414B">
        <w:t xml:space="preserve">Tildelingskriteriet </w:t>
      </w:r>
      <w:bookmarkEnd w:id="76"/>
      <w:bookmarkEnd w:id="77"/>
      <w:r w:rsidR="00D57F1D">
        <w:t>«Oppdragsforståelse»</w:t>
      </w:r>
      <w:r w:rsidR="00676F56">
        <w:t xml:space="preserve"> delkontrakt 2</w:t>
      </w:r>
    </w:p>
    <w:p w14:paraId="4417A57A" w14:textId="087209E2" w:rsidR="00D57F1D" w:rsidRPr="0078437C" w:rsidRDefault="001E2A76" w:rsidP="00D57F1D">
      <w:pPr>
        <w:pStyle w:val="paragraph"/>
        <w:spacing w:before="0" w:beforeAutospacing="0" w:after="0" w:afterAutospacing="0"/>
        <w:textAlignment w:val="baseline"/>
        <w:rPr>
          <w:rStyle w:val="normaltextrun"/>
          <w:rFonts w:asciiTheme="minorHAnsi" w:hAnsiTheme="minorHAnsi" w:cs="Segoe UI"/>
          <w:sz w:val="20"/>
          <w:szCs w:val="20"/>
        </w:rPr>
      </w:pPr>
      <w:bookmarkStart w:id="78" w:name="_Toc953872991"/>
      <w:bookmarkStart w:id="79" w:name="_Toc228190084"/>
      <w:r w:rsidRPr="0078437C">
        <w:rPr>
          <w:rStyle w:val="normaltextrun"/>
          <w:rFonts w:asciiTheme="minorHAnsi" w:hAnsiTheme="minorHAnsi" w:cs="Segoe UI"/>
          <w:sz w:val="20"/>
          <w:szCs w:val="20"/>
        </w:rPr>
        <w:t>Leverandør skal besvare følgende</w:t>
      </w:r>
      <w:r w:rsidR="0078437C" w:rsidRPr="0078437C">
        <w:rPr>
          <w:rStyle w:val="normaltextrun"/>
          <w:rFonts w:asciiTheme="minorHAnsi" w:hAnsiTheme="minorHAnsi" w:cs="Segoe UI"/>
          <w:sz w:val="20"/>
          <w:szCs w:val="20"/>
        </w:rPr>
        <w:t>:</w:t>
      </w:r>
    </w:p>
    <w:p w14:paraId="760FBAD1" w14:textId="77777777" w:rsidR="0078437C" w:rsidRDefault="0078437C" w:rsidP="00D57F1D">
      <w:pPr>
        <w:pStyle w:val="paragraph"/>
        <w:spacing w:before="0" w:beforeAutospacing="0" w:after="0" w:afterAutospacing="0"/>
        <w:textAlignment w:val="baseline"/>
        <w:rPr>
          <w:rStyle w:val="normaltextrun"/>
          <w:rFonts w:asciiTheme="minorHAnsi" w:hAnsiTheme="minorHAnsi" w:cs="Segoe UI"/>
          <w:b/>
          <w:bCs/>
          <w:sz w:val="20"/>
          <w:szCs w:val="20"/>
        </w:rPr>
      </w:pPr>
    </w:p>
    <w:p w14:paraId="21BDC66D" w14:textId="560E5FB5" w:rsidR="0078437C" w:rsidRPr="00D57F1D" w:rsidRDefault="0078437C" w:rsidP="00D57F1D">
      <w:pPr>
        <w:pStyle w:val="paragraph"/>
        <w:spacing w:before="0" w:beforeAutospacing="0" w:after="0" w:afterAutospacing="0"/>
        <w:textAlignment w:val="baseline"/>
        <w:rPr>
          <w:rFonts w:asciiTheme="minorHAnsi" w:hAnsiTheme="minorHAnsi" w:cs="Segoe UI"/>
          <w:b/>
          <w:bCs/>
          <w:sz w:val="20"/>
          <w:szCs w:val="20"/>
        </w:rPr>
      </w:pPr>
      <w:r>
        <w:rPr>
          <w:rFonts w:asciiTheme="minorHAnsi" w:hAnsiTheme="minorHAnsi" w:cs="Segoe UI"/>
          <w:b/>
          <w:bCs/>
          <w:sz w:val="20"/>
          <w:szCs w:val="20"/>
        </w:rPr>
        <w:t>Oppgave</w:t>
      </w:r>
    </w:p>
    <w:p w14:paraId="54DB7AE6" w14:textId="2970463C" w:rsidR="00984BE6" w:rsidRPr="00984BE6" w:rsidRDefault="00D57F1D" w:rsidP="00984BE6">
      <w:pPr>
        <w:pStyle w:val="paragraph"/>
        <w:spacing w:before="0" w:beforeAutospacing="0" w:after="0" w:afterAutospacing="0"/>
        <w:textAlignment w:val="baseline"/>
        <w:rPr>
          <w:rFonts w:ascii="Segoe UI" w:hAnsi="Segoe UI" w:cs="Segoe UI"/>
          <w:sz w:val="20"/>
          <w:szCs w:val="20"/>
        </w:rPr>
      </w:pPr>
      <w:r w:rsidRPr="00D57F1D">
        <w:rPr>
          <w:rStyle w:val="normaltextrun"/>
          <w:rFonts w:asciiTheme="minorHAnsi" w:hAnsiTheme="minorHAnsi" w:cs="Segoe UI"/>
          <w:sz w:val="20"/>
          <w:szCs w:val="20"/>
        </w:rPr>
        <w:t>Bydelen ønsker å forebygge utenforskap blant ungdom i alderen 14–20 år gjennom et strukturert treningstilbud med tett oppfølging. Målgruppen er ungdom som står i risiko for frafall fra skole.</w:t>
      </w:r>
      <w:r w:rsidR="00984BE6" w:rsidRPr="00984BE6">
        <w:rPr>
          <w:rFonts w:ascii="Oslo Sans Office" w:hAnsi="Oslo Sans Office" w:cs="Segoe UI"/>
          <w:szCs w:val="20"/>
        </w:rPr>
        <w:t xml:space="preserve"> </w:t>
      </w:r>
      <w:r w:rsidR="00984BE6" w:rsidRPr="00984BE6">
        <w:rPr>
          <w:rFonts w:ascii="Oslo Sans Office" w:hAnsi="Oslo Sans Office" w:cs="Segoe UI"/>
          <w:sz w:val="20"/>
          <w:szCs w:val="20"/>
        </w:rPr>
        <w:t>Det sosiale aspektet i og rundt aktivitetene</w:t>
      </w:r>
      <w:r w:rsidR="00984BE6">
        <w:rPr>
          <w:rFonts w:ascii="Oslo Sans Office" w:hAnsi="Oslo Sans Office" w:cs="Segoe UI"/>
          <w:sz w:val="20"/>
          <w:szCs w:val="20"/>
        </w:rPr>
        <w:t xml:space="preserve"> skal hensyntas.</w:t>
      </w:r>
    </w:p>
    <w:p w14:paraId="3DD5793F" w14:textId="77777777" w:rsidR="006C647B" w:rsidRDefault="006C647B" w:rsidP="00D57F1D">
      <w:pPr>
        <w:pStyle w:val="paragraph"/>
        <w:spacing w:before="0" w:beforeAutospacing="0" w:after="0" w:afterAutospacing="0"/>
        <w:textAlignment w:val="baseline"/>
        <w:rPr>
          <w:rStyle w:val="normaltextrun"/>
          <w:rFonts w:asciiTheme="minorHAnsi" w:hAnsiTheme="minorHAnsi" w:cs="Segoe UI"/>
          <w:sz w:val="20"/>
          <w:szCs w:val="20"/>
        </w:rPr>
      </w:pPr>
    </w:p>
    <w:p w14:paraId="2B1D2992" w14:textId="1921E29F" w:rsidR="00D24D10" w:rsidRPr="00D24D10" w:rsidRDefault="00EA24FC" w:rsidP="00D24D10">
      <w:pPr>
        <w:pStyle w:val="paragraph"/>
        <w:numPr>
          <w:ilvl w:val="0"/>
          <w:numId w:val="39"/>
        </w:numPr>
        <w:spacing w:before="0" w:beforeAutospacing="0" w:after="0" w:afterAutospacing="0"/>
        <w:textAlignment w:val="baseline"/>
        <w:rPr>
          <w:rStyle w:val="normaltextrun"/>
          <w:rFonts w:asciiTheme="minorHAnsi" w:hAnsiTheme="minorHAnsi" w:cs="Segoe UI"/>
          <w:sz w:val="20"/>
          <w:szCs w:val="20"/>
        </w:rPr>
      </w:pPr>
      <w:r>
        <w:rPr>
          <w:rStyle w:val="normaltextrun"/>
          <w:rFonts w:asciiTheme="minorHAnsi" w:hAnsiTheme="minorHAnsi" w:cs="Segoe UI"/>
          <w:sz w:val="20"/>
          <w:szCs w:val="20"/>
        </w:rPr>
        <w:t xml:space="preserve">Beskriv et forslag til </w:t>
      </w:r>
      <w:r w:rsidR="00D57F1D" w:rsidRPr="00D57F1D">
        <w:rPr>
          <w:rStyle w:val="normaltextrun"/>
          <w:rFonts w:asciiTheme="minorHAnsi" w:hAnsiTheme="minorHAnsi" w:cs="Segoe UI"/>
          <w:sz w:val="20"/>
          <w:szCs w:val="20"/>
        </w:rPr>
        <w:t xml:space="preserve">treningsopplegg for </w:t>
      </w:r>
      <w:r w:rsidR="00386E5E">
        <w:rPr>
          <w:rStyle w:val="normaltextrun"/>
          <w:rFonts w:asciiTheme="minorHAnsi" w:hAnsiTheme="minorHAnsi" w:cs="Segoe UI"/>
          <w:sz w:val="20"/>
          <w:szCs w:val="20"/>
        </w:rPr>
        <w:t xml:space="preserve">en målgruppe med </w:t>
      </w:r>
      <w:r w:rsidR="00D57F1D" w:rsidRPr="00D57F1D">
        <w:rPr>
          <w:rStyle w:val="normaltextrun"/>
          <w:rFonts w:asciiTheme="minorHAnsi" w:hAnsiTheme="minorHAnsi" w:cs="Segoe UI"/>
          <w:sz w:val="20"/>
          <w:szCs w:val="20"/>
        </w:rPr>
        <w:t xml:space="preserve">8–10 </w:t>
      </w:r>
      <w:r w:rsidR="34BDA9DA" w:rsidRPr="2614B449">
        <w:rPr>
          <w:rStyle w:val="normaltextrun"/>
          <w:rFonts w:asciiTheme="minorHAnsi" w:hAnsiTheme="minorHAnsi" w:cs="Segoe UI"/>
          <w:sz w:val="20"/>
          <w:szCs w:val="20"/>
        </w:rPr>
        <w:t>ungdom</w:t>
      </w:r>
      <w:r w:rsidR="2B04F5CA" w:rsidRPr="2614B449">
        <w:rPr>
          <w:rStyle w:val="normaltextrun"/>
          <w:rFonts w:asciiTheme="minorHAnsi" w:hAnsiTheme="minorHAnsi" w:cs="Segoe UI"/>
          <w:sz w:val="20"/>
          <w:szCs w:val="20"/>
        </w:rPr>
        <w:t>s</w:t>
      </w:r>
      <w:r w:rsidR="6C8B9A0A" w:rsidRPr="2614B449">
        <w:rPr>
          <w:rStyle w:val="normaltextrun"/>
          <w:rFonts w:asciiTheme="minorHAnsi" w:hAnsiTheme="minorHAnsi" w:cs="Segoe UI"/>
          <w:sz w:val="20"/>
          <w:szCs w:val="20"/>
        </w:rPr>
        <w:t>jenter</w:t>
      </w:r>
      <w:r w:rsidR="00D57F1D" w:rsidRPr="00C36DDD">
        <w:rPr>
          <w:rStyle w:val="normaltextrun"/>
          <w:rFonts w:asciiTheme="minorHAnsi" w:hAnsiTheme="minorHAnsi" w:cs="Segoe UI"/>
          <w:sz w:val="20"/>
          <w:szCs w:val="20"/>
        </w:rPr>
        <w:t xml:space="preserve"> </w:t>
      </w:r>
      <w:r w:rsidR="00D57F1D" w:rsidRPr="00D57F1D">
        <w:rPr>
          <w:rStyle w:val="normaltextrun"/>
          <w:rFonts w:asciiTheme="minorHAnsi" w:hAnsiTheme="minorHAnsi" w:cs="Segoe UI"/>
          <w:sz w:val="20"/>
          <w:szCs w:val="20"/>
        </w:rPr>
        <w:t>over ett semester, med ukentlig trening og oppfølging.</w:t>
      </w:r>
      <w:r w:rsidR="00227F15">
        <w:rPr>
          <w:rStyle w:val="normaltextrun"/>
          <w:rFonts w:asciiTheme="minorHAnsi" w:hAnsiTheme="minorHAnsi" w:cs="Segoe UI"/>
          <w:sz w:val="20"/>
          <w:szCs w:val="20"/>
        </w:rPr>
        <w:t xml:space="preserve"> </w:t>
      </w:r>
      <w:r w:rsidR="00D24D10" w:rsidRPr="00D24D10">
        <w:rPr>
          <w:rStyle w:val="normaltextrun"/>
          <w:rFonts w:asciiTheme="minorHAnsi" w:hAnsiTheme="minorHAnsi" w:cs="Segoe UI"/>
          <w:sz w:val="20"/>
          <w:szCs w:val="20"/>
        </w:rPr>
        <w:t>Oppdragsgiver vil i besvarelsen vektlegge hvordan tiltaket skal kunne bidra til:</w:t>
      </w:r>
    </w:p>
    <w:p w14:paraId="18D08176" w14:textId="77777777" w:rsidR="00D24D10" w:rsidRPr="00D57F1D" w:rsidRDefault="00D24D10" w:rsidP="00D24D10">
      <w:pPr>
        <w:pStyle w:val="paragraph"/>
        <w:numPr>
          <w:ilvl w:val="0"/>
          <w:numId w:val="42"/>
        </w:numPr>
        <w:spacing w:before="0" w:beforeAutospacing="0" w:after="0" w:afterAutospacing="0"/>
        <w:textAlignment w:val="baseline"/>
        <w:rPr>
          <w:rFonts w:asciiTheme="minorHAnsi" w:hAnsiTheme="minorHAnsi" w:cs="Segoe UI"/>
          <w:sz w:val="20"/>
          <w:szCs w:val="20"/>
        </w:rPr>
      </w:pPr>
      <w:r w:rsidRPr="00D57F1D">
        <w:rPr>
          <w:rStyle w:val="normaltextrun"/>
          <w:rFonts w:asciiTheme="minorHAnsi" w:hAnsiTheme="minorHAnsi" w:cs="Segoe UI"/>
          <w:sz w:val="20"/>
          <w:szCs w:val="20"/>
        </w:rPr>
        <w:t>økt fysisk aktivitet</w:t>
      </w:r>
      <w:r>
        <w:rPr>
          <w:rStyle w:val="normaltextrun"/>
          <w:rFonts w:asciiTheme="minorHAnsi" w:hAnsiTheme="minorHAnsi" w:cs="Segoe UI"/>
          <w:sz w:val="20"/>
          <w:szCs w:val="20"/>
        </w:rPr>
        <w:t xml:space="preserve"> </w:t>
      </w:r>
    </w:p>
    <w:p w14:paraId="120340EB" w14:textId="77777777" w:rsidR="00D24D10" w:rsidRDefault="00D24D10" w:rsidP="00D24D10">
      <w:pPr>
        <w:pStyle w:val="paragraph"/>
        <w:numPr>
          <w:ilvl w:val="0"/>
          <w:numId w:val="42"/>
        </w:numPr>
        <w:spacing w:before="0" w:beforeAutospacing="0" w:after="0" w:afterAutospacing="0"/>
        <w:textAlignment w:val="baseline"/>
        <w:rPr>
          <w:rStyle w:val="normaltextrun"/>
          <w:rFonts w:asciiTheme="minorHAnsi" w:hAnsiTheme="minorHAnsi" w:cs="Segoe UI"/>
          <w:sz w:val="20"/>
          <w:szCs w:val="20"/>
        </w:rPr>
      </w:pPr>
      <w:r w:rsidRPr="00D57F1D">
        <w:rPr>
          <w:rStyle w:val="normaltextrun"/>
          <w:rFonts w:asciiTheme="minorHAnsi" w:hAnsiTheme="minorHAnsi" w:cs="Segoe UI"/>
          <w:sz w:val="20"/>
          <w:szCs w:val="20"/>
        </w:rPr>
        <w:t xml:space="preserve">økt mestring </w:t>
      </w:r>
      <w:r>
        <w:rPr>
          <w:rStyle w:val="normaltextrun"/>
          <w:rFonts w:asciiTheme="minorHAnsi" w:hAnsiTheme="minorHAnsi" w:cs="Segoe UI"/>
          <w:sz w:val="20"/>
          <w:szCs w:val="20"/>
        </w:rPr>
        <w:t>og motivasjon</w:t>
      </w:r>
    </w:p>
    <w:p w14:paraId="21DE41ED" w14:textId="77777777" w:rsidR="00D24D10" w:rsidRDefault="00D24D10" w:rsidP="00D24D10">
      <w:pPr>
        <w:pStyle w:val="paragraph"/>
        <w:numPr>
          <w:ilvl w:val="0"/>
          <w:numId w:val="42"/>
        </w:numPr>
        <w:spacing w:before="0" w:beforeAutospacing="0" w:after="0" w:afterAutospacing="0"/>
        <w:textAlignment w:val="baseline"/>
        <w:rPr>
          <w:rStyle w:val="normaltextrun"/>
          <w:rFonts w:asciiTheme="minorHAnsi" w:hAnsiTheme="minorHAnsi" w:cs="Segoe UI"/>
          <w:sz w:val="20"/>
          <w:szCs w:val="20"/>
        </w:rPr>
      </w:pPr>
      <w:r>
        <w:rPr>
          <w:rStyle w:val="normaltextrun"/>
          <w:rFonts w:asciiTheme="minorHAnsi" w:hAnsiTheme="minorHAnsi" w:cs="Segoe UI"/>
          <w:sz w:val="20"/>
          <w:szCs w:val="20"/>
        </w:rPr>
        <w:t xml:space="preserve">trygghet og </w:t>
      </w:r>
      <w:r w:rsidRPr="00D57F1D">
        <w:rPr>
          <w:rStyle w:val="normaltextrun"/>
          <w:rFonts w:asciiTheme="minorHAnsi" w:hAnsiTheme="minorHAnsi" w:cs="Segoe UI"/>
          <w:sz w:val="20"/>
          <w:szCs w:val="20"/>
        </w:rPr>
        <w:t>styrket sosial tilhørighet</w:t>
      </w:r>
    </w:p>
    <w:p w14:paraId="5C69AFE5" w14:textId="77777777" w:rsidR="000C07B8" w:rsidRDefault="000C07B8" w:rsidP="008B0424">
      <w:pPr>
        <w:pStyle w:val="paragraph"/>
        <w:spacing w:before="0" w:beforeAutospacing="0" w:after="0" w:afterAutospacing="0"/>
        <w:textAlignment w:val="baseline"/>
        <w:rPr>
          <w:rStyle w:val="normaltextrun"/>
          <w:rFonts w:asciiTheme="minorHAnsi" w:hAnsiTheme="minorHAnsi" w:cs="Segoe UI"/>
          <w:sz w:val="20"/>
          <w:szCs w:val="20"/>
        </w:rPr>
      </w:pPr>
    </w:p>
    <w:p w14:paraId="0C43BCB5" w14:textId="7B6E94F9" w:rsidR="004E54AD" w:rsidRDefault="004E54AD" w:rsidP="000C07B8">
      <w:pPr>
        <w:pStyle w:val="paragraph"/>
        <w:numPr>
          <w:ilvl w:val="0"/>
          <w:numId w:val="39"/>
        </w:numPr>
        <w:spacing w:before="0" w:beforeAutospacing="0" w:after="0" w:afterAutospacing="0"/>
        <w:textAlignment w:val="baseline"/>
        <w:rPr>
          <w:rStyle w:val="normaltextrun"/>
          <w:rFonts w:asciiTheme="minorHAnsi" w:hAnsiTheme="minorHAnsi" w:cs="Segoe UI"/>
          <w:sz w:val="20"/>
          <w:szCs w:val="20"/>
        </w:rPr>
      </w:pPr>
      <w:commentRangeStart w:id="80"/>
      <w:r>
        <w:rPr>
          <w:rStyle w:val="normaltextrun"/>
          <w:rFonts w:asciiTheme="minorHAnsi" w:hAnsiTheme="minorHAnsi" w:cs="Segoe UI"/>
          <w:sz w:val="20"/>
          <w:szCs w:val="20"/>
        </w:rPr>
        <w:lastRenderedPageBreak/>
        <w:t>Foreslå metode for å sikre høy deltagelse.</w:t>
      </w:r>
      <w:commentRangeEnd w:id="80"/>
      <w:r>
        <w:rPr>
          <w:rStyle w:val="Merknadsreferanse"/>
          <w:rFonts w:asciiTheme="minorHAnsi" w:hAnsiTheme="minorHAnsi" w:cs="Segoe UI"/>
          <w:sz w:val="20"/>
          <w:szCs w:val="20"/>
        </w:rPr>
        <w:commentReference w:id="80"/>
      </w:r>
    </w:p>
    <w:p w14:paraId="4BB40B42" w14:textId="77777777" w:rsidR="004E54AD" w:rsidRDefault="004E54AD" w:rsidP="004E54AD">
      <w:pPr>
        <w:pStyle w:val="paragraph"/>
        <w:spacing w:before="0" w:beforeAutospacing="0" w:after="0" w:afterAutospacing="0"/>
        <w:ind w:left="720"/>
        <w:textAlignment w:val="baseline"/>
        <w:rPr>
          <w:rStyle w:val="normaltextrun"/>
          <w:rFonts w:asciiTheme="minorHAnsi" w:hAnsiTheme="minorHAnsi" w:cs="Segoe UI"/>
          <w:sz w:val="20"/>
          <w:szCs w:val="20"/>
        </w:rPr>
      </w:pPr>
    </w:p>
    <w:p w14:paraId="2B4F4A18" w14:textId="1681113C" w:rsidR="000C07B8" w:rsidRDefault="007E5230" w:rsidP="000C07B8">
      <w:pPr>
        <w:pStyle w:val="paragraph"/>
        <w:numPr>
          <w:ilvl w:val="0"/>
          <w:numId w:val="39"/>
        </w:numPr>
        <w:spacing w:before="0" w:beforeAutospacing="0" w:after="0" w:afterAutospacing="0"/>
        <w:textAlignment w:val="baseline"/>
        <w:rPr>
          <w:rStyle w:val="normaltextrun"/>
          <w:rFonts w:asciiTheme="minorHAnsi" w:hAnsiTheme="minorHAnsi" w:cs="Segoe UI"/>
          <w:sz w:val="20"/>
          <w:szCs w:val="20"/>
        </w:rPr>
      </w:pPr>
      <w:r w:rsidRPr="007E5230">
        <w:rPr>
          <w:rStyle w:val="normaltextrun"/>
          <w:rFonts w:asciiTheme="minorHAnsi" w:hAnsiTheme="minorHAnsi" w:cs="Segoe UI"/>
          <w:sz w:val="20"/>
          <w:szCs w:val="20"/>
        </w:rPr>
        <w:t xml:space="preserve">Forslå hvordan </w:t>
      </w:r>
      <w:r w:rsidR="00C36DDD">
        <w:rPr>
          <w:rStyle w:val="normaltextrun"/>
          <w:rFonts w:asciiTheme="minorHAnsi" w:hAnsiTheme="minorHAnsi" w:cs="Segoe UI"/>
          <w:sz w:val="20"/>
          <w:szCs w:val="20"/>
        </w:rPr>
        <w:t>trenings</w:t>
      </w:r>
      <w:r w:rsidR="004E54AD">
        <w:rPr>
          <w:rStyle w:val="normaltextrun"/>
          <w:rFonts w:asciiTheme="minorHAnsi" w:hAnsiTheme="minorHAnsi" w:cs="Segoe UI"/>
          <w:sz w:val="20"/>
          <w:szCs w:val="20"/>
        </w:rPr>
        <w:t xml:space="preserve">instruktør/leverandør kan samarbeide med </w:t>
      </w:r>
      <w:r w:rsidR="006E6FFA">
        <w:rPr>
          <w:rStyle w:val="normaltextrun"/>
          <w:rFonts w:asciiTheme="minorHAnsi" w:hAnsiTheme="minorHAnsi" w:cs="Segoe UI"/>
          <w:sz w:val="20"/>
          <w:szCs w:val="20"/>
        </w:rPr>
        <w:t xml:space="preserve">oppfølger/Uteteam i </w:t>
      </w:r>
      <w:r w:rsidR="004E54AD">
        <w:rPr>
          <w:rStyle w:val="normaltextrun"/>
          <w:rFonts w:asciiTheme="minorHAnsi" w:hAnsiTheme="minorHAnsi" w:cs="Segoe UI"/>
          <w:sz w:val="20"/>
          <w:szCs w:val="20"/>
        </w:rPr>
        <w:t xml:space="preserve">bydelen </w:t>
      </w:r>
      <w:r w:rsidR="00C36DDD">
        <w:rPr>
          <w:rStyle w:val="normaltextrun"/>
          <w:rFonts w:asciiTheme="minorHAnsi" w:hAnsiTheme="minorHAnsi" w:cs="Segoe UI"/>
          <w:sz w:val="20"/>
          <w:szCs w:val="20"/>
        </w:rPr>
        <w:t xml:space="preserve">og ungdommen </w:t>
      </w:r>
      <w:r w:rsidR="004E54AD">
        <w:rPr>
          <w:rStyle w:val="normaltextrun"/>
          <w:rFonts w:asciiTheme="minorHAnsi" w:hAnsiTheme="minorHAnsi" w:cs="Segoe UI"/>
          <w:sz w:val="20"/>
          <w:szCs w:val="20"/>
        </w:rPr>
        <w:t>om tiltaket.</w:t>
      </w:r>
    </w:p>
    <w:p w14:paraId="0B7E15A3" w14:textId="77777777" w:rsidR="000C07B8" w:rsidRDefault="000C07B8" w:rsidP="000C07B8">
      <w:pPr>
        <w:pStyle w:val="paragraph"/>
        <w:spacing w:before="0" w:beforeAutospacing="0" w:after="0" w:afterAutospacing="0"/>
        <w:ind w:left="720"/>
        <w:textAlignment w:val="baseline"/>
        <w:rPr>
          <w:rStyle w:val="normaltextrun"/>
          <w:rFonts w:asciiTheme="minorHAnsi" w:hAnsiTheme="minorHAnsi" w:cs="Segoe UI"/>
          <w:sz w:val="20"/>
          <w:szCs w:val="20"/>
        </w:rPr>
      </w:pPr>
    </w:p>
    <w:p w14:paraId="01455860" w14:textId="33464EF1" w:rsidR="000772D0" w:rsidRPr="000C07B8" w:rsidRDefault="002D7070" w:rsidP="000C07B8">
      <w:pPr>
        <w:pStyle w:val="paragraph"/>
        <w:numPr>
          <w:ilvl w:val="0"/>
          <w:numId w:val="39"/>
        </w:numPr>
        <w:spacing w:before="0" w:beforeAutospacing="0" w:after="0" w:afterAutospacing="0"/>
        <w:textAlignment w:val="baseline"/>
        <w:rPr>
          <w:rStyle w:val="normaltextrun"/>
          <w:rFonts w:asciiTheme="minorHAnsi" w:hAnsiTheme="minorHAnsi" w:cs="Segoe UI"/>
          <w:sz w:val="20"/>
          <w:szCs w:val="20"/>
        </w:rPr>
      </w:pPr>
      <w:r w:rsidRPr="000C07B8">
        <w:rPr>
          <w:rStyle w:val="normaltextrun"/>
          <w:rFonts w:asciiTheme="minorHAnsi" w:hAnsiTheme="minorHAnsi" w:cs="Segoe UI"/>
          <w:sz w:val="20"/>
          <w:szCs w:val="20"/>
        </w:rPr>
        <w:t>Forslå hvordan det skal rapporteres</w:t>
      </w:r>
      <w:r w:rsidR="007E5230" w:rsidRPr="000C07B8">
        <w:rPr>
          <w:rStyle w:val="normaltextrun"/>
          <w:rFonts w:asciiTheme="minorHAnsi" w:hAnsiTheme="minorHAnsi" w:cs="Segoe UI"/>
          <w:sz w:val="20"/>
          <w:szCs w:val="20"/>
        </w:rPr>
        <w:t xml:space="preserve"> til oppdragsgiver</w:t>
      </w:r>
      <w:r w:rsidRPr="000C07B8">
        <w:rPr>
          <w:rStyle w:val="normaltextrun"/>
          <w:rFonts w:asciiTheme="minorHAnsi" w:hAnsiTheme="minorHAnsi" w:cs="Segoe UI"/>
          <w:sz w:val="20"/>
          <w:szCs w:val="20"/>
        </w:rPr>
        <w:t xml:space="preserve"> på </w:t>
      </w:r>
      <w:r w:rsidR="000772D0" w:rsidRPr="000C07B8">
        <w:rPr>
          <w:rStyle w:val="normaltextrun"/>
          <w:rFonts w:asciiTheme="minorHAnsi" w:hAnsiTheme="minorHAnsi" w:cs="Segoe UI"/>
          <w:sz w:val="20"/>
          <w:szCs w:val="20"/>
        </w:rPr>
        <w:t xml:space="preserve">tiltaket. </w:t>
      </w:r>
    </w:p>
    <w:p w14:paraId="629C1123" w14:textId="77777777" w:rsidR="00EC24F4" w:rsidRDefault="00EC24F4" w:rsidP="00D57F1D">
      <w:pPr>
        <w:pStyle w:val="paragraph"/>
        <w:spacing w:before="0" w:beforeAutospacing="0" w:after="0" w:afterAutospacing="0"/>
        <w:textAlignment w:val="baseline"/>
        <w:rPr>
          <w:rStyle w:val="normaltextrun"/>
          <w:rFonts w:asciiTheme="minorHAnsi" w:hAnsiTheme="minorHAnsi" w:cs="Segoe UI"/>
          <w:sz w:val="20"/>
          <w:szCs w:val="20"/>
        </w:rPr>
      </w:pPr>
    </w:p>
    <w:p w14:paraId="4324ACE0" w14:textId="74950BAD" w:rsidR="00046650" w:rsidRDefault="00046650" w:rsidP="00046650">
      <w:pPr>
        <w:spacing w:after="0" w:line="300" w:lineRule="atLeast"/>
        <w:rPr>
          <w:rFonts w:eastAsia="Times New Roman" w:cs="Segoe UI"/>
          <w:szCs w:val="20"/>
          <w:lang w:eastAsia="nb-NO"/>
        </w:rPr>
      </w:pPr>
      <w:r>
        <w:rPr>
          <w:rFonts w:eastAsia="Times New Roman" w:cs="Times New Roman"/>
          <w:szCs w:val="20"/>
          <w:lang w:eastAsia="nb-NO"/>
        </w:rPr>
        <w:t>Svar på tildelingskriteriet «</w:t>
      </w:r>
      <w:r w:rsidR="005D74A6">
        <w:rPr>
          <w:rFonts w:eastAsia="Times New Roman" w:cs="Times New Roman"/>
          <w:szCs w:val="20"/>
          <w:lang w:eastAsia="nb-NO"/>
        </w:rPr>
        <w:t>Oppdragsforståelse</w:t>
      </w:r>
      <w:r>
        <w:rPr>
          <w:rFonts w:eastAsia="Times New Roman" w:cs="Times New Roman"/>
          <w:szCs w:val="20"/>
          <w:lang w:eastAsia="nb-NO"/>
        </w:rPr>
        <w:t>» vil</w:t>
      </w:r>
      <w:r w:rsidRPr="00930059">
        <w:rPr>
          <w:rFonts w:eastAsia="Times New Roman" w:cs="Times New Roman"/>
          <w:szCs w:val="20"/>
          <w:lang w:eastAsia="nb-NO"/>
        </w:rPr>
        <w:t xml:space="preserve"> vurderes </w:t>
      </w:r>
      <w:r w:rsidR="005D74A6">
        <w:rPr>
          <w:rFonts w:eastAsia="Times New Roman" w:cs="Times New Roman"/>
          <w:szCs w:val="20"/>
          <w:lang w:eastAsia="nb-NO"/>
        </w:rPr>
        <w:t>skjønnsmessig</w:t>
      </w:r>
      <w:r w:rsidR="00015FB1">
        <w:rPr>
          <w:rFonts w:eastAsia="Times New Roman" w:cs="Times New Roman"/>
          <w:szCs w:val="20"/>
          <w:lang w:eastAsia="nb-NO"/>
        </w:rPr>
        <w:t>,</w:t>
      </w:r>
      <w:r w:rsidR="005D74A6">
        <w:rPr>
          <w:rFonts w:eastAsia="Times New Roman" w:cs="Times New Roman"/>
          <w:szCs w:val="20"/>
          <w:lang w:eastAsia="nb-NO"/>
        </w:rPr>
        <w:t xml:space="preserve"> og gis poeng</w:t>
      </w:r>
      <w:r w:rsidR="00221067">
        <w:rPr>
          <w:rFonts w:eastAsia="Times New Roman" w:cs="Times New Roman"/>
          <w:szCs w:val="20"/>
          <w:lang w:eastAsia="nb-NO"/>
        </w:rPr>
        <w:t xml:space="preserve"> </w:t>
      </w:r>
      <w:r w:rsidRPr="00930059">
        <w:rPr>
          <w:rFonts w:eastAsia="Times New Roman" w:cs="Times New Roman"/>
          <w:szCs w:val="20"/>
          <w:lang w:eastAsia="nb-NO"/>
        </w:rPr>
        <w:t>på en skala fra 0–10</w:t>
      </w:r>
      <w:r w:rsidR="00015FB1">
        <w:rPr>
          <w:rFonts w:eastAsia="Times New Roman" w:cs="Times New Roman"/>
          <w:szCs w:val="20"/>
          <w:lang w:eastAsia="nb-NO"/>
        </w:rPr>
        <w:t xml:space="preserve"> der beste besvarelse vil få 10 poeng</w:t>
      </w:r>
      <w:r w:rsidRPr="00930059">
        <w:rPr>
          <w:rFonts w:eastAsia="Times New Roman" w:cs="Times New Roman"/>
          <w:szCs w:val="20"/>
          <w:lang w:eastAsia="nb-NO"/>
        </w:rPr>
        <w:t>.</w:t>
      </w:r>
    </w:p>
    <w:p w14:paraId="20CF8926" w14:textId="77777777" w:rsidR="00FB4A4C" w:rsidRPr="00D57F1D" w:rsidRDefault="00FB4A4C" w:rsidP="00D57F1D">
      <w:pPr>
        <w:pStyle w:val="paragraph"/>
        <w:spacing w:before="0" w:beforeAutospacing="0" w:after="0" w:afterAutospacing="0"/>
        <w:textAlignment w:val="baseline"/>
        <w:rPr>
          <w:rFonts w:asciiTheme="minorHAnsi" w:hAnsiTheme="minorHAnsi" w:cs="Segoe UI"/>
          <w:sz w:val="20"/>
          <w:szCs w:val="20"/>
        </w:rPr>
      </w:pPr>
    </w:p>
    <w:p w14:paraId="43D858CE" w14:textId="7D810F6C" w:rsidR="00676F56" w:rsidRPr="00676F56" w:rsidRDefault="00891CB8" w:rsidP="00891CB8">
      <w:pPr>
        <w:pStyle w:val="Overskrift3"/>
      </w:pPr>
      <w:r w:rsidRPr="00FC414B">
        <w:t xml:space="preserve">Tildelingskriteriet </w:t>
      </w:r>
      <w:r>
        <w:t>«Lokasjon» delkontrakt 2</w:t>
      </w:r>
    </w:p>
    <w:p w14:paraId="20C7DFED" w14:textId="1F84BEE7" w:rsidR="00745605" w:rsidRPr="004B334F" w:rsidRDefault="00745605" w:rsidP="00745605">
      <w:pPr>
        <w:pStyle w:val="NormalWeb"/>
        <w:spacing w:line="300" w:lineRule="atLeast"/>
        <w:rPr>
          <w:rFonts w:ascii="Oslo Sans Office" w:eastAsia="Times New Roman" w:hAnsi="Oslo Sans Office" w:cs="Segoe UI"/>
          <w:sz w:val="20"/>
          <w:szCs w:val="20"/>
          <w:lang w:eastAsia="nb-NO"/>
        </w:rPr>
      </w:pPr>
      <w:r w:rsidRPr="0001765E">
        <w:rPr>
          <w:rFonts w:ascii="Oslo Sans Office" w:eastAsia="Times New Roman" w:hAnsi="Oslo Sans Office" w:cs="Segoe UI"/>
          <w:sz w:val="20"/>
          <w:szCs w:val="20"/>
          <w:lang w:eastAsia="nb-NO"/>
        </w:rPr>
        <w:t xml:space="preserve">Oppdragsgiver </w:t>
      </w:r>
      <w:r>
        <w:rPr>
          <w:rFonts w:ascii="Oslo Sans Office" w:eastAsia="Times New Roman" w:hAnsi="Oslo Sans Office" w:cs="Segoe UI"/>
          <w:sz w:val="20"/>
          <w:szCs w:val="20"/>
          <w:lang w:eastAsia="nb-NO"/>
        </w:rPr>
        <w:t>vil evaluere tildelingskriteriet</w:t>
      </w:r>
      <w:r w:rsidRPr="0001765E">
        <w:rPr>
          <w:rFonts w:ascii="Oslo Sans Office" w:eastAsia="Times New Roman" w:hAnsi="Oslo Sans Office" w:cs="Segoe UI"/>
          <w:sz w:val="20"/>
          <w:szCs w:val="20"/>
          <w:lang w:eastAsia="nb-NO"/>
        </w:rPr>
        <w:t xml:space="preserve"> basert på en helhetlig vurdering av:</w:t>
      </w:r>
    </w:p>
    <w:p w14:paraId="3045B69F" w14:textId="74143568" w:rsidR="00745605" w:rsidRPr="008A5082" w:rsidRDefault="00745605" w:rsidP="00745605">
      <w:pPr>
        <w:numPr>
          <w:ilvl w:val="0"/>
          <w:numId w:val="38"/>
        </w:numPr>
        <w:spacing w:before="100" w:beforeAutospacing="1" w:after="100" w:afterAutospacing="1" w:line="300" w:lineRule="atLeast"/>
        <w:rPr>
          <w:rFonts w:ascii="Oslo Sans Office" w:eastAsia="Times New Roman" w:hAnsi="Oslo Sans Office" w:cs="Segoe UI"/>
          <w:szCs w:val="20"/>
          <w:lang w:eastAsia="nb-NO"/>
        </w:rPr>
      </w:pPr>
      <w:r>
        <w:rPr>
          <w:rFonts w:ascii="Oslo Sans Office" w:eastAsia="Times New Roman" w:hAnsi="Oslo Sans Office" w:cs="Segoe UI"/>
          <w:szCs w:val="20"/>
          <w:lang w:eastAsia="nb-NO"/>
        </w:rPr>
        <w:t xml:space="preserve">Eventuell </w:t>
      </w:r>
      <w:r w:rsidRPr="008A5082">
        <w:rPr>
          <w:rFonts w:ascii="Oslo Sans Office" w:eastAsia="Times New Roman" w:hAnsi="Oslo Sans Office" w:cs="Segoe UI"/>
          <w:szCs w:val="20"/>
          <w:lang w:eastAsia="nb-NO"/>
        </w:rPr>
        <w:t xml:space="preserve">reisetid med kollektivtransport fra Stovner senter </w:t>
      </w:r>
      <w:r>
        <w:rPr>
          <w:rFonts w:ascii="Oslo Sans Office" w:eastAsia="Times New Roman" w:hAnsi="Oslo Sans Office" w:cs="Segoe UI"/>
          <w:szCs w:val="20"/>
          <w:lang w:eastAsia="nb-NO"/>
        </w:rPr>
        <w:t xml:space="preserve">og </w:t>
      </w:r>
      <w:r w:rsidRPr="008A5082">
        <w:rPr>
          <w:rFonts w:ascii="Oslo Sans Office" w:eastAsia="Times New Roman" w:hAnsi="Oslo Sans Office" w:cs="Segoe UI"/>
          <w:szCs w:val="20"/>
          <w:lang w:eastAsia="nb-NO"/>
        </w:rPr>
        <w:t xml:space="preserve">gangavstand </w:t>
      </w:r>
      <w:r>
        <w:rPr>
          <w:rFonts w:ascii="Oslo Sans Office" w:eastAsia="Times New Roman" w:hAnsi="Oslo Sans Office" w:cs="Segoe UI"/>
          <w:szCs w:val="20"/>
          <w:lang w:eastAsia="nb-NO"/>
        </w:rPr>
        <w:t>til/</w:t>
      </w:r>
      <w:r w:rsidRPr="008A5082">
        <w:rPr>
          <w:rFonts w:ascii="Oslo Sans Office" w:eastAsia="Times New Roman" w:hAnsi="Oslo Sans Office" w:cs="Segoe UI"/>
          <w:szCs w:val="20"/>
          <w:lang w:eastAsia="nb-NO"/>
        </w:rPr>
        <w:t>fra holdeplass</w:t>
      </w:r>
      <w:r>
        <w:rPr>
          <w:rFonts w:ascii="Oslo Sans Office" w:eastAsia="Times New Roman" w:hAnsi="Oslo Sans Office" w:cs="Segoe UI"/>
          <w:szCs w:val="20"/>
          <w:lang w:eastAsia="nb-NO"/>
        </w:rPr>
        <w:t xml:space="preserve">. </w:t>
      </w:r>
    </w:p>
    <w:p w14:paraId="033BE8B9" w14:textId="2E15A9E2" w:rsidR="006045BD" w:rsidRDefault="00745605" w:rsidP="006045BD">
      <w:pPr>
        <w:spacing w:after="0" w:line="240" w:lineRule="auto"/>
        <w:rPr>
          <w:rFonts w:eastAsia="Times New Roman" w:cs="Times New Roman"/>
          <w:szCs w:val="20"/>
          <w:lang w:eastAsia="nb-NO"/>
        </w:rPr>
      </w:pPr>
      <w:r w:rsidRPr="00930059">
        <w:rPr>
          <w:rFonts w:eastAsia="Times New Roman" w:cs="Times New Roman"/>
          <w:szCs w:val="20"/>
          <w:lang w:eastAsia="nb-NO"/>
        </w:rPr>
        <w:t xml:space="preserve">Oppdragsgiver vil benytte offentlig tilgjengelige rutedata </w:t>
      </w:r>
      <w:r>
        <w:rPr>
          <w:rFonts w:eastAsia="Times New Roman" w:cs="Times New Roman"/>
          <w:szCs w:val="20"/>
          <w:lang w:eastAsia="nb-NO"/>
        </w:rPr>
        <w:t xml:space="preserve">fra </w:t>
      </w:r>
      <w:r w:rsidRPr="00930059">
        <w:rPr>
          <w:rFonts w:eastAsia="Times New Roman" w:cs="Times New Roman"/>
          <w:szCs w:val="20"/>
          <w:lang w:eastAsia="nb-NO"/>
        </w:rPr>
        <w:t>Ruter for beregning</w:t>
      </w:r>
      <w:r>
        <w:rPr>
          <w:rFonts w:eastAsia="Times New Roman" w:cs="Times New Roman"/>
          <w:szCs w:val="20"/>
          <w:lang w:eastAsia="nb-NO"/>
        </w:rPr>
        <w:t xml:space="preserve"> som vil sjekkes på samme tidspunkt</w:t>
      </w:r>
      <w:r w:rsidRPr="00930059">
        <w:rPr>
          <w:rFonts w:eastAsia="Times New Roman" w:cs="Times New Roman"/>
          <w:szCs w:val="20"/>
          <w:lang w:eastAsia="nb-NO"/>
        </w:rPr>
        <w:t>.</w:t>
      </w:r>
      <w:r>
        <w:rPr>
          <w:rFonts w:eastAsia="Times New Roman" w:cs="Times New Roman"/>
          <w:szCs w:val="20"/>
          <w:lang w:eastAsia="nb-NO"/>
        </w:rPr>
        <w:br/>
      </w:r>
    </w:p>
    <w:p w14:paraId="3A8A5A30" w14:textId="0E876439" w:rsidR="00805181" w:rsidRDefault="00090DE1" w:rsidP="006045BD">
      <w:pPr>
        <w:spacing w:after="0" w:line="240" w:lineRule="auto"/>
        <w:rPr>
          <w:rFonts w:eastAsia="Times New Roman" w:cs="Times New Roman"/>
          <w:szCs w:val="20"/>
          <w:lang w:eastAsia="nb-NO"/>
        </w:rPr>
      </w:pPr>
      <w:r>
        <w:rPr>
          <w:rFonts w:eastAsia="Times New Roman" w:cs="Times New Roman"/>
          <w:szCs w:val="20"/>
          <w:lang w:eastAsia="nb-NO"/>
        </w:rPr>
        <w:t xml:space="preserve">Evalueringen vil basere seg på en samlet vurdering av total reisetid </w:t>
      </w:r>
      <w:r w:rsidR="006A284A">
        <w:rPr>
          <w:rFonts w:eastAsia="Times New Roman" w:cs="Times New Roman"/>
          <w:szCs w:val="20"/>
          <w:lang w:eastAsia="nb-NO"/>
        </w:rPr>
        <w:t xml:space="preserve">(basert på reise med raskeste kollektivtransport </w:t>
      </w:r>
      <w:r>
        <w:rPr>
          <w:rFonts w:eastAsia="Times New Roman" w:cs="Times New Roman"/>
          <w:szCs w:val="20"/>
          <w:lang w:eastAsia="nb-NO"/>
        </w:rPr>
        <w:t xml:space="preserve">fra Stovner </w:t>
      </w:r>
      <w:r w:rsidR="006A284A">
        <w:rPr>
          <w:rFonts w:eastAsia="Times New Roman" w:cs="Times New Roman"/>
          <w:szCs w:val="20"/>
          <w:lang w:eastAsia="nb-NO"/>
        </w:rPr>
        <w:t>senter</w:t>
      </w:r>
      <w:r w:rsidR="00805181">
        <w:rPr>
          <w:rFonts w:eastAsia="Times New Roman" w:cs="Times New Roman"/>
          <w:szCs w:val="20"/>
          <w:lang w:eastAsia="nb-NO"/>
        </w:rPr>
        <w:t>,</w:t>
      </w:r>
      <w:r>
        <w:rPr>
          <w:rFonts w:eastAsia="Times New Roman" w:cs="Times New Roman"/>
          <w:szCs w:val="20"/>
          <w:lang w:eastAsia="nb-NO"/>
        </w:rPr>
        <w:t xml:space="preserve"> </w:t>
      </w:r>
      <w:r w:rsidR="001A5575">
        <w:rPr>
          <w:rFonts w:eastAsia="Times New Roman" w:cs="Times New Roman"/>
          <w:szCs w:val="20"/>
          <w:lang w:eastAsia="nb-NO"/>
        </w:rPr>
        <w:t xml:space="preserve">og gangavstand fra holdeplass </w:t>
      </w:r>
      <w:r>
        <w:rPr>
          <w:rFonts w:eastAsia="Times New Roman" w:cs="Times New Roman"/>
          <w:szCs w:val="20"/>
          <w:lang w:eastAsia="nb-NO"/>
        </w:rPr>
        <w:t>til</w:t>
      </w:r>
      <w:r w:rsidR="006A284A">
        <w:rPr>
          <w:rFonts w:eastAsia="Times New Roman" w:cs="Times New Roman"/>
          <w:szCs w:val="20"/>
          <w:lang w:eastAsia="nb-NO"/>
        </w:rPr>
        <w:t xml:space="preserve"> treningssenteret/treningsfasiliteter. </w:t>
      </w:r>
      <w:r w:rsidR="00805181">
        <w:rPr>
          <w:rFonts w:eastAsia="Times New Roman" w:cs="Times New Roman"/>
          <w:szCs w:val="20"/>
          <w:lang w:eastAsia="nb-NO"/>
        </w:rPr>
        <w:t xml:space="preserve"> </w:t>
      </w:r>
    </w:p>
    <w:p w14:paraId="2D19B2B3" w14:textId="77777777" w:rsidR="00805181" w:rsidRDefault="00805181" w:rsidP="006045BD">
      <w:pPr>
        <w:spacing w:after="0" w:line="240" w:lineRule="auto"/>
        <w:rPr>
          <w:rFonts w:eastAsia="Times New Roman" w:cs="Times New Roman"/>
          <w:szCs w:val="20"/>
          <w:lang w:eastAsia="nb-NO"/>
        </w:rPr>
      </w:pPr>
    </w:p>
    <w:p w14:paraId="7A3C95BE" w14:textId="483B08C2" w:rsidR="00BD49EE" w:rsidRPr="00C4517A" w:rsidRDefault="00805181" w:rsidP="006045BD">
      <w:pPr>
        <w:spacing w:after="0" w:line="240" w:lineRule="auto"/>
        <w:rPr>
          <w:rFonts w:eastAsia="Times New Roman" w:cs="Times New Roman"/>
          <w:szCs w:val="20"/>
          <w:lang w:eastAsia="nb-NO"/>
        </w:rPr>
      </w:pPr>
      <w:r>
        <w:rPr>
          <w:rFonts w:eastAsia="Times New Roman" w:cs="Times New Roman"/>
          <w:szCs w:val="20"/>
          <w:lang w:eastAsia="nb-NO"/>
        </w:rPr>
        <w:t xml:space="preserve">Det vil gis </w:t>
      </w:r>
      <w:r w:rsidR="00481843">
        <w:rPr>
          <w:rFonts w:eastAsia="Times New Roman" w:cs="Times New Roman"/>
          <w:szCs w:val="20"/>
          <w:lang w:eastAsia="nb-NO"/>
        </w:rPr>
        <w:t>karakterer</w:t>
      </w:r>
      <w:r>
        <w:rPr>
          <w:rFonts w:eastAsia="Times New Roman" w:cs="Times New Roman"/>
          <w:szCs w:val="20"/>
          <w:lang w:eastAsia="nb-NO"/>
        </w:rPr>
        <w:t xml:space="preserve"> etter følgende skala: </w:t>
      </w:r>
    </w:p>
    <w:p w14:paraId="422FAFB5" w14:textId="77777777" w:rsidR="00767D4B" w:rsidRDefault="00767D4B" w:rsidP="00271169">
      <w:pPr>
        <w:spacing w:after="0" w:line="240" w:lineRule="auto"/>
        <w:rPr>
          <w:rFonts w:eastAsia="Times New Roman" w:cs="Times New Roman"/>
          <w:szCs w:val="20"/>
          <w:lang w:eastAsia="nb-NO"/>
        </w:rPr>
      </w:pPr>
    </w:p>
    <w:p w14:paraId="5691B46C" w14:textId="77777777" w:rsidR="003816E5" w:rsidRDefault="00767D4B" w:rsidP="00767D4B">
      <w:pPr>
        <w:spacing w:after="0" w:line="300" w:lineRule="atLeast"/>
        <w:rPr>
          <w:rFonts w:ascii="Segoe UI" w:eastAsia="Times New Roman" w:hAnsi="Segoe UI" w:cs="Segoe UI"/>
          <w:sz w:val="21"/>
          <w:szCs w:val="21"/>
          <w:lang w:eastAsia="nb-NO"/>
        </w:rPr>
      </w:pPr>
      <w:r w:rsidRPr="00767D4B">
        <w:rPr>
          <w:rFonts w:ascii="Segoe UI" w:eastAsia="Times New Roman" w:hAnsi="Segoe UI" w:cs="Segoe UI"/>
          <w:sz w:val="21"/>
          <w:szCs w:val="21"/>
          <w:lang w:eastAsia="nb-NO"/>
        </w:rPr>
        <w:t xml:space="preserve">≤ 10 min → 10 poeng </w:t>
      </w:r>
    </w:p>
    <w:p w14:paraId="1BFF8F46" w14:textId="77777777" w:rsidR="003816E5" w:rsidRDefault="00767D4B" w:rsidP="00767D4B">
      <w:pPr>
        <w:spacing w:after="0" w:line="300" w:lineRule="atLeast"/>
        <w:rPr>
          <w:rFonts w:ascii="Segoe UI" w:eastAsia="Times New Roman" w:hAnsi="Segoe UI" w:cs="Segoe UI"/>
          <w:sz w:val="21"/>
          <w:szCs w:val="21"/>
          <w:lang w:eastAsia="nb-NO"/>
        </w:rPr>
      </w:pPr>
      <w:r w:rsidRPr="00767D4B">
        <w:rPr>
          <w:rFonts w:ascii="Segoe UI" w:eastAsia="Times New Roman" w:hAnsi="Segoe UI" w:cs="Segoe UI"/>
          <w:sz w:val="21"/>
          <w:szCs w:val="21"/>
          <w:lang w:eastAsia="nb-NO"/>
        </w:rPr>
        <w:t xml:space="preserve">11–15 min → 9 poeng </w:t>
      </w:r>
    </w:p>
    <w:p w14:paraId="3DAB64CE" w14:textId="77777777" w:rsidR="003816E5" w:rsidRDefault="00767D4B" w:rsidP="00767D4B">
      <w:pPr>
        <w:spacing w:after="0" w:line="300" w:lineRule="atLeast"/>
        <w:rPr>
          <w:rFonts w:ascii="Segoe UI" w:eastAsia="Times New Roman" w:hAnsi="Segoe UI" w:cs="Segoe UI"/>
          <w:sz w:val="21"/>
          <w:szCs w:val="21"/>
          <w:lang w:eastAsia="nb-NO"/>
        </w:rPr>
      </w:pPr>
      <w:r w:rsidRPr="00767D4B">
        <w:rPr>
          <w:rFonts w:ascii="Segoe UI" w:eastAsia="Times New Roman" w:hAnsi="Segoe UI" w:cs="Segoe UI"/>
          <w:sz w:val="21"/>
          <w:szCs w:val="21"/>
          <w:lang w:eastAsia="nb-NO"/>
        </w:rPr>
        <w:t xml:space="preserve">16–20 min → 8 poeng </w:t>
      </w:r>
    </w:p>
    <w:p w14:paraId="0902EBE9" w14:textId="77777777" w:rsidR="003816E5" w:rsidRDefault="00767D4B" w:rsidP="00767D4B">
      <w:pPr>
        <w:spacing w:after="0" w:line="300" w:lineRule="atLeast"/>
        <w:rPr>
          <w:rFonts w:ascii="Segoe UI" w:eastAsia="Times New Roman" w:hAnsi="Segoe UI" w:cs="Segoe UI"/>
          <w:sz w:val="21"/>
          <w:szCs w:val="21"/>
          <w:lang w:eastAsia="nb-NO"/>
        </w:rPr>
      </w:pPr>
      <w:r w:rsidRPr="00767D4B">
        <w:rPr>
          <w:rFonts w:ascii="Segoe UI" w:eastAsia="Times New Roman" w:hAnsi="Segoe UI" w:cs="Segoe UI"/>
          <w:sz w:val="21"/>
          <w:szCs w:val="21"/>
          <w:lang w:eastAsia="nb-NO"/>
        </w:rPr>
        <w:t xml:space="preserve">21–25 min → 7 poeng </w:t>
      </w:r>
    </w:p>
    <w:p w14:paraId="1BC0E9C4" w14:textId="77777777" w:rsidR="003816E5" w:rsidRDefault="00767D4B" w:rsidP="00767D4B">
      <w:pPr>
        <w:spacing w:after="0" w:line="300" w:lineRule="atLeast"/>
        <w:rPr>
          <w:rFonts w:ascii="Segoe UI" w:eastAsia="Times New Roman" w:hAnsi="Segoe UI" w:cs="Segoe UI"/>
          <w:sz w:val="21"/>
          <w:szCs w:val="21"/>
          <w:lang w:eastAsia="nb-NO"/>
        </w:rPr>
      </w:pPr>
      <w:r w:rsidRPr="00767D4B">
        <w:rPr>
          <w:rFonts w:ascii="Segoe UI" w:eastAsia="Times New Roman" w:hAnsi="Segoe UI" w:cs="Segoe UI"/>
          <w:sz w:val="21"/>
          <w:szCs w:val="21"/>
          <w:lang w:eastAsia="nb-NO"/>
        </w:rPr>
        <w:t xml:space="preserve">26–30 min → 6 poeng </w:t>
      </w:r>
    </w:p>
    <w:p w14:paraId="102D8EA5" w14:textId="77777777" w:rsidR="00974019" w:rsidRDefault="00767D4B" w:rsidP="00767D4B">
      <w:pPr>
        <w:spacing w:after="0" w:line="300" w:lineRule="atLeast"/>
        <w:rPr>
          <w:rFonts w:ascii="Segoe UI" w:eastAsia="Times New Roman" w:hAnsi="Segoe UI" w:cs="Segoe UI"/>
          <w:sz w:val="21"/>
          <w:szCs w:val="21"/>
          <w:lang w:eastAsia="nb-NO"/>
        </w:rPr>
      </w:pPr>
      <w:r w:rsidRPr="00767D4B">
        <w:rPr>
          <w:rFonts w:ascii="Segoe UI" w:eastAsia="Times New Roman" w:hAnsi="Segoe UI" w:cs="Segoe UI"/>
          <w:sz w:val="21"/>
          <w:szCs w:val="21"/>
          <w:lang w:eastAsia="nb-NO"/>
        </w:rPr>
        <w:t xml:space="preserve">31–35 min → 5 poeng </w:t>
      </w:r>
    </w:p>
    <w:p w14:paraId="4EE26182" w14:textId="77777777" w:rsidR="00974019" w:rsidRDefault="00767D4B" w:rsidP="00767D4B">
      <w:pPr>
        <w:spacing w:after="0" w:line="300" w:lineRule="atLeast"/>
        <w:rPr>
          <w:rFonts w:ascii="Segoe UI" w:eastAsia="Times New Roman" w:hAnsi="Segoe UI" w:cs="Segoe UI"/>
          <w:sz w:val="21"/>
          <w:szCs w:val="21"/>
          <w:lang w:eastAsia="nb-NO"/>
        </w:rPr>
      </w:pPr>
      <w:r w:rsidRPr="00767D4B">
        <w:rPr>
          <w:rFonts w:ascii="Segoe UI" w:eastAsia="Times New Roman" w:hAnsi="Segoe UI" w:cs="Segoe UI"/>
          <w:sz w:val="21"/>
          <w:szCs w:val="21"/>
          <w:lang w:eastAsia="nb-NO"/>
        </w:rPr>
        <w:t xml:space="preserve">36–40 min → 4 poeng </w:t>
      </w:r>
    </w:p>
    <w:p w14:paraId="30DEBDD6" w14:textId="77777777" w:rsidR="00974019" w:rsidRDefault="00767D4B" w:rsidP="00767D4B">
      <w:pPr>
        <w:spacing w:after="0" w:line="300" w:lineRule="atLeast"/>
        <w:rPr>
          <w:rFonts w:ascii="Segoe UI" w:eastAsia="Times New Roman" w:hAnsi="Segoe UI" w:cs="Segoe UI"/>
          <w:sz w:val="21"/>
          <w:szCs w:val="21"/>
          <w:lang w:eastAsia="nb-NO"/>
        </w:rPr>
      </w:pPr>
      <w:r w:rsidRPr="00767D4B">
        <w:rPr>
          <w:rFonts w:ascii="Segoe UI" w:eastAsia="Times New Roman" w:hAnsi="Segoe UI" w:cs="Segoe UI"/>
          <w:sz w:val="21"/>
          <w:szCs w:val="21"/>
          <w:lang w:eastAsia="nb-NO"/>
        </w:rPr>
        <w:t xml:space="preserve">41–45 min → 3 poeng </w:t>
      </w:r>
    </w:p>
    <w:p w14:paraId="74721B76" w14:textId="77777777" w:rsidR="00974019" w:rsidRDefault="00767D4B" w:rsidP="00767D4B">
      <w:pPr>
        <w:spacing w:after="0" w:line="300" w:lineRule="atLeast"/>
        <w:rPr>
          <w:rFonts w:ascii="Segoe UI" w:eastAsia="Times New Roman" w:hAnsi="Segoe UI" w:cs="Segoe UI"/>
          <w:sz w:val="21"/>
          <w:szCs w:val="21"/>
          <w:lang w:eastAsia="nb-NO"/>
        </w:rPr>
      </w:pPr>
      <w:r w:rsidRPr="00767D4B">
        <w:rPr>
          <w:rFonts w:ascii="Segoe UI" w:eastAsia="Times New Roman" w:hAnsi="Segoe UI" w:cs="Segoe UI"/>
          <w:sz w:val="21"/>
          <w:szCs w:val="21"/>
          <w:lang w:eastAsia="nb-NO"/>
        </w:rPr>
        <w:t xml:space="preserve">46–50 min → 2 poeng </w:t>
      </w:r>
    </w:p>
    <w:p w14:paraId="4F59FC77" w14:textId="77777777" w:rsidR="00974019" w:rsidRDefault="00767D4B" w:rsidP="00767D4B">
      <w:pPr>
        <w:spacing w:after="0" w:line="300" w:lineRule="atLeast"/>
        <w:rPr>
          <w:rFonts w:ascii="Segoe UI" w:eastAsia="Times New Roman" w:hAnsi="Segoe UI" w:cs="Segoe UI"/>
          <w:sz w:val="21"/>
          <w:szCs w:val="21"/>
          <w:lang w:eastAsia="nb-NO"/>
        </w:rPr>
      </w:pPr>
      <w:r w:rsidRPr="00767D4B">
        <w:rPr>
          <w:rFonts w:ascii="Segoe UI" w:eastAsia="Times New Roman" w:hAnsi="Segoe UI" w:cs="Segoe UI"/>
          <w:sz w:val="21"/>
          <w:szCs w:val="21"/>
          <w:lang w:eastAsia="nb-NO"/>
        </w:rPr>
        <w:t xml:space="preserve">51–55 min → 1 poeng &gt; </w:t>
      </w:r>
    </w:p>
    <w:p w14:paraId="29D2D103" w14:textId="589460FF" w:rsidR="00767D4B" w:rsidRPr="00767D4B" w:rsidRDefault="00767D4B" w:rsidP="00767D4B">
      <w:pPr>
        <w:spacing w:after="0" w:line="300" w:lineRule="atLeast"/>
        <w:rPr>
          <w:rFonts w:ascii="Segoe UI" w:eastAsia="Times New Roman" w:hAnsi="Segoe UI" w:cs="Segoe UI"/>
          <w:sz w:val="21"/>
          <w:szCs w:val="21"/>
          <w:lang w:eastAsia="nb-NO"/>
        </w:rPr>
      </w:pPr>
      <w:r w:rsidRPr="00767D4B">
        <w:rPr>
          <w:rFonts w:ascii="Segoe UI" w:eastAsia="Times New Roman" w:hAnsi="Segoe UI" w:cs="Segoe UI"/>
          <w:sz w:val="21"/>
          <w:szCs w:val="21"/>
          <w:lang w:eastAsia="nb-NO"/>
        </w:rPr>
        <w:t>55 min → 0 poeng</w:t>
      </w:r>
    </w:p>
    <w:p w14:paraId="3DC160A3" w14:textId="77777777" w:rsidR="00805181" w:rsidRPr="00C4517A" w:rsidRDefault="00805181" w:rsidP="00271169">
      <w:pPr>
        <w:spacing w:after="0" w:line="240" w:lineRule="auto"/>
        <w:rPr>
          <w:rFonts w:eastAsia="Times New Roman" w:cs="Times New Roman"/>
          <w:lang w:eastAsia="nb-NO"/>
        </w:rPr>
      </w:pPr>
    </w:p>
    <w:p w14:paraId="2EA26911" w14:textId="36B19A04" w:rsidR="00930059" w:rsidRPr="006045BD" w:rsidRDefault="00481843" w:rsidP="006045BD">
      <w:pPr>
        <w:spacing w:after="0" w:line="240" w:lineRule="auto"/>
        <w:rPr>
          <w:rFonts w:eastAsia="Times New Roman" w:cs="Times New Roman"/>
          <w:lang w:eastAsia="nb-NO"/>
        </w:rPr>
      </w:pPr>
      <w:r w:rsidRPr="3839CD4E">
        <w:rPr>
          <w:rFonts w:eastAsia="Times New Roman" w:cs="Times New Roman"/>
          <w:lang w:eastAsia="nb-NO"/>
        </w:rPr>
        <w:t xml:space="preserve">Leverandør med høyest karakter vil få 10 poeng for </w:t>
      </w:r>
      <w:r w:rsidR="00D0635F" w:rsidRPr="3839CD4E">
        <w:rPr>
          <w:rFonts w:eastAsia="Times New Roman" w:cs="Times New Roman"/>
          <w:lang w:eastAsia="nb-NO"/>
        </w:rPr>
        <w:t>tildelingskriteriet «</w:t>
      </w:r>
      <w:r w:rsidR="00E101E2" w:rsidRPr="3839CD4E">
        <w:rPr>
          <w:rFonts w:eastAsia="Times New Roman" w:cs="Times New Roman"/>
          <w:lang w:eastAsia="nb-NO"/>
        </w:rPr>
        <w:t>L</w:t>
      </w:r>
      <w:r w:rsidR="00D0635F" w:rsidRPr="3839CD4E">
        <w:rPr>
          <w:rFonts w:eastAsia="Times New Roman" w:cs="Times New Roman"/>
          <w:lang w:eastAsia="nb-NO"/>
        </w:rPr>
        <w:t xml:space="preserve">okasjon». </w:t>
      </w:r>
    </w:p>
    <w:p w14:paraId="13641935" w14:textId="0227B803" w:rsidR="00CA6AE8" w:rsidRDefault="00B87802" w:rsidP="00CA6AE8">
      <w:pPr>
        <w:pStyle w:val="Overskrift3"/>
      </w:pPr>
      <w:r w:rsidRPr="00733773">
        <w:t xml:space="preserve">Unntak for krav om vekting av klima- og miljøhensyn i tildelingskriterier </w:t>
      </w:r>
    </w:p>
    <w:p w14:paraId="6077C497" w14:textId="69ED7571" w:rsidR="00B87802" w:rsidRPr="00B87802" w:rsidRDefault="00FB7EC5" w:rsidP="00B87802">
      <w:pPr>
        <w:spacing w:after="0" w:line="300" w:lineRule="atLeast"/>
        <w:rPr>
          <w:rFonts w:ascii="Segoe UI" w:eastAsia="Times New Roman" w:hAnsi="Segoe UI" w:cs="Segoe UI"/>
          <w:sz w:val="21"/>
          <w:szCs w:val="21"/>
          <w:lang w:eastAsia="nb-NO"/>
        </w:rPr>
      </w:pPr>
      <w:r w:rsidRPr="00FB7EC5">
        <w:rPr>
          <w:rFonts w:ascii="Oslo Sans Office" w:hAnsi="Oslo Sans Office" w:cs="Times New Roman"/>
          <w:szCs w:val="20"/>
        </w:rPr>
        <w:t>Mil</w:t>
      </w:r>
      <w:r w:rsidR="008D6A39">
        <w:rPr>
          <w:rFonts w:ascii="Oslo Sans Office" w:hAnsi="Oslo Sans Office" w:cs="Times New Roman"/>
          <w:szCs w:val="20"/>
        </w:rPr>
        <w:t>j</w:t>
      </w:r>
      <w:r w:rsidRPr="00FB7EC5">
        <w:rPr>
          <w:rFonts w:ascii="Oslo Sans Office" w:hAnsi="Oslo Sans Office" w:cs="Times New Roman"/>
          <w:szCs w:val="20"/>
        </w:rPr>
        <w:t xml:space="preserve">ø vil ikke vektes i denne anskaffelsen </w:t>
      </w:r>
      <w:r w:rsidR="00B87802" w:rsidRPr="00FB7EC5">
        <w:rPr>
          <w:rFonts w:ascii="Oslo Sans Office" w:hAnsi="Oslo Sans Office" w:cs="Times New Roman"/>
          <w:szCs w:val="20"/>
        </w:rPr>
        <w:t>jf. Anskaffelsesforskriften §7-9 femte ledd</w:t>
      </w:r>
      <w:r>
        <w:rPr>
          <w:rFonts w:ascii="Oslo Sans Office" w:hAnsi="Oslo Sans Office" w:cs="Times New Roman"/>
          <w:b/>
          <w:bCs/>
          <w:sz w:val="22"/>
        </w:rPr>
        <w:t>.</w:t>
      </w:r>
      <w:r>
        <w:rPr>
          <w:rFonts w:ascii="Oslo Sans Office" w:hAnsi="Oslo Sans Office" w:cs="Times New Roman"/>
          <w:b/>
          <w:bCs/>
        </w:rPr>
        <w:t xml:space="preserve"> </w:t>
      </w:r>
      <w:r w:rsidR="00B87802" w:rsidRPr="00B87802">
        <w:rPr>
          <w:rFonts w:cs="Segoe UI"/>
          <w:szCs w:val="20"/>
        </w:rPr>
        <w:t xml:space="preserve">Denne anskaffelsen omfatter treningsinstruktører der instruktørenes arbeidsinnsats er hovedytelsen, </w:t>
      </w:r>
      <w:r w:rsidR="00B87802" w:rsidRPr="00B87802">
        <w:rPr>
          <w:rFonts w:cs="Segoe UI"/>
          <w:szCs w:val="20"/>
        </w:rPr>
        <w:lastRenderedPageBreak/>
        <w:t>tilsvarende ytelsen fra andre konsulentanskaffelser. Videre omfatter anskaffelsen bruk av allerede eksisterende og etablere treningslokaler og utstyr. Arbeidet til instruktørene kan omfatte noe, men begrenset reisevirksomhet.</w:t>
      </w:r>
    </w:p>
    <w:p w14:paraId="6DBDC1F3" w14:textId="03D1424F" w:rsidR="00B87802" w:rsidRPr="00B87802" w:rsidRDefault="16EEE966" w:rsidP="7C793C99">
      <w:pPr>
        <w:spacing w:beforeAutospacing="1" w:afterAutospacing="1" w:line="240" w:lineRule="auto"/>
        <w:rPr>
          <w:rFonts w:eastAsia="Times New Roman" w:cs="Arial"/>
          <w:lang w:eastAsia="nb-NO"/>
        </w:rPr>
      </w:pPr>
      <w:r w:rsidRPr="606AD237">
        <w:rPr>
          <w:rFonts w:eastAsia="Times New Roman" w:cs="Segoe UI"/>
          <w:lang w:eastAsia="nb-NO"/>
        </w:rPr>
        <w:t xml:space="preserve">Treningsinstruktørenes </w:t>
      </w:r>
      <w:r w:rsidR="00B87802" w:rsidRPr="606AD237">
        <w:rPr>
          <w:rFonts w:eastAsia="Times New Roman" w:cs="Segoe UI"/>
          <w:lang w:eastAsia="nb-NO"/>
        </w:rPr>
        <w:t>og</w:t>
      </w:r>
      <w:r w:rsidR="00B87802" w:rsidRPr="7C793C99">
        <w:rPr>
          <w:rFonts w:eastAsia="Times New Roman" w:cs="Segoe UI"/>
          <w:lang w:eastAsia="nb-NO"/>
        </w:rPr>
        <w:t xml:space="preserve"> lokalenes klimaavtrykk og miljøbelastning vil være lik belastningen fra en gjennomsnittlig fast ansatt og tilhørende eksisterende lokaler. Klimaavtrykket og miljøbelastningen knytter seg til instruktørens behov for plass og utstyr, energiforbruket i treningsrommet, mulig reisevirksomhet til/fra samt avfallsgenerering.</w:t>
      </w:r>
    </w:p>
    <w:p w14:paraId="23C6731A" w14:textId="77777777" w:rsidR="00B87802" w:rsidRPr="00B87802" w:rsidRDefault="00B87802" w:rsidP="00B87802">
      <w:pPr>
        <w:spacing w:before="100" w:beforeAutospacing="1" w:after="100" w:afterAutospacing="1" w:line="240" w:lineRule="auto"/>
        <w:rPr>
          <w:rFonts w:eastAsia="Times New Roman" w:cs="Segoe UI"/>
          <w:szCs w:val="20"/>
          <w:lang w:eastAsia="nb-NO"/>
        </w:rPr>
      </w:pPr>
      <w:r w:rsidRPr="00B87802">
        <w:rPr>
          <w:rFonts w:eastAsia="Times New Roman" w:cs="Segoe UI"/>
          <w:szCs w:val="20"/>
          <w:lang w:eastAsia="nb-NO"/>
        </w:rPr>
        <w:t>Bydel Stovner vurderer at ingen av de overnevnte elementene faller innenfor anskaffelsens art (gjennomføre treningsopplegg for innbyggerne i bydelen). De elementene som knytter seg til arten, altså den treningsfaglige bistanden som ytes, vurderes til å utgjøre et uvesentlig klimaavtrykk og en uvesentlig miljøbelastning.</w:t>
      </w:r>
    </w:p>
    <w:p w14:paraId="4F6D4969" w14:textId="4ED412F2" w:rsidR="000D229D" w:rsidRPr="00FC414B" w:rsidRDefault="007D10E1" w:rsidP="007D10E1">
      <w:pPr>
        <w:pStyle w:val="Overskrift2"/>
        <w:numPr>
          <w:ilvl w:val="0"/>
          <w:numId w:val="0"/>
        </w:numPr>
        <w:ind w:left="576" w:hanging="576"/>
      </w:pPr>
      <w:r>
        <w:rPr>
          <w:rFonts w:ascii="Source Sans Pro" w:hAnsi="Source Sans Pro"/>
          <w:color w:val="333333"/>
          <w:sz w:val="27"/>
          <w:szCs w:val="27"/>
          <w:shd w:val="clear" w:color="auto" w:fill="F7F7F7"/>
        </w:rPr>
        <w:t>5.3</w:t>
      </w:r>
      <w:r>
        <w:rPr>
          <w:rFonts w:ascii="Source Sans Pro" w:hAnsi="Source Sans Pro"/>
          <w:color w:val="333333"/>
          <w:sz w:val="27"/>
          <w:szCs w:val="27"/>
          <w:shd w:val="clear" w:color="auto" w:fill="F7F7F7"/>
        </w:rPr>
        <w:tab/>
      </w:r>
      <w:r w:rsidR="5BA4FD56" w:rsidRPr="00FC414B">
        <w:t>Vektingsmodell</w:t>
      </w:r>
      <w:bookmarkEnd w:id="78"/>
      <w:bookmarkEnd w:id="79"/>
    </w:p>
    <w:p w14:paraId="2EA62613" w14:textId="77777777" w:rsidR="000D229D" w:rsidRPr="00FC414B" w:rsidRDefault="000D229D" w:rsidP="00314182">
      <w:pPr>
        <w:pStyle w:val="OsloSansStandard"/>
        <w:rPr>
          <w:rFonts w:ascii="Oslo Sans Office" w:eastAsia="Oslo Sans Office" w:hAnsi="Oslo Sans Office" w:cs="Oslo Sans Office"/>
          <w:szCs w:val="20"/>
        </w:rPr>
      </w:pPr>
      <w:r w:rsidRPr="00FC414B">
        <w:rPr>
          <w:rFonts w:ascii="Oslo Sans Office" w:eastAsia="Oslo Sans Office" w:hAnsi="Oslo Sans Office" w:cs="Oslo Sans Office"/>
          <w:szCs w:val="20"/>
        </w:rPr>
        <w:t xml:space="preserve">Ved evaluering av tilbudene vil det innenfor hvert tildelingskriterium bli gitt en poengscore på 0-10. </w:t>
      </w:r>
    </w:p>
    <w:p w14:paraId="370F7414" w14:textId="77777777" w:rsidR="000D229D" w:rsidRPr="00FC414B" w:rsidRDefault="000D229D" w:rsidP="00314182">
      <w:pPr>
        <w:pStyle w:val="OsloSansStandard"/>
        <w:rPr>
          <w:rFonts w:ascii="Oslo Sans Office" w:eastAsia="Oslo Sans Office" w:hAnsi="Oslo Sans Office" w:cs="Oslo Sans Office"/>
          <w:szCs w:val="20"/>
        </w:rPr>
      </w:pPr>
    </w:p>
    <w:p w14:paraId="66E5008D" w14:textId="77777777" w:rsidR="000D229D" w:rsidRPr="00FC414B" w:rsidRDefault="000D229D" w:rsidP="00314182">
      <w:pPr>
        <w:pStyle w:val="OsloSansStandard"/>
        <w:rPr>
          <w:rFonts w:ascii="Oslo Sans Office" w:eastAsia="Oslo Sans Office" w:hAnsi="Oslo Sans Office" w:cs="Oslo Sans Office"/>
          <w:szCs w:val="20"/>
        </w:rPr>
      </w:pPr>
      <w:r w:rsidRPr="00FC414B">
        <w:rPr>
          <w:rFonts w:ascii="Oslo Sans Office" w:eastAsia="Oslo Sans Office" w:hAnsi="Oslo Sans Office" w:cs="Oslo Sans Office"/>
          <w:szCs w:val="20"/>
        </w:rPr>
        <w:t>Beste tilbud innenfor hvert kriterium vil få 10, mens det blir gitt en poengscore som gjenspeiler relevante forskjeller mellom beste tilbud og øvrige tilbud.</w:t>
      </w:r>
    </w:p>
    <w:p w14:paraId="7A530087" w14:textId="77777777" w:rsidR="000D229D" w:rsidRPr="00FC414B" w:rsidRDefault="000D229D" w:rsidP="00314182">
      <w:pPr>
        <w:pStyle w:val="OsloSansStandard"/>
        <w:rPr>
          <w:rFonts w:ascii="Oslo Sans Office" w:eastAsia="Oslo Sans Office" w:hAnsi="Oslo Sans Office" w:cs="Oslo Sans Office"/>
          <w:szCs w:val="20"/>
        </w:rPr>
      </w:pPr>
    </w:p>
    <w:p w14:paraId="375AAE88" w14:textId="1B69B115" w:rsidR="000D229D" w:rsidRPr="00FC414B" w:rsidRDefault="000D229D" w:rsidP="00314182">
      <w:pPr>
        <w:pStyle w:val="OsloSansStandard"/>
        <w:rPr>
          <w:rFonts w:ascii="Oslo Sans Office" w:eastAsia="Oslo Sans Office" w:hAnsi="Oslo Sans Office" w:cs="Oslo Sans Office"/>
          <w:szCs w:val="20"/>
        </w:rPr>
      </w:pPr>
      <w:r w:rsidRPr="00FC414B">
        <w:rPr>
          <w:rFonts w:ascii="Oslo Sans Office" w:eastAsia="Oslo Sans Office" w:hAnsi="Oslo Sans Office" w:cs="Oslo Sans Office"/>
          <w:szCs w:val="20"/>
        </w:rPr>
        <w:t xml:space="preserve">Poengscoren multipliseres med den angitte vekten for kriteriet og summeres. </w:t>
      </w:r>
      <w:r w:rsidRPr="00F55141">
        <w:rPr>
          <w:rFonts w:ascii="Oslo Sans Office" w:eastAsia="Oslo Sans Office" w:hAnsi="Oslo Sans Office" w:cs="Oslo Sans Office"/>
          <w:szCs w:val="20"/>
        </w:rPr>
        <w:t xml:space="preserve">Tilbudet </w:t>
      </w:r>
      <w:r w:rsidRPr="00FC414B">
        <w:rPr>
          <w:rFonts w:ascii="Oslo Sans Office" w:eastAsia="Oslo Sans Office" w:hAnsi="Oslo Sans Office" w:cs="Oslo Sans Office"/>
          <w:szCs w:val="20"/>
        </w:rPr>
        <w:t>med høyeste vektede poengsum, vil bli tildelt kontrakt.</w:t>
      </w:r>
    </w:p>
    <w:p w14:paraId="2CE66196" w14:textId="77777777" w:rsidR="000D229D" w:rsidRPr="00FC414B" w:rsidRDefault="5BA4FD56" w:rsidP="00324682">
      <w:pPr>
        <w:pStyle w:val="Overskrift2"/>
      </w:pPr>
      <w:bookmarkStart w:id="81" w:name="_Toc201116222"/>
      <w:bookmarkStart w:id="82" w:name="_Toc103398563"/>
      <w:bookmarkStart w:id="83" w:name="_Toc228190085"/>
      <w:r w:rsidRPr="00FC414B">
        <w:t xml:space="preserve">Tildeling av kontrakt, begrunnelse og </w:t>
      </w:r>
      <w:bookmarkEnd w:id="81"/>
      <w:r w:rsidRPr="00FC414B">
        <w:t>karensperiode</w:t>
      </w:r>
      <w:bookmarkEnd w:id="82"/>
      <w:bookmarkEnd w:id="83"/>
    </w:p>
    <w:p w14:paraId="1D3A8A97" w14:textId="49B9430A" w:rsidR="000D229D" w:rsidRPr="00FC414B" w:rsidRDefault="000D229D" w:rsidP="00314182">
      <w:pPr>
        <w:pStyle w:val="OsloSansStandard"/>
      </w:pPr>
      <w:r w:rsidRPr="00FC414B">
        <w:t xml:space="preserve">Leverandører som har deltatt i konkurransen vil få en skriftlig tilbakemelding om hvem </w:t>
      </w:r>
      <w:r w:rsidR="007A09DC">
        <w:t>O</w:t>
      </w:r>
      <w:r w:rsidRPr="00FC414B">
        <w:t>ppdragsgiver vil inngå kontrakt med og begrunnelse for valget, samt opplyst lengden på karensperioden før kontraktsinngåelse.</w:t>
      </w:r>
    </w:p>
    <w:p w14:paraId="69E38730" w14:textId="77777777" w:rsidR="000D229D" w:rsidRDefault="000D229D" w:rsidP="00314182">
      <w:pPr>
        <w:pStyle w:val="OsloSansStandard"/>
      </w:pPr>
    </w:p>
    <w:p w14:paraId="6C91BEBD" w14:textId="77777777" w:rsidR="0055374A" w:rsidRDefault="0055374A" w:rsidP="00314182">
      <w:pPr>
        <w:pStyle w:val="OsloSansStandard"/>
      </w:pPr>
    </w:p>
    <w:p w14:paraId="32B82323" w14:textId="77777777" w:rsidR="0055374A" w:rsidRDefault="0055374A" w:rsidP="00314182">
      <w:pPr>
        <w:pStyle w:val="OsloSansStandard"/>
      </w:pPr>
    </w:p>
    <w:p w14:paraId="008CF953" w14:textId="77777777" w:rsidR="0055374A" w:rsidRDefault="0055374A" w:rsidP="00314182">
      <w:pPr>
        <w:pStyle w:val="OsloSansStandard"/>
      </w:pPr>
    </w:p>
    <w:p w14:paraId="770E94E4" w14:textId="77777777" w:rsidR="0055374A" w:rsidRDefault="0055374A" w:rsidP="00314182">
      <w:pPr>
        <w:pStyle w:val="OsloSansStandard"/>
      </w:pPr>
    </w:p>
    <w:p w14:paraId="2673CA34" w14:textId="77777777" w:rsidR="0055374A" w:rsidRDefault="0055374A" w:rsidP="00314182">
      <w:pPr>
        <w:pStyle w:val="OsloSansStandard"/>
      </w:pPr>
    </w:p>
    <w:p w14:paraId="650925BC" w14:textId="77777777" w:rsidR="0055374A" w:rsidRDefault="0055374A" w:rsidP="00314182">
      <w:pPr>
        <w:pStyle w:val="OsloSansStandard"/>
      </w:pPr>
    </w:p>
    <w:p w14:paraId="3FE9250D" w14:textId="77777777" w:rsidR="0055374A" w:rsidRDefault="0055374A" w:rsidP="00314182">
      <w:pPr>
        <w:pStyle w:val="OsloSansStandard"/>
      </w:pPr>
    </w:p>
    <w:p w14:paraId="09944139" w14:textId="77777777" w:rsidR="0055374A" w:rsidRDefault="0055374A" w:rsidP="00314182">
      <w:pPr>
        <w:pStyle w:val="OsloSansStandard"/>
      </w:pPr>
    </w:p>
    <w:p w14:paraId="122CA2B2" w14:textId="77777777" w:rsidR="0055374A" w:rsidRPr="00FC414B" w:rsidRDefault="0055374A" w:rsidP="00314182">
      <w:pPr>
        <w:pStyle w:val="OsloSansStandard"/>
      </w:pPr>
    </w:p>
    <w:p w14:paraId="58C62F74"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5821671D" w14:textId="69E87645" w:rsidR="000D229D" w:rsidRPr="00F55141" w:rsidRDefault="5BA4FD56" w:rsidP="00314182">
      <w:pPr>
        <w:pStyle w:val="Overskrift1"/>
        <w:rPr>
          <w:color w:val="002060"/>
        </w:rPr>
      </w:pPr>
      <w:bookmarkStart w:id="84" w:name="_Toc793462016"/>
      <w:bookmarkStart w:id="85" w:name="_Toc228190086"/>
      <w:r w:rsidRPr="00335617">
        <w:rPr>
          <w:color w:val="002060"/>
        </w:rPr>
        <w:lastRenderedPageBreak/>
        <w:t>SJEKKLISTE OG ØNSKET PRESENTASJONSFORM</w:t>
      </w:r>
      <w:bookmarkEnd w:id="84"/>
      <w:bookmarkEnd w:id="85"/>
    </w:p>
    <w:p w14:paraId="147DBBA6" w14:textId="77777777" w:rsidR="000D229D" w:rsidRPr="00FC414B" w:rsidRDefault="000D229D" w:rsidP="7AFD2E57">
      <w:pPr>
        <w:spacing w:after="0"/>
        <w:rPr>
          <w:rFonts w:ascii="Times New Roman" w:eastAsia="Times New Roman" w:hAnsi="Times New Roman" w:cs="Times New Roman"/>
          <w:lang w:eastAsia="nb-NO"/>
        </w:rPr>
      </w:pPr>
      <w:r w:rsidRPr="7AFD2E57">
        <w:rPr>
          <w:rFonts w:ascii="Oslo Sans Office" w:eastAsia="Oslo Sans Office" w:hAnsi="Oslo Sans Office" w:cs="Oslo Sans Office"/>
          <w:lang w:eastAsia="nb-NO"/>
        </w:rPr>
        <w:t>Komplett tilbud skal bestå av følgende:</w:t>
      </w:r>
    </w:p>
    <w:tbl>
      <w:tblPr>
        <w:tblW w:w="0" w:type="auto"/>
        <w:tblLayout w:type="fixed"/>
        <w:tblLook w:val="01E0" w:firstRow="1" w:lastRow="1" w:firstColumn="1" w:lastColumn="1" w:noHBand="0" w:noVBand="0"/>
      </w:tblPr>
      <w:tblGrid>
        <w:gridCol w:w="5487"/>
        <w:gridCol w:w="1136"/>
        <w:gridCol w:w="2437"/>
      </w:tblGrid>
      <w:tr w:rsidR="000D229D" w:rsidRPr="00FC414B" w14:paraId="37074B26" w14:textId="77777777" w:rsidTr="00A8521F">
        <w:trPr>
          <w:trHeight w:val="300"/>
        </w:trPr>
        <w:tc>
          <w:tcPr>
            <w:tcW w:w="5487" w:type="dxa"/>
            <w:tcBorders>
              <w:top w:val="single" w:sz="8" w:space="0" w:color="BFBFBF"/>
              <w:left w:val="single" w:sz="8" w:space="0" w:color="BFBFBF"/>
              <w:bottom w:val="single" w:sz="8" w:space="0" w:color="BFBFBF"/>
              <w:right w:val="single" w:sz="8" w:space="0" w:color="BFBFBF"/>
            </w:tcBorders>
            <w:shd w:val="clear" w:color="auto" w:fill="13DAFF" w:themeFill="accent4" w:themeFillShade="BF"/>
            <w:tcMar>
              <w:left w:w="108" w:type="dxa"/>
              <w:right w:w="108" w:type="dxa"/>
            </w:tcMar>
          </w:tcPr>
          <w:p w14:paraId="3694894D"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eastAsia="nb-NO"/>
              </w:rPr>
              <w:t>Dokumentasjon</w:t>
            </w:r>
          </w:p>
        </w:tc>
        <w:tc>
          <w:tcPr>
            <w:tcW w:w="1136" w:type="dxa"/>
            <w:tcBorders>
              <w:top w:val="single" w:sz="8" w:space="0" w:color="BFBFBF"/>
              <w:left w:val="single" w:sz="8" w:space="0" w:color="BFBFBF"/>
              <w:bottom w:val="single" w:sz="8" w:space="0" w:color="BFBFBF"/>
              <w:right w:val="single" w:sz="8" w:space="0" w:color="BFBFBF"/>
            </w:tcBorders>
            <w:shd w:val="clear" w:color="auto" w:fill="13DAFF" w:themeFill="accent4" w:themeFillShade="BF"/>
            <w:tcMar>
              <w:left w:w="108" w:type="dxa"/>
              <w:right w:w="108" w:type="dxa"/>
            </w:tcMar>
          </w:tcPr>
          <w:p w14:paraId="7B641913"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Jf. pkt.</w:t>
            </w:r>
          </w:p>
        </w:tc>
        <w:tc>
          <w:tcPr>
            <w:tcW w:w="2437" w:type="dxa"/>
            <w:tcBorders>
              <w:top w:val="single" w:sz="8" w:space="0" w:color="BFBFBF"/>
              <w:left w:val="single" w:sz="8" w:space="0" w:color="BFBFBF"/>
              <w:bottom w:val="single" w:sz="8" w:space="0" w:color="BFBFBF"/>
              <w:right w:val="single" w:sz="8" w:space="0" w:color="BFBFBF"/>
            </w:tcBorders>
            <w:shd w:val="clear" w:color="auto" w:fill="13DAFF" w:themeFill="accent4" w:themeFillShade="BF"/>
            <w:tcMar>
              <w:left w:w="108" w:type="dxa"/>
              <w:right w:w="108" w:type="dxa"/>
            </w:tcMar>
          </w:tcPr>
          <w:p w14:paraId="4A22E064"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Ønsket filnavn</w:t>
            </w:r>
          </w:p>
        </w:tc>
      </w:tr>
      <w:tr w:rsidR="000D229D" w:rsidRPr="00FC414B" w14:paraId="06E3DC9F"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DDABD15"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Signert tilbudsbrev. </w:t>
            </w:r>
          </w:p>
          <w:p w14:paraId="3B94A506"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Avvik skal klart fremgå av</w:t>
            </w:r>
            <w:r w:rsidRPr="00FC414B">
              <w:rPr>
                <w:rFonts w:ascii="Oslo Sans Office" w:eastAsia="Oslo Sans Office" w:hAnsi="Oslo Sans Office" w:cs="Oslo Sans Office"/>
                <w:i/>
                <w:iCs/>
                <w:szCs w:val="20"/>
                <w:lang w:eastAsia="nb-NO"/>
              </w:rPr>
              <w:t xml:space="preserve"> </w:t>
            </w:r>
            <w:r w:rsidRPr="00FC414B">
              <w:rPr>
                <w:rFonts w:ascii="Oslo Sans Office" w:eastAsia="Oslo Sans Office" w:hAnsi="Oslo Sans Office" w:cs="Oslo Sans Office"/>
                <w:szCs w:val="20"/>
                <w:lang w:eastAsia="nb-NO"/>
              </w:rPr>
              <w:t>tilbudsbrevet med henvisning til hvor i tilbudet avviket framkommer (sidetall og punktnummer)</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08B9B37"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Vedlegg 3</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6CE6420" w14:textId="324E6A3A" w:rsidR="000D229D" w:rsidRPr="00FC414B" w:rsidRDefault="00C00A0B"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Tilbudsbrev</w:t>
            </w:r>
          </w:p>
        </w:tc>
      </w:tr>
      <w:tr w:rsidR="000D229D" w:rsidRPr="00FC414B" w14:paraId="144DF4CA"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E936DB1" w14:textId="5D615960" w:rsidR="000D229D" w:rsidRPr="00FC414B" w:rsidRDefault="000D229D" w:rsidP="000D229D">
            <w:pPr>
              <w:spacing w:after="0"/>
              <w:rPr>
                <w:rFonts w:ascii="Times New Roman" w:eastAsia="Times New Roman" w:hAnsi="Times New Roman" w:cs="Times New Roman"/>
                <w:lang w:eastAsia="nb-NO"/>
              </w:rPr>
            </w:pPr>
            <w:r w:rsidRPr="5270F6D7">
              <w:rPr>
                <w:rFonts w:ascii="Oslo Sans Office" w:eastAsia="Oslo Sans Office" w:hAnsi="Oslo Sans Office" w:cs="Oslo Sans Office"/>
                <w:lang w:eastAsia="nb-NO"/>
              </w:rPr>
              <w:t>Utfylt ESPD i KGV (husk eget ESPD for eventuelle foretak som tilbyder støtter seg på for kvalifisering)</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8E40667"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4.1</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ED674DC" w14:textId="1588D85C" w:rsidR="000D229D" w:rsidRPr="00FC414B" w:rsidRDefault="006E3365"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ESPD er integrert i KGV.</w:t>
            </w:r>
          </w:p>
        </w:tc>
      </w:tr>
      <w:tr w:rsidR="000D229D" w:rsidRPr="00FC414B" w14:paraId="1D90781A"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DB4AD32" w14:textId="34BDF384"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Eventuell forpliktelseserklæring fra foretak som tilbyder støtter seg på for kvalifisering (</w:t>
            </w:r>
            <w:r w:rsidR="009C6C7F">
              <w:rPr>
                <w:rFonts w:ascii="Oslo Sans Office" w:eastAsia="Oslo Sans Office" w:hAnsi="Oslo Sans Office" w:cs="Oslo Sans Office"/>
                <w:szCs w:val="20"/>
                <w:lang w:eastAsia="nb-NO"/>
              </w:rPr>
              <w:t xml:space="preserve">utfylt </w:t>
            </w:r>
            <w:r w:rsidRPr="00FC414B">
              <w:rPr>
                <w:rFonts w:ascii="Oslo Sans Office" w:eastAsia="Oslo Sans Office" w:hAnsi="Oslo Sans Office" w:cs="Oslo Sans Office"/>
                <w:szCs w:val="20"/>
                <w:lang w:eastAsia="nb-NO"/>
              </w:rPr>
              <w:t>vedlegg 2)</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7651966"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4.1</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C8C4DC6" w14:textId="786FB687" w:rsidR="000D229D" w:rsidRPr="00FC414B" w:rsidRDefault="00D05517"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Forpliktelseserklæring</w:t>
            </w:r>
          </w:p>
        </w:tc>
      </w:tr>
      <w:tr w:rsidR="000D229D" w:rsidRPr="00FC414B" w14:paraId="5C92BAB5"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A5C48BF" w14:textId="7615D3BF" w:rsidR="000D229D" w:rsidRPr="009C6C7F" w:rsidRDefault="000D229D" w:rsidP="000D229D">
            <w:pPr>
              <w:spacing w:after="0"/>
              <w:rPr>
                <w:rFonts w:ascii="Times New Roman" w:eastAsia="Times New Roman" w:hAnsi="Times New Roman" w:cs="Times New Roman"/>
                <w:szCs w:val="20"/>
                <w:lang w:eastAsia="nb-NO"/>
              </w:rPr>
            </w:pPr>
            <w:r w:rsidRPr="009C6C7F">
              <w:rPr>
                <w:rFonts w:ascii="Oslo Sans Office" w:eastAsia="Oslo Sans Office" w:hAnsi="Oslo Sans Office" w:cs="Oslo Sans Office"/>
                <w:szCs w:val="20"/>
                <w:lang w:eastAsia="nb-NO"/>
              </w:rPr>
              <w:t xml:space="preserve">Dokumentasjon for krav knyttet til leverandørens registrering, autorisasjoner mv.  </w:t>
            </w:r>
          </w:p>
          <w:p w14:paraId="515FB648" w14:textId="1E386F62" w:rsidR="000D229D" w:rsidRPr="00FC414B" w:rsidRDefault="000D229D" w:rsidP="000D229D">
            <w:pPr>
              <w:spacing w:after="0"/>
              <w:rPr>
                <w:rFonts w:ascii="Times New Roman" w:eastAsia="Times New Roman" w:hAnsi="Times New Roman" w:cs="Times New Roman"/>
                <w:szCs w:val="20"/>
                <w:lang w:eastAsia="nb-NO"/>
              </w:rPr>
            </w:pPr>
            <w:r w:rsidRPr="009C6C7F">
              <w:rPr>
                <w:rFonts w:ascii="Oslo Sans Office" w:eastAsia="Oslo Sans Office" w:hAnsi="Oslo Sans Office" w:cs="Oslo Sans Office"/>
                <w:szCs w:val="20"/>
                <w:lang w:eastAsia="nb-NO"/>
              </w:rPr>
              <w:t>Leverandøren skal være et lovlig etablert foretak</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FE0BB66"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4.2.1</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B8230B0" w14:textId="469615B0" w:rsidR="000D229D" w:rsidRPr="00C00A0B" w:rsidRDefault="00C00A0B" w:rsidP="000D229D">
            <w:pPr>
              <w:spacing w:after="0"/>
              <w:rPr>
                <w:rFonts w:eastAsia="Times New Roman" w:cs="Times New Roman"/>
                <w:sz w:val="18"/>
                <w:szCs w:val="18"/>
                <w:lang w:eastAsia="nb-NO"/>
              </w:rPr>
            </w:pPr>
            <w:r w:rsidRPr="00C00A0B">
              <w:rPr>
                <w:rFonts w:eastAsia="Times New Roman" w:cs="Times New Roman"/>
                <w:sz w:val="18"/>
                <w:szCs w:val="18"/>
                <w:lang w:eastAsia="nb-NO"/>
              </w:rPr>
              <w:t>Firmaattest</w:t>
            </w:r>
          </w:p>
        </w:tc>
      </w:tr>
      <w:tr w:rsidR="000D229D" w:rsidRPr="00FC414B" w14:paraId="09A34D6E"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AB32C5A" w14:textId="3F3773C6" w:rsidR="000D229D" w:rsidRPr="00D34563" w:rsidRDefault="000D229D" w:rsidP="000D229D">
            <w:pPr>
              <w:spacing w:after="0"/>
              <w:rPr>
                <w:rFonts w:eastAsia="Times New Roman" w:cs="Times New Roman"/>
                <w:szCs w:val="20"/>
                <w:lang w:eastAsia="nb-NO"/>
              </w:rPr>
            </w:pPr>
            <w:r w:rsidRPr="00D34563">
              <w:rPr>
                <w:rFonts w:eastAsia="Oslo Sans Office" w:cs="Oslo Sans Office"/>
                <w:szCs w:val="20"/>
                <w:lang w:eastAsia="nb-NO"/>
              </w:rPr>
              <w:t>Dokumentasjon for krav knyttet til leverandørens tekniske og faglige kvalifikasjoner</w:t>
            </w:r>
          </w:p>
          <w:p w14:paraId="06B950E4" w14:textId="1A9CEE5D" w:rsidR="000D229D" w:rsidRPr="00D34563" w:rsidRDefault="00D34563">
            <w:pPr>
              <w:numPr>
                <w:ilvl w:val="0"/>
                <w:numId w:val="1"/>
              </w:numPr>
              <w:spacing w:after="0" w:line="240" w:lineRule="auto"/>
              <w:contextualSpacing/>
              <w:rPr>
                <w:rFonts w:eastAsia="Times New Roman" w:cs="Times New Roman"/>
                <w:szCs w:val="20"/>
                <w:lang w:eastAsia="nb-NO"/>
              </w:rPr>
            </w:pPr>
            <w:r w:rsidRPr="00D34563">
              <w:rPr>
                <w:rFonts w:eastAsia="Times New Roman" w:cs="Times New Roman"/>
                <w:szCs w:val="20"/>
                <w:lang w:eastAsia="nb-NO"/>
              </w:rPr>
              <w:t>Erfaring</w:t>
            </w:r>
          </w:p>
          <w:p w14:paraId="3DFF2D30" w14:textId="3D134BFE" w:rsidR="00D34563" w:rsidRPr="00D34563" w:rsidRDefault="00D34563">
            <w:pPr>
              <w:numPr>
                <w:ilvl w:val="0"/>
                <w:numId w:val="1"/>
              </w:numPr>
              <w:spacing w:after="0" w:line="240" w:lineRule="auto"/>
              <w:contextualSpacing/>
              <w:rPr>
                <w:rFonts w:eastAsia="Times New Roman" w:cs="Times New Roman"/>
                <w:szCs w:val="20"/>
                <w:lang w:eastAsia="nb-NO"/>
              </w:rPr>
            </w:pPr>
            <w:r w:rsidRPr="00D34563">
              <w:rPr>
                <w:rFonts w:eastAsia="Times New Roman" w:cs="Times New Roman"/>
                <w:szCs w:val="20"/>
                <w:lang w:eastAsia="nb-NO"/>
              </w:rPr>
              <w:t>Kapasitet</w:t>
            </w:r>
          </w:p>
          <w:p w14:paraId="0E60E64A" w14:textId="22A9DE8A" w:rsidR="000D229D" w:rsidRPr="00FC414B" w:rsidRDefault="00D34563">
            <w:pPr>
              <w:numPr>
                <w:ilvl w:val="0"/>
                <w:numId w:val="1"/>
              </w:numPr>
              <w:spacing w:after="0" w:line="240" w:lineRule="auto"/>
              <w:contextualSpacing/>
              <w:rPr>
                <w:rFonts w:ascii="Times New Roman" w:eastAsia="Times New Roman" w:hAnsi="Times New Roman" w:cs="Times New Roman"/>
                <w:szCs w:val="20"/>
                <w:lang w:eastAsia="nb-NO"/>
              </w:rPr>
            </w:pPr>
            <w:r w:rsidRPr="00D34563">
              <w:rPr>
                <w:rFonts w:eastAsia="Times New Roman" w:cs="Times New Roman"/>
                <w:szCs w:val="20"/>
                <w:lang w:eastAsia="nb-NO"/>
              </w:rPr>
              <w:t>Kvalitetssikringssystem</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66F65D9"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Pkt. 4.2.3</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4F78914" w14:textId="43387524" w:rsidR="0091016C" w:rsidRDefault="0091016C" w:rsidP="0091016C">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Referanser</w:t>
            </w:r>
            <w:r>
              <w:rPr>
                <w:rFonts w:ascii="Oslo Sans Office" w:eastAsia="Oslo Sans Office" w:hAnsi="Oslo Sans Office" w:cs="Oslo Sans Office"/>
                <w:szCs w:val="20"/>
                <w:lang w:eastAsia="nb-NO"/>
              </w:rPr>
              <w:br/>
              <w:t>Kapasitet</w:t>
            </w:r>
          </w:p>
          <w:p w14:paraId="6AA2FBD0" w14:textId="47528155" w:rsidR="000D229D" w:rsidRPr="00FC414B" w:rsidRDefault="0091016C" w:rsidP="0091016C">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Kvalitet</w:t>
            </w:r>
          </w:p>
        </w:tc>
      </w:tr>
      <w:tr w:rsidR="000D229D" w:rsidRPr="00FC414B" w14:paraId="36E08508" w14:textId="77777777" w:rsidTr="00D140D9">
        <w:trPr>
          <w:trHeight w:val="546"/>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8DE39E5" w14:textId="592BFAFF" w:rsidR="000D229D" w:rsidRPr="00FC414B" w:rsidRDefault="002F7AA5"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Delkontrakt 1</w:t>
            </w:r>
            <w:r w:rsidR="00700152">
              <w:rPr>
                <w:rFonts w:ascii="Oslo Sans Office" w:eastAsia="Oslo Sans Office" w:hAnsi="Oslo Sans Office" w:cs="Oslo Sans Office"/>
                <w:szCs w:val="20"/>
                <w:lang w:eastAsia="nb-NO"/>
              </w:rPr>
              <w:t xml:space="preserve">: </w:t>
            </w:r>
            <w:r w:rsidR="000D229D" w:rsidRPr="00FC414B">
              <w:rPr>
                <w:rFonts w:ascii="Oslo Sans Office" w:eastAsia="Oslo Sans Office" w:hAnsi="Oslo Sans Office" w:cs="Oslo Sans Office"/>
                <w:szCs w:val="20"/>
                <w:lang w:eastAsia="nb-NO"/>
              </w:rPr>
              <w:t xml:space="preserve">Utfylt bilag </w:t>
            </w:r>
            <w:r>
              <w:rPr>
                <w:rFonts w:ascii="Oslo Sans Office" w:eastAsia="Oslo Sans Office" w:hAnsi="Oslo Sans Office" w:cs="Oslo Sans Office"/>
                <w:szCs w:val="20"/>
                <w:lang w:eastAsia="nb-NO"/>
              </w:rPr>
              <w:t>1</w:t>
            </w:r>
            <w:r w:rsidR="00700152">
              <w:rPr>
                <w:rFonts w:ascii="Oslo Sans Office" w:eastAsia="Oslo Sans Office" w:hAnsi="Oslo Sans Office" w:cs="Oslo Sans Office"/>
                <w:szCs w:val="20"/>
                <w:lang w:eastAsia="nb-NO"/>
              </w:rPr>
              <w:t xml:space="preserve">c. </w:t>
            </w:r>
            <w:r w:rsidR="000D229D" w:rsidRPr="00FC414B">
              <w:rPr>
                <w:rFonts w:ascii="Oslo Sans Office" w:eastAsia="Oslo Sans Office" w:hAnsi="Oslo Sans Office" w:cs="Oslo Sans Office"/>
                <w:szCs w:val="20"/>
                <w:lang w:eastAsia="nb-NO"/>
              </w:rPr>
              <w:t>Leverandørens besvarelse av kravspesifikasjon</w:t>
            </w:r>
            <w:r w:rsidR="00274810">
              <w:rPr>
                <w:rFonts w:ascii="Oslo Sans Office" w:eastAsia="Oslo Sans Office" w:hAnsi="Oslo Sans Office" w:cs="Oslo Sans Office"/>
                <w:szCs w:val="20"/>
                <w:lang w:eastAsia="nb-NO"/>
              </w:rPr>
              <w:t>.</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05FE43A"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9C35D56" w14:textId="7749BD79" w:rsidR="000D229D" w:rsidRPr="00FC414B" w:rsidRDefault="009424A2" w:rsidP="000D229D">
            <w:pPr>
              <w:spacing w:after="0"/>
              <w:rPr>
                <w:rFonts w:ascii="Times New Roman" w:eastAsia="Times New Roman" w:hAnsi="Times New Roman" w:cs="Times New Roman"/>
                <w:szCs w:val="20"/>
                <w:lang w:eastAsia="nb-NO"/>
              </w:rPr>
            </w:pPr>
            <w:r>
              <w:rPr>
                <w:rFonts w:ascii="Oslo Sans Office" w:eastAsia="Oslo Sans Office" w:hAnsi="Oslo Sans Office" w:cs="Oslo Sans Office"/>
                <w:lang w:eastAsia="nb-NO"/>
              </w:rPr>
              <w:t xml:space="preserve">Delkontrakt 1 </w:t>
            </w:r>
            <w:r w:rsidR="00D140D9">
              <w:rPr>
                <w:rFonts w:ascii="Oslo Sans Office" w:eastAsia="Oslo Sans Office" w:hAnsi="Oslo Sans Office" w:cs="Oslo Sans Office"/>
                <w:lang w:eastAsia="nb-NO"/>
              </w:rPr>
              <w:t>Kravspesifikasjon</w:t>
            </w:r>
          </w:p>
        </w:tc>
      </w:tr>
      <w:tr w:rsidR="000668A2" w:rsidRPr="00FC414B" w14:paraId="26224402"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C691D2C" w14:textId="3DD14AFD" w:rsidR="000668A2" w:rsidRDefault="000668A2" w:rsidP="000668A2">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 xml:space="preserve">Delkontrakt 1: </w:t>
            </w:r>
            <w:r w:rsidRPr="00FC414B">
              <w:rPr>
                <w:rFonts w:ascii="Oslo Sans Office" w:eastAsia="Oslo Sans Office" w:hAnsi="Oslo Sans Office" w:cs="Oslo Sans Office"/>
                <w:szCs w:val="20"/>
                <w:lang w:eastAsia="nb-NO"/>
              </w:rPr>
              <w:t xml:space="preserve">Utfylt bilag </w:t>
            </w:r>
            <w:r>
              <w:rPr>
                <w:rFonts w:ascii="Oslo Sans Office" w:eastAsia="Oslo Sans Office" w:hAnsi="Oslo Sans Office" w:cs="Oslo Sans Office"/>
                <w:szCs w:val="20"/>
                <w:lang w:eastAsia="nb-NO"/>
              </w:rPr>
              <w:t xml:space="preserve">2a. </w:t>
            </w:r>
            <w:r w:rsidRPr="00FC414B">
              <w:rPr>
                <w:rFonts w:ascii="Oslo Sans Office" w:eastAsia="Oslo Sans Office" w:hAnsi="Oslo Sans Office" w:cs="Oslo Sans Office"/>
                <w:szCs w:val="20"/>
                <w:lang w:eastAsia="nb-NO"/>
              </w:rPr>
              <w:t xml:space="preserve">Leverandørens </w:t>
            </w:r>
            <w:r>
              <w:rPr>
                <w:rFonts w:ascii="Oslo Sans Office" w:eastAsia="Oslo Sans Office" w:hAnsi="Oslo Sans Office" w:cs="Oslo Sans Office"/>
                <w:szCs w:val="20"/>
                <w:lang w:eastAsia="nb-NO"/>
              </w:rPr>
              <w:t xml:space="preserve">svar på tildelingskriteriet pris. </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790F3DC" w14:textId="21369079" w:rsidR="000668A2" w:rsidRPr="00FC414B" w:rsidRDefault="000668A2" w:rsidP="000668A2">
            <w:pPr>
              <w:spacing w:after="0"/>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 </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EE8055A" w14:textId="690C69FE" w:rsidR="000668A2" w:rsidRDefault="00C912CF" w:rsidP="000668A2">
            <w:pPr>
              <w:spacing w:after="0"/>
              <w:rPr>
                <w:rFonts w:ascii="Oslo Sans Office" w:eastAsia="Oslo Sans Office" w:hAnsi="Oslo Sans Office" w:cs="Oslo Sans Office"/>
                <w:lang w:eastAsia="nb-NO"/>
              </w:rPr>
            </w:pPr>
            <w:r>
              <w:rPr>
                <w:rFonts w:ascii="Oslo Sans Office" w:eastAsia="Oslo Sans Office" w:hAnsi="Oslo Sans Office" w:cs="Oslo Sans Office"/>
                <w:szCs w:val="20"/>
                <w:lang w:eastAsia="nb-NO"/>
              </w:rPr>
              <w:t xml:space="preserve">Delkontrakt 1 </w:t>
            </w:r>
            <w:r w:rsidR="000668A2">
              <w:rPr>
                <w:rFonts w:ascii="Oslo Sans Office" w:eastAsia="Oslo Sans Office" w:hAnsi="Oslo Sans Office" w:cs="Oslo Sans Office"/>
                <w:szCs w:val="20"/>
                <w:lang w:eastAsia="nb-NO"/>
              </w:rPr>
              <w:t>Pris</w:t>
            </w:r>
          </w:p>
        </w:tc>
      </w:tr>
      <w:tr w:rsidR="005F1023" w:rsidRPr="00FC414B" w14:paraId="5E213AE6"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F8E78B2" w14:textId="05119514" w:rsidR="005F1023" w:rsidRDefault="005F1023" w:rsidP="005F1023">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 xml:space="preserve">Delkontrakt 1: </w:t>
            </w:r>
            <w:r w:rsidR="008E1239">
              <w:rPr>
                <w:rFonts w:ascii="Oslo Sans Office" w:eastAsia="Oslo Sans Office" w:hAnsi="Oslo Sans Office" w:cs="Oslo Sans Office"/>
                <w:szCs w:val="20"/>
                <w:lang w:eastAsia="nb-NO"/>
              </w:rPr>
              <w:t xml:space="preserve">Utfylt Vedlegg 4 Mal for CV. </w:t>
            </w:r>
            <w:r>
              <w:rPr>
                <w:rFonts w:ascii="Oslo Sans Office" w:eastAsia="Oslo Sans Office" w:hAnsi="Oslo Sans Office" w:cs="Oslo Sans Office"/>
                <w:szCs w:val="20"/>
                <w:lang w:eastAsia="nb-NO"/>
              </w:rPr>
              <w:t>Leverandørens svar på tildelingskriteriet</w:t>
            </w:r>
            <w:r w:rsidR="006A6043">
              <w:rPr>
                <w:rFonts w:ascii="Oslo Sans Office" w:eastAsia="Oslo Sans Office" w:hAnsi="Oslo Sans Office" w:cs="Oslo Sans Office"/>
                <w:szCs w:val="20"/>
                <w:lang w:eastAsia="nb-NO"/>
              </w:rPr>
              <w:t xml:space="preserve"> kompetanse</w:t>
            </w:r>
            <w:r>
              <w:rPr>
                <w:rFonts w:ascii="Oslo Sans Office" w:eastAsia="Oslo Sans Office" w:hAnsi="Oslo Sans Office" w:cs="Oslo Sans Office"/>
                <w:szCs w:val="20"/>
                <w:lang w:eastAsia="nb-NO"/>
              </w:rPr>
              <w:t>.</w:t>
            </w:r>
            <w:r w:rsidR="006A6043">
              <w:rPr>
                <w:rFonts w:ascii="Oslo Sans Office" w:eastAsia="Oslo Sans Office" w:hAnsi="Oslo Sans Office" w:cs="Oslo Sans Office"/>
                <w:szCs w:val="20"/>
                <w:lang w:eastAsia="nb-NO"/>
              </w:rPr>
              <w:t xml:space="preserve"> </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7B90A20" w14:textId="77777777" w:rsidR="005F1023" w:rsidRPr="00FC414B" w:rsidRDefault="005F1023" w:rsidP="005F1023">
            <w:pPr>
              <w:spacing w:after="0"/>
              <w:rPr>
                <w:rFonts w:ascii="Oslo Sans Office" w:eastAsia="Oslo Sans Office" w:hAnsi="Oslo Sans Office" w:cs="Oslo Sans Office"/>
                <w:szCs w:val="20"/>
                <w:lang w:eastAsia="nb-NO"/>
              </w:rPr>
            </w:pP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0C62FB6" w14:textId="7CF97B75" w:rsidR="005F1023" w:rsidRDefault="00C912CF" w:rsidP="005F1023">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 xml:space="preserve">Delkontrakt 1 </w:t>
            </w:r>
            <w:r w:rsidR="00C94BE6">
              <w:rPr>
                <w:rFonts w:ascii="Oslo Sans Office" w:eastAsia="Oslo Sans Office" w:hAnsi="Oslo Sans Office" w:cs="Oslo Sans Office"/>
                <w:szCs w:val="20"/>
                <w:lang w:eastAsia="nb-NO"/>
              </w:rPr>
              <w:t>Kompetanse</w:t>
            </w:r>
          </w:p>
        </w:tc>
      </w:tr>
      <w:tr w:rsidR="005F1023" w:rsidRPr="00FC414B" w14:paraId="10549957"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5D36666" w14:textId="1241F2B4" w:rsidR="005F1023" w:rsidRDefault="005F1023" w:rsidP="005F1023">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 xml:space="preserve">Delkontrakt 2: </w:t>
            </w:r>
            <w:r w:rsidRPr="00FC414B">
              <w:rPr>
                <w:rFonts w:ascii="Oslo Sans Office" w:eastAsia="Oslo Sans Office" w:hAnsi="Oslo Sans Office" w:cs="Oslo Sans Office"/>
                <w:szCs w:val="20"/>
                <w:lang w:eastAsia="nb-NO"/>
              </w:rPr>
              <w:t xml:space="preserve">Utfylt bilag </w:t>
            </w:r>
            <w:r>
              <w:rPr>
                <w:rFonts w:ascii="Oslo Sans Office" w:eastAsia="Oslo Sans Office" w:hAnsi="Oslo Sans Office" w:cs="Oslo Sans Office"/>
                <w:szCs w:val="20"/>
                <w:lang w:eastAsia="nb-NO"/>
              </w:rPr>
              <w:t xml:space="preserve">1d. </w:t>
            </w:r>
            <w:r w:rsidRPr="00FC414B">
              <w:rPr>
                <w:rFonts w:ascii="Oslo Sans Office" w:eastAsia="Oslo Sans Office" w:hAnsi="Oslo Sans Office" w:cs="Oslo Sans Office"/>
                <w:szCs w:val="20"/>
                <w:lang w:eastAsia="nb-NO"/>
              </w:rPr>
              <w:t>Leverandørens besvarelse av kravspesifikasjon</w:t>
            </w:r>
            <w:r w:rsidR="00E44D2F">
              <w:rPr>
                <w:rFonts w:ascii="Oslo Sans Office" w:eastAsia="Oslo Sans Office" w:hAnsi="Oslo Sans Office" w:cs="Oslo Sans Office"/>
                <w:szCs w:val="20"/>
                <w:lang w:eastAsia="nb-NO"/>
              </w:rPr>
              <w:t xml:space="preserve"> og tildelingskriteriet «Lokasjon»</w:t>
            </w:r>
            <w:r w:rsidR="00274810">
              <w:rPr>
                <w:rFonts w:ascii="Oslo Sans Office" w:eastAsia="Oslo Sans Office" w:hAnsi="Oslo Sans Office" w:cs="Oslo Sans Office"/>
                <w:szCs w:val="20"/>
                <w:lang w:eastAsia="nb-NO"/>
              </w:rPr>
              <w:t>.</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A0C443A" w14:textId="77777777" w:rsidR="005F1023" w:rsidRPr="00FC414B" w:rsidRDefault="005F1023" w:rsidP="005F1023">
            <w:pPr>
              <w:spacing w:after="0"/>
              <w:rPr>
                <w:rFonts w:ascii="Oslo Sans Office" w:eastAsia="Oslo Sans Office" w:hAnsi="Oslo Sans Office" w:cs="Oslo Sans Office"/>
                <w:szCs w:val="20"/>
                <w:lang w:eastAsia="nb-NO"/>
              </w:rPr>
            </w:pP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3A23192" w14:textId="4F7CD3E0" w:rsidR="005F1023" w:rsidRPr="00FC414B" w:rsidRDefault="005F1023" w:rsidP="005F1023">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lang w:eastAsia="nb-NO"/>
              </w:rPr>
              <w:t xml:space="preserve">Delkontrakt 2 </w:t>
            </w:r>
            <w:r w:rsidR="00D140D9">
              <w:rPr>
                <w:rFonts w:ascii="Oslo Sans Office" w:eastAsia="Oslo Sans Office" w:hAnsi="Oslo Sans Office" w:cs="Oslo Sans Office"/>
                <w:lang w:eastAsia="nb-NO"/>
              </w:rPr>
              <w:t>Kravspesifikasjon</w:t>
            </w:r>
          </w:p>
        </w:tc>
      </w:tr>
      <w:tr w:rsidR="005F1023" w:rsidRPr="00FC414B" w14:paraId="35993E76"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F5DD9C2" w14:textId="76C55844" w:rsidR="005F1023" w:rsidRPr="00FC414B" w:rsidRDefault="005F1023" w:rsidP="005F1023">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 xml:space="preserve">Delkontrakt 2: </w:t>
            </w:r>
            <w:r w:rsidRPr="00FC414B">
              <w:rPr>
                <w:rFonts w:ascii="Oslo Sans Office" w:eastAsia="Oslo Sans Office" w:hAnsi="Oslo Sans Office" w:cs="Oslo Sans Office"/>
                <w:szCs w:val="20"/>
                <w:lang w:eastAsia="nb-NO"/>
              </w:rPr>
              <w:t xml:space="preserve">Utfylt bilag </w:t>
            </w:r>
            <w:r>
              <w:rPr>
                <w:rFonts w:ascii="Oslo Sans Office" w:eastAsia="Oslo Sans Office" w:hAnsi="Oslo Sans Office" w:cs="Oslo Sans Office"/>
                <w:szCs w:val="20"/>
                <w:lang w:eastAsia="nb-NO"/>
              </w:rPr>
              <w:t xml:space="preserve">2b. </w:t>
            </w:r>
            <w:r w:rsidRPr="00FC414B">
              <w:rPr>
                <w:rFonts w:ascii="Oslo Sans Office" w:eastAsia="Oslo Sans Office" w:hAnsi="Oslo Sans Office" w:cs="Oslo Sans Office"/>
                <w:szCs w:val="20"/>
                <w:lang w:eastAsia="nb-NO"/>
              </w:rPr>
              <w:t xml:space="preserve">Leverandørens </w:t>
            </w:r>
            <w:r>
              <w:rPr>
                <w:rFonts w:ascii="Oslo Sans Office" w:eastAsia="Oslo Sans Office" w:hAnsi="Oslo Sans Office" w:cs="Oslo Sans Office"/>
                <w:szCs w:val="20"/>
                <w:lang w:eastAsia="nb-NO"/>
              </w:rPr>
              <w:t>svar på tildelingskriteriet pris.</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E77AE23" w14:textId="77777777" w:rsidR="005F1023" w:rsidRPr="00FC414B" w:rsidRDefault="005F1023" w:rsidP="005F1023">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0603334" w14:textId="58D0857D" w:rsidR="005F1023" w:rsidRPr="00FC414B" w:rsidRDefault="00C912CF" w:rsidP="005F1023">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D</w:t>
            </w:r>
            <w:r w:rsidR="005F1023">
              <w:rPr>
                <w:rFonts w:ascii="Oslo Sans Office" w:eastAsia="Oslo Sans Office" w:hAnsi="Oslo Sans Office" w:cs="Oslo Sans Office"/>
                <w:szCs w:val="20"/>
                <w:lang w:eastAsia="nb-NO"/>
              </w:rPr>
              <w:t>elkontrakt 2</w:t>
            </w:r>
            <w:r>
              <w:rPr>
                <w:rFonts w:ascii="Oslo Sans Office" w:eastAsia="Oslo Sans Office" w:hAnsi="Oslo Sans Office" w:cs="Oslo Sans Office"/>
                <w:szCs w:val="20"/>
                <w:lang w:eastAsia="nb-NO"/>
              </w:rPr>
              <w:t xml:space="preserve"> Pri</w:t>
            </w:r>
            <w:r w:rsidR="00E11100">
              <w:rPr>
                <w:rFonts w:ascii="Oslo Sans Office" w:eastAsia="Oslo Sans Office" w:hAnsi="Oslo Sans Office" w:cs="Oslo Sans Office"/>
                <w:szCs w:val="20"/>
                <w:lang w:eastAsia="nb-NO"/>
              </w:rPr>
              <w:t>s</w:t>
            </w:r>
          </w:p>
        </w:tc>
      </w:tr>
      <w:tr w:rsidR="005F1023" w:rsidRPr="00FC414B" w14:paraId="3BE77990"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C1A00DE" w14:textId="07171288" w:rsidR="005F1023" w:rsidRDefault="005F1023" w:rsidP="005F1023">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Delkontrakt 2: Leverandørens svar på tildelingskriteriet oppdragsforståelse.</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CA03F9B" w14:textId="77777777" w:rsidR="005F1023" w:rsidRPr="00FC414B" w:rsidRDefault="005F1023" w:rsidP="005F1023">
            <w:pPr>
              <w:spacing w:after="0"/>
              <w:rPr>
                <w:rFonts w:ascii="Oslo Sans Office" w:eastAsia="Oslo Sans Office" w:hAnsi="Oslo Sans Office" w:cs="Oslo Sans Office"/>
                <w:szCs w:val="20"/>
                <w:lang w:eastAsia="nb-NO"/>
              </w:rPr>
            </w:pP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AB4F9FE" w14:textId="46391CD8" w:rsidR="005F1023" w:rsidRDefault="00C912CF" w:rsidP="005F1023">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Delkontrakt 2</w:t>
            </w:r>
            <w:r w:rsidR="00F013DD">
              <w:rPr>
                <w:rFonts w:ascii="Oslo Sans Office" w:eastAsia="Oslo Sans Office" w:hAnsi="Oslo Sans Office" w:cs="Oslo Sans Office"/>
                <w:szCs w:val="20"/>
                <w:lang w:eastAsia="nb-NO"/>
              </w:rPr>
              <w:t xml:space="preserve"> </w:t>
            </w:r>
            <w:r w:rsidR="005F1023">
              <w:rPr>
                <w:rFonts w:ascii="Oslo Sans Office" w:eastAsia="Oslo Sans Office" w:hAnsi="Oslo Sans Office" w:cs="Oslo Sans Office"/>
                <w:szCs w:val="20"/>
                <w:lang w:eastAsia="nb-NO"/>
              </w:rPr>
              <w:t xml:space="preserve">Oppdragsforståelse </w:t>
            </w:r>
          </w:p>
        </w:tc>
      </w:tr>
      <w:tr w:rsidR="005F1023" w:rsidRPr="00FC414B" w14:paraId="3D206127" w14:textId="77777777" w:rsidTr="5270F6D7">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6E1D2FA" w14:textId="77777777" w:rsidR="005F1023" w:rsidRPr="00FC414B" w:rsidRDefault="005F1023" w:rsidP="005F1023">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Sladdet utgave av tilbudet i tråd med vedlegg 1 Veiledning for sladding av tilbud punkt 5:</w:t>
            </w:r>
          </w:p>
          <w:p w14:paraId="0067A7ED" w14:textId="07089393" w:rsidR="005F1023" w:rsidRPr="00FC414B" w:rsidRDefault="005F1023" w:rsidP="005F1023">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En sladdet versjon med </w:t>
            </w:r>
            <w:r w:rsidRPr="00FC414B">
              <w:rPr>
                <w:rFonts w:ascii="Oslo Sans Office" w:eastAsia="Oslo Sans Office" w:hAnsi="Oslo Sans Office" w:cs="Oslo Sans Office"/>
                <w:szCs w:val="20"/>
                <w:highlight w:val="yellow"/>
                <w:lang w:eastAsia="nb-NO"/>
              </w:rPr>
              <w:t>gul</w:t>
            </w:r>
            <w:r w:rsidRPr="00FC414B">
              <w:rPr>
                <w:rFonts w:ascii="Oslo Sans Office" w:eastAsia="Oslo Sans Office" w:hAnsi="Oslo Sans Office" w:cs="Oslo Sans Office"/>
                <w:szCs w:val="20"/>
                <w:lang w:eastAsia="nb-NO"/>
              </w:rPr>
              <w:t xml:space="preserve"> farge der sladdet tekst, bilder mv. fremgår og kan redigeres</w:t>
            </w:r>
            <w:r w:rsidR="00274810">
              <w:rPr>
                <w:rFonts w:ascii="Oslo Sans Office" w:eastAsia="Oslo Sans Office" w:hAnsi="Oslo Sans Office" w:cs="Oslo Sans Office"/>
                <w:szCs w:val="20"/>
                <w:lang w:eastAsia="nb-NO"/>
              </w:rPr>
              <w:t>.</w:t>
            </w:r>
            <w:r w:rsidRPr="00FC414B">
              <w:rPr>
                <w:rFonts w:ascii="Oslo Sans Office" w:eastAsia="Oslo Sans Office" w:hAnsi="Oslo Sans Office" w:cs="Oslo Sans Office"/>
                <w:szCs w:val="20"/>
                <w:lang w:eastAsia="nb-NO"/>
              </w:rPr>
              <w:t xml:space="preserve"> </w:t>
            </w:r>
          </w:p>
          <w:p w14:paraId="23A1E02E" w14:textId="6F121A02" w:rsidR="005F1023" w:rsidRPr="00FC414B" w:rsidRDefault="005F1023" w:rsidP="005F1023">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En sladdet versjon med svart farge der sladdet tekst, bilder mv. ikke fremgår og ikke kan redigeres</w:t>
            </w:r>
            <w:r w:rsidR="00274810">
              <w:rPr>
                <w:rFonts w:ascii="Oslo Sans Office" w:eastAsia="Oslo Sans Office" w:hAnsi="Oslo Sans Office" w:cs="Oslo Sans Office"/>
                <w:szCs w:val="20"/>
                <w:lang w:eastAsia="nb-NO"/>
              </w:rPr>
              <w:t>.</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421F738" w14:textId="77777777" w:rsidR="005F1023" w:rsidRPr="00FC414B" w:rsidRDefault="005F1023" w:rsidP="005F1023">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60A020A" w14:textId="77777777" w:rsidR="005F1023" w:rsidRDefault="005F1023" w:rsidP="005F1023">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Begrunnelse</w:t>
            </w:r>
          </w:p>
          <w:p w14:paraId="3261BEF9" w14:textId="6B8CDD13" w:rsidR="005F1023" w:rsidRDefault="005F1023" w:rsidP="005F1023">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szCs w:val="20"/>
                <w:lang w:eastAsia="nb-NO"/>
              </w:rPr>
              <w:t>Sladd 1</w:t>
            </w:r>
          </w:p>
          <w:p w14:paraId="7615CB2D" w14:textId="0015625E" w:rsidR="005F1023" w:rsidRPr="00FC414B" w:rsidRDefault="005F1023" w:rsidP="005F1023">
            <w:pPr>
              <w:spacing w:after="0"/>
              <w:rPr>
                <w:rFonts w:ascii="Times New Roman" w:eastAsia="Times New Roman" w:hAnsi="Times New Roman" w:cs="Times New Roman"/>
                <w:szCs w:val="20"/>
                <w:lang w:eastAsia="nb-NO"/>
              </w:rPr>
            </w:pPr>
            <w:r>
              <w:rPr>
                <w:rFonts w:ascii="Oslo Sans Office" w:eastAsia="Oslo Sans Office" w:hAnsi="Oslo Sans Office" w:cs="Oslo Sans Office"/>
                <w:szCs w:val="20"/>
                <w:lang w:eastAsia="nb-NO"/>
              </w:rPr>
              <w:t>Sladd 2</w:t>
            </w:r>
          </w:p>
        </w:tc>
      </w:tr>
    </w:tbl>
    <w:p w14:paraId="1E3BECE9" w14:textId="77777777" w:rsidR="000D229D" w:rsidRPr="00FC414B" w:rsidRDefault="000D229D" w:rsidP="00314182">
      <w:pPr>
        <w:pStyle w:val="OsloSansStandard"/>
        <w:rPr>
          <w:rFonts w:ascii="Times New Roman" w:eastAsia="Times New Roman" w:hAnsi="Times New Roman" w:cs="Times New Roman"/>
        </w:rPr>
      </w:pPr>
      <w:r w:rsidRPr="00FC414B">
        <w:t xml:space="preserve"> </w:t>
      </w:r>
    </w:p>
    <w:p w14:paraId="7BFC7504" w14:textId="77777777" w:rsidR="000D229D" w:rsidRPr="00FC414B" w:rsidRDefault="000D229D" w:rsidP="00314182">
      <w:pPr>
        <w:pStyle w:val="OsloSansStandard"/>
        <w:rPr>
          <w:rFonts w:ascii="Times New Roman" w:eastAsia="Times New Roman" w:hAnsi="Times New Roman" w:cs="Times New Roman"/>
        </w:rPr>
      </w:pPr>
      <w:r w:rsidRPr="00FC414B">
        <w:lastRenderedPageBreak/>
        <w:t>Manglende innlevering av dokumentasjon kan medføre avvisning.</w:t>
      </w:r>
    </w:p>
    <w:p w14:paraId="1F221A82"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7A5FB10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4178EDF" w14:textId="77777777" w:rsidR="000D229D" w:rsidRPr="00FC414B" w:rsidRDefault="000D229D" w:rsidP="000D229D">
      <w:pPr>
        <w:spacing w:after="0"/>
        <w:rPr>
          <w:rFonts w:ascii="Oslo Sans Office" w:eastAsia="Oslo Sans Office" w:hAnsi="Oslo Sans Office" w:cs="Oslo Sans Office"/>
          <w:szCs w:val="20"/>
          <w:lang w:eastAsia="nb-NO"/>
        </w:rPr>
      </w:pPr>
    </w:p>
    <w:p w14:paraId="56D0CA5E"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p w14:paraId="22F04B52" w14:textId="77777777" w:rsidR="000D229D" w:rsidRPr="00FC414B" w:rsidRDefault="000D229D" w:rsidP="008559E1">
      <w:pPr>
        <w:spacing w:after="0"/>
        <w:ind w:left="4248"/>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 * * *</w:t>
      </w:r>
    </w:p>
    <w:p w14:paraId="3B35738D" w14:textId="5F6CBDA3" w:rsidR="000D229D" w:rsidRPr="005F028F" w:rsidRDefault="000D229D" w:rsidP="000D229D">
      <w:pPr>
        <w:spacing w:after="0"/>
        <w:rPr>
          <w:rFonts w:ascii="Times New Roman" w:eastAsia="Times New Roman" w:hAnsi="Times New Roman" w:cs="Times New Roman"/>
          <w:szCs w:val="20"/>
          <w:lang w:eastAsia="nb-NO"/>
        </w:rPr>
      </w:pPr>
    </w:p>
    <w:p w14:paraId="7295EAB1" w14:textId="77777777" w:rsidR="008559E1" w:rsidRPr="000D229D" w:rsidRDefault="008559E1" w:rsidP="000D229D">
      <w:pPr>
        <w:spacing w:after="0"/>
        <w:rPr>
          <w:rFonts w:ascii="Times New Roman" w:eastAsia="Times New Roman" w:hAnsi="Times New Roman" w:cs="Times New Roman"/>
          <w:sz w:val="24"/>
          <w:szCs w:val="24"/>
          <w:lang w:eastAsia="nb-NO"/>
        </w:rPr>
      </w:pPr>
    </w:p>
    <w:p w14:paraId="0C9ECC1B" w14:textId="60E6DC1F" w:rsidR="000D229D" w:rsidRPr="00335617" w:rsidRDefault="003A056B" w:rsidP="00991F0D">
      <w:pPr>
        <w:pStyle w:val="Overskrift1"/>
        <w:numPr>
          <w:ilvl w:val="0"/>
          <w:numId w:val="0"/>
        </w:numPr>
        <w:ind w:left="432" w:hanging="432"/>
        <w:rPr>
          <w:color w:val="002060"/>
        </w:rPr>
      </w:pPr>
      <w:bookmarkStart w:id="86" w:name="_Toc1161493727"/>
      <w:bookmarkStart w:id="87" w:name="_Toc228190087"/>
      <w:r>
        <w:rPr>
          <w:color w:val="002060"/>
        </w:rPr>
        <w:t xml:space="preserve">7 </w:t>
      </w:r>
      <w:r w:rsidR="5BA4FD56" w:rsidRPr="00335617">
        <w:rPr>
          <w:color w:val="002060"/>
        </w:rPr>
        <w:t>VEDLEGG</w:t>
      </w:r>
      <w:bookmarkEnd w:id="86"/>
      <w:bookmarkEnd w:id="87"/>
    </w:p>
    <w:p w14:paraId="4308E028" w14:textId="77777777" w:rsidR="000D229D" w:rsidRPr="00FC414B" w:rsidRDefault="000D229D" w:rsidP="00314182">
      <w:pPr>
        <w:pStyle w:val="OsloSansStandard"/>
        <w:rPr>
          <w:rFonts w:ascii="Times New Roman" w:eastAsia="Times New Roman" w:hAnsi="Times New Roman" w:cs="Times New Roman"/>
        </w:rPr>
      </w:pPr>
      <w:r w:rsidRPr="00FC414B">
        <w:t>Alle vedlegg fremgår i KGV</w:t>
      </w:r>
    </w:p>
    <w:p w14:paraId="468C28C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3479CDA1" w14:textId="77777777" w:rsidR="000C4D69" w:rsidRDefault="000C4D69" w:rsidP="000C4D69">
      <w:pPr>
        <w:spacing w:after="0"/>
        <w:rPr>
          <w:rFonts w:ascii="Oslo Sans Office" w:eastAsia="Oslo Sans Office" w:hAnsi="Oslo Sans Office" w:cs="Oslo Sans Office"/>
          <w:b/>
          <w:bCs/>
          <w:szCs w:val="20"/>
          <w:lang w:val="da" w:eastAsia="nb-NO"/>
        </w:rPr>
      </w:pPr>
    </w:p>
    <w:p w14:paraId="18DBC95B" w14:textId="77777777" w:rsidR="000C4D69" w:rsidRDefault="000C4D69" w:rsidP="000C4D69">
      <w:pPr>
        <w:spacing w:after="0"/>
        <w:rPr>
          <w:rFonts w:ascii="Oslo Sans Office" w:eastAsia="Oslo Sans Office" w:hAnsi="Oslo Sans Office" w:cs="Oslo Sans Office"/>
          <w:b/>
          <w:bCs/>
          <w:szCs w:val="20"/>
          <w:lang w:val="da" w:eastAsia="nb-NO"/>
        </w:rPr>
      </w:pPr>
    </w:p>
    <w:p w14:paraId="072507B3" w14:textId="33B0989F" w:rsidR="000C4D69" w:rsidRPr="00FC414B" w:rsidRDefault="000C4D69" w:rsidP="000C4D69">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val="da" w:eastAsia="nb-NO"/>
        </w:rPr>
        <w:t>Konkurransegrunnlaget er godkjent elektronisk</w:t>
      </w:r>
    </w:p>
    <w:p w14:paraId="0AA0E23E" w14:textId="77777777" w:rsidR="000C4D69" w:rsidRPr="00FC414B" w:rsidRDefault="000C4D69" w:rsidP="00FB5530">
      <w:pPr>
        <w:tabs>
          <w:tab w:val="left" w:pos="2520"/>
        </w:tabs>
        <w:rPr>
          <w:szCs w:val="20"/>
        </w:rPr>
      </w:pPr>
    </w:p>
    <w:sectPr w:rsidR="000C4D69" w:rsidRPr="00FC414B" w:rsidSect="00466574">
      <w:headerReference w:type="default" r:id="rId16"/>
      <w:footerReference w:type="default" r:id="rId17"/>
      <w:headerReference w:type="first" r:id="rId18"/>
      <w:footerReference w:type="first" r:id="rId19"/>
      <w:pgSz w:w="11906" w:h="16838"/>
      <w:pgMar w:top="1219" w:right="1338" w:bottom="2245" w:left="1298" w:header="709" w:footer="442"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0" w:author="Hanna Falskog" w:date="2026-06-19T10:16:00Z" w:initials="HF">
    <w:p w14:paraId="46948EE5" w14:textId="61C12869" w:rsidR="00121AD3" w:rsidRDefault="00121AD3">
      <w:r>
        <w:rPr>
          <w:rStyle w:val="CommentReference2"/>
        </w:rPr>
        <w:annotationRef/>
      </w:r>
      <w:r w:rsidRPr="46FA44CF">
        <w:t>slik at jeg forstår: hva skiller denne fra fjerde kulepunkt i punkt 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6948EE5"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BA48A19" w16cex:dateUtc="2026-06-19T08: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6948EE5" w16cid:durableId="1BA48A1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B45C69" w14:textId="77777777" w:rsidR="00FC0E30" w:rsidRDefault="00FC0E30" w:rsidP="005D093C">
      <w:pPr>
        <w:spacing w:after="0" w:line="240" w:lineRule="auto"/>
      </w:pPr>
      <w:r>
        <w:separator/>
      </w:r>
    </w:p>
  </w:endnote>
  <w:endnote w:type="continuationSeparator" w:id="0">
    <w:p w14:paraId="74A8AFD5" w14:textId="77777777" w:rsidR="00FC0E30" w:rsidRDefault="00FC0E30" w:rsidP="005D093C">
      <w:pPr>
        <w:spacing w:after="0" w:line="240" w:lineRule="auto"/>
      </w:pPr>
      <w:r>
        <w:continuationSeparator/>
      </w:r>
    </w:p>
  </w:endnote>
  <w:endnote w:type="continuationNotice" w:id="1">
    <w:p w14:paraId="559C6716" w14:textId="77777777" w:rsidR="00FC0E30" w:rsidRDefault="00FC0E3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mbria"/>
    <w:panose1 w:val="02000000000000000000"/>
    <w:charset w:val="00"/>
    <w:family w:val="auto"/>
    <w:pitch w:val="variable"/>
    <w:sig w:usb0="A000006F" w:usb1="0000307B" w:usb2="00000000" w:usb3="00000000" w:csb0="00000093" w:csb1="00000000"/>
    <w:embedRegular r:id="rId1" w:fontKey="{2E69FFBA-6668-4190-B9A2-B5F238F3314B}"/>
    <w:embedBold r:id="rId2" w:fontKey="{2E126364-8A81-4A9D-AB41-4815E18ACBD2}"/>
    <w:embedItalic r:id="rId3" w:fontKey="{C7178E07-2568-4F00-8229-FBBA01911B58}"/>
    <w:embedBoldItalic r:id="rId4" w:fontKey="{29D9181B-6C44-4476-B475-EE0647A40088}"/>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3179B731-7CB1-4BEB-8903-49CD1AB76FCB}"/>
  </w:font>
  <w:font w:name="Oslo Sans">
    <w:altName w:val="Calibri"/>
    <w:panose1 w:val="00000000000000000000"/>
    <w:charset w:val="00"/>
    <w:family w:val="modern"/>
    <w:notTrueType/>
    <w:pitch w:val="variable"/>
    <w:sig w:usb0="00000007" w:usb1="00000001" w:usb2="00000000" w:usb3="00000000" w:csb0="00000093" w:csb1="00000000"/>
  </w:font>
  <w:font w:name="Segoe UI">
    <w:panose1 w:val="020B0502040204020203"/>
    <w:charset w:val="00"/>
    <w:family w:val="swiss"/>
    <w:pitch w:val="variable"/>
    <w:sig w:usb0="E4002EFF" w:usb1="C000E47F" w:usb2="00000009" w:usb3="00000000" w:csb0="000001FF" w:csb1="00000000"/>
    <w:embedRegular r:id="rId6" w:fontKey="{178DA28A-C933-46DB-B9B2-7B2B765B8D43}"/>
    <w:embedBold r:id="rId7" w:fontKey="{B6A69715-7B57-4EEE-8550-712115344D8E}"/>
  </w:font>
  <w:font w:name="Aptos">
    <w:charset w:val="00"/>
    <w:family w:val="swiss"/>
    <w:pitch w:val="variable"/>
    <w:sig w:usb0="20000287" w:usb1="00000003" w:usb2="00000000" w:usb3="00000000" w:csb0="0000019F" w:csb1="00000000"/>
    <w:embedRegular r:id="rId8" w:fontKey="{FDDF76D4-AF65-403D-87BF-9DA9B067D403}"/>
  </w:font>
  <w:font w:name="Calibri">
    <w:panose1 w:val="020F0502020204030204"/>
    <w:charset w:val="00"/>
    <w:family w:val="swiss"/>
    <w:pitch w:val="variable"/>
    <w:sig w:usb0="E4002EFF" w:usb1="C200247B" w:usb2="00000009" w:usb3="00000000" w:csb0="000001FF" w:csb1="00000000"/>
    <w:embedRegular r:id="rId9" w:fontKey="{03DA36DF-40A9-4F59-9A70-92CD45DA2D97}"/>
  </w:font>
  <w:font w:name="Source Sans Pro">
    <w:charset w:val="00"/>
    <w:family w:val="swiss"/>
    <w:pitch w:val="variable"/>
    <w:sig w:usb0="600002F7" w:usb1="02000001" w:usb2="00000000" w:usb3="00000000" w:csb0="0000019F" w:csb1="00000000"/>
    <w:embedBold r:id="rId10" w:fontKey="{271CC757-3C0A-47E1-8E2E-F31336CCF0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63264EB3" w:rsidR="00D0256F" w:rsidRPr="00D0256F" w:rsidRDefault="00505139" w:rsidP="00D0256F">
    <w:pPr>
      <w:pStyle w:val="Bunntekst"/>
      <w:rPr>
        <w:color w:val="auto"/>
      </w:rPr>
    </w:pPr>
    <w:r>
      <w:rPr>
        <w:color w:val="auto"/>
      </w:rPr>
      <w:t>Anskaffelse av</w:t>
    </w:r>
    <w:r w:rsidR="007973A2">
      <w:rPr>
        <w:color w:val="auto"/>
      </w:rPr>
      <w:t>:</w:t>
    </w:r>
    <w:r w:rsidR="00683812">
      <w:rPr>
        <w:color w:val="auto"/>
      </w:rPr>
      <w:t xml:space="preserve"> </w:t>
    </w:r>
    <w:r w:rsidR="005C4A8B" w:rsidRPr="005C4A8B">
      <w:rPr>
        <w:color w:val="auto"/>
        <w:szCs w:val="16"/>
      </w:rPr>
      <w:t>treningsinstruktør og treningsfasiliteter</w:t>
    </w:r>
  </w:p>
  <w:p w14:paraId="3A7075EF" w14:textId="1497626F" w:rsidR="00D0256F" w:rsidRPr="00D0256F" w:rsidRDefault="4DB1A121" w:rsidP="00D0256F">
    <w:pPr>
      <w:pStyle w:val="Bunntekst"/>
      <w:rPr>
        <w:color w:val="auto"/>
      </w:rPr>
    </w:pPr>
    <w:r w:rsidRPr="4DB1A121">
      <w:rPr>
        <w:color w:val="auto"/>
      </w:rPr>
      <w:t xml:space="preserve">Versjon av 12.05.2026             </w:t>
    </w:r>
    <w:r w:rsidR="00D0256F">
      <w:tab/>
    </w:r>
    <w:sdt>
      <w:sdtPr>
        <w:rPr>
          <w:color w:val="auto"/>
        </w:rPr>
        <w:id w:val="-1835058685"/>
        <w:docPartObj>
          <w:docPartGallery w:val="Page Numbers (Bottom of Page)"/>
          <w:docPartUnique/>
        </w:docPartObj>
      </w:sdtPr>
      <w:sdtContent>
        <w:sdt>
          <w:sdtPr>
            <w:rPr>
              <w:color w:val="auto"/>
            </w:rPr>
            <w:id w:val="-1769616900"/>
            <w:docPartObj>
              <w:docPartGallery w:val="Page Numbers (Top of Page)"/>
              <w:docPartUnique/>
            </w:docPartObj>
          </w:sdtPr>
          <w:sdtContent>
            <w:r w:rsidRPr="4DB1A121">
              <w:rPr>
                <w:color w:val="auto"/>
              </w:rPr>
              <w:t xml:space="preserve">Side </w:t>
            </w:r>
            <w:r w:rsidR="00D0256F" w:rsidRPr="4DB1A121">
              <w:rPr>
                <w:b/>
                <w:bCs/>
                <w:noProof/>
                <w:color w:val="auto"/>
              </w:rPr>
              <w:fldChar w:fldCharType="begin"/>
            </w:r>
            <w:r w:rsidR="00D0256F" w:rsidRPr="4DB1A121">
              <w:rPr>
                <w:b/>
                <w:bCs/>
                <w:color w:val="auto"/>
              </w:rPr>
              <w:instrText>PAGE</w:instrText>
            </w:r>
            <w:r w:rsidR="00D0256F" w:rsidRPr="4DB1A121">
              <w:rPr>
                <w:b/>
                <w:bCs/>
                <w:color w:val="auto"/>
                <w:sz w:val="24"/>
                <w:szCs w:val="24"/>
              </w:rPr>
              <w:fldChar w:fldCharType="separate"/>
            </w:r>
            <w:r w:rsidRPr="4DB1A121">
              <w:rPr>
                <w:b/>
                <w:bCs/>
                <w:noProof/>
                <w:color w:val="auto"/>
              </w:rPr>
              <w:t>5</w:t>
            </w:r>
            <w:r w:rsidR="00D0256F" w:rsidRPr="4DB1A121">
              <w:rPr>
                <w:b/>
                <w:bCs/>
                <w:noProof/>
                <w:color w:val="auto"/>
              </w:rPr>
              <w:fldChar w:fldCharType="end"/>
            </w:r>
            <w:r w:rsidRPr="4DB1A121">
              <w:rPr>
                <w:color w:val="auto"/>
              </w:rPr>
              <w:t xml:space="preserve"> av </w:t>
            </w:r>
            <w:r w:rsidR="00D0256F" w:rsidRPr="4DB1A121">
              <w:rPr>
                <w:b/>
                <w:bCs/>
                <w:noProof/>
                <w:color w:val="auto"/>
              </w:rPr>
              <w:fldChar w:fldCharType="begin"/>
            </w:r>
            <w:r w:rsidR="00D0256F" w:rsidRPr="4DB1A121">
              <w:rPr>
                <w:b/>
                <w:bCs/>
                <w:color w:val="auto"/>
              </w:rPr>
              <w:instrText>NUMPAGES</w:instrText>
            </w:r>
            <w:r w:rsidR="00D0256F" w:rsidRPr="4DB1A121">
              <w:rPr>
                <w:b/>
                <w:bCs/>
                <w:color w:val="auto"/>
                <w:sz w:val="24"/>
                <w:szCs w:val="24"/>
              </w:rPr>
              <w:fldChar w:fldCharType="separate"/>
            </w:r>
            <w:r w:rsidRPr="4DB1A121">
              <w:rPr>
                <w:b/>
                <w:bCs/>
                <w:noProof/>
                <w:color w:val="auto"/>
              </w:rPr>
              <w:t>5</w:t>
            </w:r>
            <w:r w:rsidR="00D0256F" w:rsidRPr="4DB1A121">
              <w:rPr>
                <w:b/>
                <w:bCs/>
                <w:noProof/>
                <w:color w:val="auto"/>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41899A" w14:textId="77777777" w:rsidR="00FC0E30" w:rsidRDefault="00FC0E30" w:rsidP="005D093C">
      <w:pPr>
        <w:spacing w:after="0" w:line="240" w:lineRule="auto"/>
      </w:pPr>
      <w:r>
        <w:separator/>
      </w:r>
    </w:p>
  </w:footnote>
  <w:footnote w:type="continuationSeparator" w:id="0">
    <w:p w14:paraId="32C4ECDC" w14:textId="77777777" w:rsidR="00FC0E30" w:rsidRDefault="00FC0E30" w:rsidP="005D093C">
      <w:pPr>
        <w:spacing w:after="0" w:line="240" w:lineRule="auto"/>
      </w:pPr>
      <w:r>
        <w:continuationSeparator/>
      </w:r>
    </w:p>
  </w:footnote>
  <w:footnote w:type="continuationNotice" w:id="1">
    <w:p w14:paraId="183E7F94" w14:textId="77777777" w:rsidR="00FC0E30" w:rsidRDefault="00FC0E3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0ECA9E65" w:rsidR="00D0256F" w:rsidRDefault="00336619">
    <w:pPr>
      <w:pStyle w:val="Topptekst"/>
    </w:pPr>
    <w:r>
      <w:rPr>
        <w:noProof/>
        <w:lang w:eastAsia="nb-NO"/>
      </w:rPr>
      <w:drawing>
        <wp:anchor distT="0" distB="0" distL="114300" distR="114300" simplePos="0" relativeHeight="251658241" behindDoc="0" locked="0" layoutInCell="1" allowOverlap="1" wp14:anchorId="0E2B4F47" wp14:editId="6D61E382">
          <wp:simplePos x="0" y="0"/>
          <wp:positionH relativeFrom="column">
            <wp:posOffset>-822960</wp:posOffset>
          </wp:positionH>
          <wp:positionV relativeFrom="paragraph">
            <wp:posOffset>-431710</wp:posOffset>
          </wp:positionV>
          <wp:extent cx="7617690" cy="1333096"/>
          <wp:effectExtent l="0" t="0" r="2540" b="635"/>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1FD7A3FF" w:rsidR="00D44A50" w:rsidRDefault="00E77197">
    <w:pPr>
      <w:pStyle w:val="Topptekst"/>
    </w:pPr>
    <w:r>
      <w:rPr>
        <w:noProof/>
        <w:lang w:eastAsia="nb-NO"/>
      </w:rPr>
      <w:drawing>
        <wp:anchor distT="0" distB="0" distL="114300" distR="114300" simplePos="0" relativeHeight="251658242" behindDoc="1" locked="0" layoutInCell="1" allowOverlap="1" wp14:anchorId="2EBB235D" wp14:editId="025F33F1">
          <wp:simplePos x="0" y="0"/>
          <wp:positionH relativeFrom="column">
            <wp:posOffset>-833643</wp:posOffset>
          </wp:positionH>
          <wp:positionV relativeFrom="paragraph">
            <wp:posOffset>-461645</wp:posOffset>
          </wp:positionV>
          <wp:extent cx="7578372" cy="10716673"/>
          <wp:effectExtent l="0" t="0" r="3810" b="8890"/>
          <wp:wrapNone/>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399A232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504AE"/>
    <w:multiLevelType w:val="multilevel"/>
    <w:tmpl w:val="90AED1A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15:restartNumberingAfterBreak="0">
    <w:nsid w:val="07EA5531"/>
    <w:multiLevelType w:val="multilevel"/>
    <w:tmpl w:val="ED9E4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E27B8F"/>
    <w:multiLevelType w:val="multilevel"/>
    <w:tmpl w:val="F48E831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1B0B1E70"/>
    <w:multiLevelType w:val="multilevel"/>
    <w:tmpl w:val="AF50298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 w15:restartNumberingAfterBreak="0">
    <w:nsid w:val="1BB11A1C"/>
    <w:multiLevelType w:val="hybridMultilevel"/>
    <w:tmpl w:val="11F427BA"/>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25514B40"/>
    <w:multiLevelType w:val="hybridMultilevel"/>
    <w:tmpl w:val="C59EE13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9155780"/>
    <w:multiLevelType w:val="hybridMultilevel"/>
    <w:tmpl w:val="BB1E0BCC"/>
    <w:lvl w:ilvl="0" w:tplc="E30E45BC">
      <w:start w:val="1"/>
      <w:numFmt w:val="bullet"/>
      <w:lvlText w:val=""/>
      <w:lvlJc w:val="left"/>
      <w:pPr>
        <w:ind w:left="720" w:hanging="360"/>
      </w:pPr>
      <w:rPr>
        <w:rFonts w:ascii="Symbol" w:hAnsi="Symbol" w:hint="default"/>
      </w:rPr>
    </w:lvl>
    <w:lvl w:ilvl="1" w:tplc="CD40927A">
      <w:start w:val="1"/>
      <w:numFmt w:val="bullet"/>
      <w:lvlText w:val="o"/>
      <w:lvlJc w:val="left"/>
      <w:pPr>
        <w:ind w:left="1440" w:hanging="360"/>
      </w:pPr>
      <w:rPr>
        <w:rFonts w:ascii="Courier New" w:hAnsi="Courier New" w:hint="default"/>
      </w:rPr>
    </w:lvl>
    <w:lvl w:ilvl="2" w:tplc="C0482A58">
      <w:start w:val="1"/>
      <w:numFmt w:val="bullet"/>
      <w:lvlText w:val=""/>
      <w:lvlJc w:val="left"/>
      <w:pPr>
        <w:ind w:left="2160" w:hanging="360"/>
      </w:pPr>
      <w:rPr>
        <w:rFonts w:ascii="Wingdings" w:hAnsi="Wingdings" w:hint="default"/>
      </w:rPr>
    </w:lvl>
    <w:lvl w:ilvl="3" w:tplc="D6DAF722">
      <w:start w:val="1"/>
      <w:numFmt w:val="bullet"/>
      <w:lvlText w:val=""/>
      <w:lvlJc w:val="left"/>
      <w:pPr>
        <w:ind w:left="2880" w:hanging="360"/>
      </w:pPr>
      <w:rPr>
        <w:rFonts w:ascii="Symbol" w:hAnsi="Symbol" w:hint="default"/>
      </w:rPr>
    </w:lvl>
    <w:lvl w:ilvl="4" w:tplc="73166F34">
      <w:start w:val="1"/>
      <w:numFmt w:val="bullet"/>
      <w:lvlText w:val="o"/>
      <w:lvlJc w:val="left"/>
      <w:pPr>
        <w:ind w:left="3600" w:hanging="360"/>
      </w:pPr>
      <w:rPr>
        <w:rFonts w:ascii="Courier New" w:hAnsi="Courier New" w:hint="default"/>
      </w:rPr>
    </w:lvl>
    <w:lvl w:ilvl="5" w:tplc="A650E92C">
      <w:start w:val="1"/>
      <w:numFmt w:val="bullet"/>
      <w:lvlText w:val=""/>
      <w:lvlJc w:val="left"/>
      <w:pPr>
        <w:ind w:left="4320" w:hanging="360"/>
      </w:pPr>
      <w:rPr>
        <w:rFonts w:ascii="Wingdings" w:hAnsi="Wingdings" w:hint="default"/>
      </w:rPr>
    </w:lvl>
    <w:lvl w:ilvl="6" w:tplc="C65A059C">
      <w:start w:val="1"/>
      <w:numFmt w:val="bullet"/>
      <w:lvlText w:val=""/>
      <w:lvlJc w:val="left"/>
      <w:pPr>
        <w:ind w:left="5040" w:hanging="360"/>
      </w:pPr>
      <w:rPr>
        <w:rFonts w:ascii="Symbol" w:hAnsi="Symbol" w:hint="default"/>
      </w:rPr>
    </w:lvl>
    <w:lvl w:ilvl="7" w:tplc="6C86C144">
      <w:start w:val="1"/>
      <w:numFmt w:val="bullet"/>
      <w:lvlText w:val="o"/>
      <w:lvlJc w:val="left"/>
      <w:pPr>
        <w:ind w:left="5760" w:hanging="360"/>
      </w:pPr>
      <w:rPr>
        <w:rFonts w:ascii="Courier New" w:hAnsi="Courier New" w:hint="default"/>
      </w:rPr>
    </w:lvl>
    <w:lvl w:ilvl="8" w:tplc="D1D2068A">
      <w:start w:val="1"/>
      <w:numFmt w:val="bullet"/>
      <w:lvlText w:val=""/>
      <w:lvlJc w:val="left"/>
      <w:pPr>
        <w:ind w:left="6480" w:hanging="360"/>
      </w:pPr>
      <w:rPr>
        <w:rFonts w:ascii="Wingdings" w:hAnsi="Wingdings" w:hint="default"/>
      </w:rPr>
    </w:lvl>
  </w:abstractNum>
  <w:abstractNum w:abstractNumId="7" w15:restartNumberingAfterBreak="0">
    <w:nsid w:val="2C9452D7"/>
    <w:multiLevelType w:val="hybridMultilevel"/>
    <w:tmpl w:val="99DE6736"/>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8" w15:restartNumberingAfterBreak="0">
    <w:nsid w:val="34696523"/>
    <w:multiLevelType w:val="multilevel"/>
    <w:tmpl w:val="891A4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6441EEC"/>
    <w:multiLevelType w:val="hybridMultilevel"/>
    <w:tmpl w:val="C59EE13A"/>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 w15:restartNumberingAfterBreak="0">
    <w:nsid w:val="37CF3C7F"/>
    <w:multiLevelType w:val="multilevel"/>
    <w:tmpl w:val="3C82D7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A3702BA"/>
    <w:multiLevelType w:val="hybridMultilevel"/>
    <w:tmpl w:val="A314E33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3ACFCC7B"/>
    <w:multiLevelType w:val="hybridMultilevel"/>
    <w:tmpl w:val="9E084188"/>
    <w:lvl w:ilvl="0" w:tplc="6F68826C">
      <w:start w:val="1"/>
      <w:numFmt w:val="bullet"/>
      <w:lvlText w:val="·"/>
      <w:lvlJc w:val="left"/>
      <w:pPr>
        <w:ind w:left="720" w:hanging="360"/>
      </w:pPr>
      <w:rPr>
        <w:rFonts w:ascii="Symbol" w:hAnsi="Symbol" w:hint="default"/>
      </w:rPr>
    </w:lvl>
    <w:lvl w:ilvl="1" w:tplc="CCFA06AA">
      <w:start w:val="1"/>
      <w:numFmt w:val="bullet"/>
      <w:lvlText w:val="o"/>
      <w:lvlJc w:val="left"/>
      <w:pPr>
        <w:ind w:left="1440" w:hanging="360"/>
      </w:pPr>
      <w:rPr>
        <w:rFonts w:ascii="Courier New" w:hAnsi="Courier New" w:hint="default"/>
      </w:rPr>
    </w:lvl>
    <w:lvl w:ilvl="2" w:tplc="EDE88D0A">
      <w:start w:val="1"/>
      <w:numFmt w:val="bullet"/>
      <w:lvlText w:val=""/>
      <w:lvlJc w:val="left"/>
      <w:pPr>
        <w:ind w:left="2160" w:hanging="360"/>
      </w:pPr>
      <w:rPr>
        <w:rFonts w:ascii="Wingdings" w:hAnsi="Wingdings" w:hint="default"/>
      </w:rPr>
    </w:lvl>
    <w:lvl w:ilvl="3" w:tplc="23086912">
      <w:start w:val="1"/>
      <w:numFmt w:val="bullet"/>
      <w:lvlText w:val=""/>
      <w:lvlJc w:val="left"/>
      <w:pPr>
        <w:ind w:left="2880" w:hanging="360"/>
      </w:pPr>
      <w:rPr>
        <w:rFonts w:ascii="Symbol" w:hAnsi="Symbol" w:hint="default"/>
      </w:rPr>
    </w:lvl>
    <w:lvl w:ilvl="4" w:tplc="798C5052">
      <w:start w:val="1"/>
      <w:numFmt w:val="bullet"/>
      <w:lvlText w:val="o"/>
      <w:lvlJc w:val="left"/>
      <w:pPr>
        <w:ind w:left="3600" w:hanging="360"/>
      </w:pPr>
      <w:rPr>
        <w:rFonts w:ascii="Courier New" w:hAnsi="Courier New" w:hint="default"/>
      </w:rPr>
    </w:lvl>
    <w:lvl w:ilvl="5" w:tplc="ECE84060">
      <w:start w:val="1"/>
      <w:numFmt w:val="bullet"/>
      <w:lvlText w:val=""/>
      <w:lvlJc w:val="left"/>
      <w:pPr>
        <w:ind w:left="4320" w:hanging="360"/>
      </w:pPr>
      <w:rPr>
        <w:rFonts w:ascii="Wingdings" w:hAnsi="Wingdings" w:hint="default"/>
      </w:rPr>
    </w:lvl>
    <w:lvl w:ilvl="6" w:tplc="03D0B3A6">
      <w:start w:val="1"/>
      <w:numFmt w:val="bullet"/>
      <w:lvlText w:val=""/>
      <w:lvlJc w:val="left"/>
      <w:pPr>
        <w:ind w:left="5040" w:hanging="360"/>
      </w:pPr>
      <w:rPr>
        <w:rFonts w:ascii="Symbol" w:hAnsi="Symbol" w:hint="default"/>
      </w:rPr>
    </w:lvl>
    <w:lvl w:ilvl="7" w:tplc="75E8A062">
      <w:start w:val="1"/>
      <w:numFmt w:val="bullet"/>
      <w:lvlText w:val="o"/>
      <w:lvlJc w:val="left"/>
      <w:pPr>
        <w:ind w:left="5760" w:hanging="360"/>
      </w:pPr>
      <w:rPr>
        <w:rFonts w:ascii="Courier New" w:hAnsi="Courier New" w:hint="default"/>
      </w:rPr>
    </w:lvl>
    <w:lvl w:ilvl="8" w:tplc="55E6DAFA">
      <w:start w:val="1"/>
      <w:numFmt w:val="bullet"/>
      <w:lvlText w:val=""/>
      <w:lvlJc w:val="left"/>
      <w:pPr>
        <w:ind w:left="6480" w:hanging="360"/>
      </w:pPr>
      <w:rPr>
        <w:rFonts w:ascii="Wingdings" w:hAnsi="Wingdings" w:hint="default"/>
      </w:rPr>
    </w:lvl>
  </w:abstractNum>
  <w:abstractNum w:abstractNumId="13" w15:restartNumberingAfterBreak="0">
    <w:nsid w:val="3DDC6A1C"/>
    <w:multiLevelType w:val="hybridMultilevel"/>
    <w:tmpl w:val="1970396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418B443B"/>
    <w:multiLevelType w:val="multilevel"/>
    <w:tmpl w:val="DA1AAE6C"/>
    <w:styleLink w:val="Stil1"/>
    <w:lvl w:ilvl="0">
      <w:start w:val="1"/>
      <w:numFmt w:val="decimal"/>
      <w:suff w:val="space"/>
      <w:lvlText w:val="%1"/>
      <w:lvlJc w:val="left"/>
      <w:pPr>
        <w:ind w:left="432" w:hanging="432"/>
      </w:pPr>
      <w:rPr>
        <w:rFonts w:hint="default"/>
      </w:rPr>
    </w:lvl>
    <w:lvl w:ilvl="1">
      <w:start w:val="1"/>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435B44E7"/>
    <w:multiLevelType w:val="multilevel"/>
    <w:tmpl w:val="4A4A9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6EE6E34"/>
    <w:multiLevelType w:val="multilevel"/>
    <w:tmpl w:val="2498423C"/>
    <w:lvl w:ilvl="0">
      <w:start w:val="1"/>
      <w:numFmt w:val="decimal"/>
      <w:pStyle w:val="Overskrift1"/>
      <w:lvlText w:val="%1"/>
      <w:lvlJc w:val="left"/>
      <w:pPr>
        <w:tabs>
          <w:tab w:val="num" w:pos="432"/>
        </w:tabs>
        <w:ind w:left="432" w:hanging="432"/>
      </w:pPr>
      <w:rPr>
        <w:rFonts w:hint="default"/>
        <w:color w:val="002060"/>
      </w:rPr>
    </w:lvl>
    <w:lvl w:ilvl="1">
      <w:start w:val="1"/>
      <w:numFmt w:val="decimal"/>
      <w:pStyle w:val="Overskrift2"/>
      <w:lvlText w:val="%1.%2"/>
      <w:lvlJc w:val="left"/>
      <w:pPr>
        <w:tabs>
          <w:tab w:val="num" w:pos="576"/>
        </w:tabs>
        <w:ind w:left="576" w:hanging="576"/>
      </w:pPr>
      <w:rPr>
        <w:rFonts w:hint="default"/>
        <w:sz w:val="22"/>
        <w:szCs w:val="22"/>
      </w:rPr>
    </w:lvl>
    <w:lvl w:ilvl="2">
      <w:start w:val="1"/>
      <w:numFmt w:val="decimal"/>
      <w:pStyle w:val="Overskrift3"/>
      <w:suff w:val="space"/>
      <w:lvlText w:val="%1.%2.%3"/>
      <w:lvlJc w:val="left"/>
      <w:pPr>
        <w:ind w:left="720" w:hanging="720"/>
      </w:pPr>
      <w:rPr>
        <w:rFonts w:hint="default"/>
        <w:sz w:val="22"/>
        <w:szCs w:val="22"/>
      </w:rPr>
    </w:lvl>
    <w:lvl w:ilvl="3">
      <w:start w:val="1"/>
      <w:numFmt w:val="decimal"/>
      <w:pStyle w:val="Overskrift4"/>
      <w:lvlText w:val="%1.%2.%3.%4"/>
      <w:lvlJc w:val="left"/>
      <w:pPr>
        <w:tabs>
          <w:tab w:val="num" w:pos="864"/>
        </w:tabs>
        <w:ind w:left="864" w:hanging="864"/>
      </w:pPr>
      <w:rPr>
        <w:rFonts w:hint="default"/>
      </w:rPr>
    </w:lvl>
    <w:lvl w:ilvl="4">
      <w:start w:val="1"/>
      <w:numFmt w:val="decimal"/>
      <w:pStyle w:val="Overskrift5"/>
      <w:lvlText w:val="%1.%2.%3.%4.%5"/>
      <w:lvlJc w:val="left"/>
      <w:pPr>
        <w:tabs>
          <w:tab w:val="num" w:pos="1008"/>
        </w:tabs>
        <w:ind w:left="1008" w:hanging="1008"/>
      </w:pPr>
      <w:rPr>
        <w:rFonts w:hint="default"/>
      </w:rPr>
    </w:lvl>
    <w:lvl w:ilvl="5">
      <w:start w:val="1"/>
      <w:numFmt w:val="decimal"/>
      <w:pStyle w:val="Overskrift6"/>
      <w:lvlText w:val="%1.%2.%3.%4.%5.%6"/>
      <w:lvlJc w:val="left"/>
      <w:pPr>
        <w:tabs>
          <w:tab w:val="num" w:pos="1152"/>
        </w:tabs>
        <w:ind w:left="1152" w:hanging="1152"/>
      </w:pPr>
      <w:rPr>
        <w:rFonts w:hint="default"/>
      </w:rPr>
    </w:lvl>
    <w:lvl w:ilvl="6">
      <w:start w:val="1"/>
      <w:numFmt w:val="decimal"/>
      <w:pStyle w:val="Overskrift7"/>
      <w:lvlText w:val="%1.%2.%3.%4.%5.%6.%7"/>
      <w:lvlJc w:val="left"/>
      <w:pPr>
        <w:tabs>
          <w:tab w:val="num" w:pos="1296"/>
        </w:tabs>
        <w:ind w:left="1296" w:hanging="1296"/>
      </w:pPr>
      <w:rPr>
        <w:rFonts w:hint="default"/>
      </w:rPr>
    </w:lvl>
    <w:lvl w:ilvl="7">
      <w:start w:val="1"/>
      <w:numFmt w:val="decimal"/>
      <w:pStyle w:val="Overskrift8"/>
      <w:lvlText w:val="%1.%2.%3.%4.%5.%6.%7.%8"/>
      <w:lvlJc w:val="left"/>
      <w:pPr>
        <w:tabs>
          <w:tab w:val="num" w:pos="1440"/>
        </w:tabs>
        <w:ind w:left="1440" w:hanging="1440"/>
      </w:pPr>
      <w:rPr>
        <w:rFonts w:hint="default"/>
      </w:rPr>
    </w:lvl>
    <w:lvl w:ilvl="8">
      <w:start w:val="1"/>
      <w:numFmt w:val="decimal"/>
      <w:pStyle w:val="Overskrift9"/>
      <w:lvlText w:val="%1.%2.%3.%4.%5.%6.%7.%8.%9"/>
      <w:lvlJc w:val="left"/>
      <w:pPr>
        <w:tabs>
          <w:tab w:val="num" w:pos="1584"/>
        </w:tabs>
        <w:ind w:left="1584" w:hanging="1584"/>
      </w:pPr>
      <w:rPr>
        <w:rFonts w:hint="default"/>
      </w:rPr>
    </w:lvl>
  </w:abstractNum>
  <w:abstractNum w:abstractNumId="17" w15:restartNumberingAfterBreak="0">
    <w:nsid w:val="491A3C48"/>
    <w:multiLevelType w:val="multilevel"/>
    <w:tmpl w:val="A7F8851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 w15:restartNumberingAfterBreak="0">
    <w:nsid w:val="4A29DF7C"/>
    <w:multiLevelType w:val="hybridMultilevel"/>
    <w:tmpl w:val="334C555A"/>
    <w:lvl w:ilvl="0" w:tplc="93908AEA">
      <w:start w:val="1"/>
      <w:numFmt w:val="bullet"/>
      <w:lvlText w:val=""/>
      <w:lvlJc w:val="left"/>
      <w:pPr>
        <w:ind w:left="720" w:hanging="360"/>
      </w:pPr>
      <w:rPr>
        <w:rFonts w:ascii="Symbol" w:hAnsi="Symbol" w:hint="default"/>
      </w:rPr>
    </w:lvl>
    <w:lvl w:ilvl="1" w:tplc="C89CAEF0">
      <w:start w:val="1"/>
      <w:numFmt w:val="bullet"/>
      <w:lvlText w:val="o"/>
      <w:lvlJc w:val="left"/>
      <w:pPr>
        <w:ind w:left="1440" w:hanging="360"/>
      </w:pPr>
      <w:rPr>
        <w:rFonts w:ascii="Courier New" w:hAnsi="Courier New" w:hint="default"/>
      </w:rPr>
    </w:lvl>
    <w:lvl w:ilvl="2" w:tplc="BB58B648">
      <w:start w:val="1"/>
      <w:numFmt w:val="bullet"/>
      <w:lvlText w:val=""/>
      <w:lvlJc w:val="left"/>
      <w:pPr>
        <w:ind w:left="2160" w:hanging="360"/>
      </w:pPr>
      <w:rPr>
        <w:rFonts w:ascii="Wingdings" w:hAnsi="Wingdings" w:hint="default"/>
      </w:rPr>
    </w:lvl>
    <w:lvl w:ilvl="3" w:tplc="733E78D2">
      <w:start w:val="1"/>
      <w:numFmt w:val="bullet"/>
      <w:lvlText w:val=""/>
      <w:lvlJc w:val="left"/>
      <w:pPr>
        <w:ind w:left="2880" w:hanging="360"/>
      </w:pPr>
      <w:rPr>
        <w:rFonts w:ascii="Symbol" w:hAnsi="Symbol" w:hint="default"/>
      </w:rPr>
    </w:lvl>
    <w:lvl w:ilvl="4" w:tplc="A698A02E">
      <w:start w:val="1"/>
      <w:numFmt w:val="bullet"/>
      <w:lvlText w:val="o"/>
      <w:lvlJc w:val="left"/>
      <w:pPr>
        <w:ind w:left="3600" w:hanging="360"/>
      </w:pPr>
      <w:rPr>
        <w:rFonts w:ascii="Courier New" w:hAnsi="Courier New" w:hint="default"/>
      </w:rPr>
    </w:lvl>
    <w:lvl w:ilvl="5" w:tplc="6E68F6E4">
      <w:start w:val="1"/>
      <w:numFmt w:val="bullet"/>
      <w:lvlText w:val=""/>
      <w:lvlJc w:val="left"/>
      <w:pPr>
        <w:ind w:left="4320" w:hanging="360"/>
      </w:pPr>
      <w:rPr>
        <w:rFonts w:ascii="Wingdings" w:hAnsi="Wingdings" w:hint="default"/>
      </w:rPr>
    </w:lvl>
    <w:lvl w:ilvl="6" w:tplc="378C6720">
      <w:start w:val="1"/>
      <w:numFmt w:val="bullet"/>
      <w:lvlText w:val=""/>
      <w:lvlJc w:val="left"/>
      <w:pPr>
        <w:ind w:left="5040" w:hanging="360"/>
      </w:pPr>
      <w:rPr>
        <w:rFonts w:ascii="Symbol" w:hAnsi="Symbol" w:hint="default"/>
      </w:rPr>
    </w:lvl>
    <w:lvl w:ilvl="7" w:tplc="BA9A4754">
      <w:start w:val="1"/>
      <w:numFmt w:val="bullet"/>
      <w:lvlText w:val="o"/>
      <w:lvlJc w:val="left"/>
      <w:pPr>
        <w:ind w:left="5760" w:hanging="360"/>
      </w:pPr>
      <w:rPr>
        <w:rFonts w:ascii="Courier New" w:hAnsi="Courier New" w:hint="default"/>
      </w:rPr>
    </w:lvl>
    <w:lvl w:ilvl="8" w:tplc="C5E214C6">
      <w:start w:val="1"/>
      <w:numFmt w:val="bullet"/>
      <w:lvlText w:val=""/>
      <w:lvlJc w:val="left"/>
      <w:pPr>
        <w:ind w:left="6480" w:hanging="360"/>
      </w:pPr>
      <w:rPr>
        <w:rFonts w:ascii="Wingdings" w:hAnsi="Wingdings" w:hint="default"/>
      </w:rPr>
    </w:lvl>
  </w:abstractNum>
  <w:abstractNum w:abstractNumId="19" w15:restartNumberingAfterBreak="0">
    <w:nsid w:val="4F6E73AA"/>
    <w:multiLevelType w:val="hybridMultilevel"/>
    <w:tmpl w:val="1AC418B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50C71E30"/>
    <w:multiLevelType w:val="hybridMultilevel"/>
    <w:tmpl w:val="9D8EFD50"/>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51A44B90"/>
    <w:multiLevelType w:val="hybridMultilevel"/>
    <w:tmpl w:val="1F1A868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97D4E9C"/>
    <w:multiLevelType w:val="hybridMultilevel"/>
    <w:tmpl w:val="13BEC2A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5DBC499F"/>
    <w:multiLevelType w:val="hybridMultilevel"/>
    <w:tmpl w:val="9356CFF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4" w15:restartNumberingAfterBreak="0">
    <w:nsid w:val="5ECD1874"/>
    <w:multiLevelType w:val="multilevel"/>
    <w:tmpl w:val="8708C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02B5DDB"/>
    <w:multiLevelType w:val="hybridMultilevel"/>
    <w:tmpl w:val="B0B833F8"/>
    <w:lvl w:ilvl="0" w:tplc="2446F6C0">
      <w:start w:val="1"/>
      <w:numFmt w:val="bullet"/>
      <w:lvlText w:val=""/>
      <w:lvlJc w:val="left"/>
      <w:pPr>
        <w:ind w:left="720" w:hanging="360"/>
      </w:pPr>
      <w:rPr>
        <w:rFonts w:ascii="Symbol" w:hAnsi="Symbol" w:hint="default"/>
      </w:rPr>
    </w:lvl>
    <w:lvl w:ilvl="1" w:tplc="CA8E5594">
      <w:start w:val="1"/>
      <w:numFmt w:val="bullet"/>
      <w:lvlText w:val="o"/>
      <w:lvlJc w:val="left"/>
      <w:pPr>
        <w:ind w:left="1440" w:hanging="360"/>
      </w:pPr>
      <w:rPr>
        <w:rFonts w:ascii="Courier New" w:hAnsi="Courier New" w:hint="default"/>
      </w:rPr>
    </w:lvl>
    <w:lvl w:ilvl="2" w:tplc="A4F60222">
      <w:start w:val="1"/>
      <w:numFmt w:val="bullet"/>
      <w:lvlText w:val=""/>
      <w:lvlJc w:val="left"/>
      <w:pPr>
        <w:ind w:left="2160" w:hanging="360"/>
      </w:pPr>
      <w:rPr>
        <w:rFonts w:ascii="Wingdings" w:hAnsi="Wingdings" w:hint="default"/>
      </w:rPr>
    </w:lvl>
    <w:lvl w:ilvl="3" w:tplc="2B6E6FC6">
      <w:start w:val="1"/>
      <w:numFmt w:val="bullet"/>
      <w:lvlText w:val=""/>
      <w:lvlJc w:val="left"/>
      <w:pPr>
        <w:ind w:left="2880" w:hanging="360"/>
      </w:pPr>
      <w:rPr>
        <w:rFonts w:ascii="Symbol" w:hAnsi="Symbol" w:hint="default"/>
      </w:rPr>
    </w:lvl>
    <w:lvl w:ilvl="4" w:tplc="82F8C1D8">
      <w:start w:val="1"/>
      <w:numFmt w:val="bullet"/>
      <w:lvlText w:val="o"/>
      <w:lvlJc w:val="left"/>
      <w:pPr>
        <w:ind w:left="3600" w:hanging="360"/>
      </w:pPr>
      <w:rPr>
        <w:rFonts w:ascii="Courier New" w:hAnsi="Courier New" w:hint="default"/>
      </w:rPr>
    </w:lvl>
    <w:lvl w:ilvl="5" w:tplc="2E8AAD70">
      <w:start w:val="1"/>
      <w:numFmt w:val="bullet"/>
      <w:lvlText w:val=""/>
      <w:lvlJc w:val="left"/>
      <w:pPr>
        <w:ind w:left="4320" w:hanging="360"/>
      </w:pPr>
      <w:rPr>
        <w:rFonts w:ascii="Wingdings" w:hAnsi="Wingdings" w:hint="default"/>
      </w:rPr>
    </w:lvl>
    <w:lvl w:ilvl="6" w:tplc="30C2F156">
      <w:start w:val="1"/>
      <w:numFmt w:val="bullet"/>
      <w:lvlText w:val=""/>
      <w:lvlJc w:val="left"/>
      <w:pPr>
        <w:ind w:left="5040" w:hanging="360"/>
      </w:pPr>
      <w:rPr>
        <w:rFonts w:ascii="Symbol" w:hAnsi="Symbol" w:hint="default"/>
      </w:rPr>
    </w:lvl>
    <w:lvl w:ilvl="7" w:tplc="15B040CA">
      <w:start w:val="1"/>
      <w:numFmt w:val="bullet"/>
      <w:lvlText w:val="o"/>
      <w:lvlJc w:val="left"/>
      <w:pPr>
        <w:ind w:left="5760" w:hanging="360"/>
      </w:pPr>
      <w:rPr>
        <w:rFonts w:ascii="Courier New" w:hAnsi="Courier New" w:hint="default"/>
      </w:rPr>
    </w:lvl>
    <w:lvl w:ilvl="8" w:tplc="08DA08FE">
      <w:start w:val="1"/>
      <w:numFmt w:val="bullet"/>
      <w:lvlText w:val=""/>
      <w:lvlJc w:val="left"/>
      <w:pPr>
        <w:ind w:left="6480" w:hanging="360"/>
      </w:pPr>
      <w:rPr>
        <w:rFonts w:ascii="Wingdings" w:hAnsi="Wingdings" w:hint="default"/>
      </w:rPr>
    </w:lvl>
  </w:abstractNum>
  <w:abstractNum w:abstractNumId="26" w15:restartNumberingAfterBreak="0">
    <w:nsid w:val="61460E6C"/>
    <w:multiLevelType w:val="multilevel"/>
    <w:tmpl w:val="08D89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2B21083"/>
    <w:multiLevelType w:val="multilevel"/>
    <w:tmpl w:val="333A9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47D6589"/>
    <w:multiLevelType w:val="multilevel"/>
    <w:tmpl w:val="FFA64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6F0E5FB"/>
    <w:multiLevelType w:val="hybridMultilevel"/>
    <w:tmpl w:val="EED63964"/>
    <w:lvl w:ilvl="0" w:tplc="F8C6604A">
      <w:start w:val="1"/>
      <w:numFmt w:val="bullet"/>
      <w:lvlText w:val="·"/>
      <w:lvlJc w:val="left"/>
      <w:pPr>
        <w:ind w:left="720" w:hanging="360"/>
      </w:pPr>
      <w:rPr>
        <w:rFonts w:ascii="Symbol" w:hAnsi="Symbol" w:hint="default"/>
      </w:rPr>
    </w:lvl>
    <w:lvl w:ilvl="1" w:tplc="8196EFFA">
      <w:start w:val="1"/>
      <w:numFmt w:val="bullet"/>
      <w:lvlText w:val="o"/>
      <w:lvlJc w:val="left"/>
      <w:pPr>
        <w:ind w:left="1440" w:hanging="360"/>
      </w:pPr>
      <w:rPr>
        <w:rFonts w:ascii="Courier New" w:hAnsi="Courier New" w:hint="default"/>
      </w:rPr>
    </w:lvl>
    <w:lvl w:ilvl="2" w:tplc="FA620642">
      <w:start w:val="1"/>
      <w:numFmt w:val="bullet"/>
      <w:lvlText w:val=""/>
      <w:lvlJc w:val="left"/>
      <w:pPr>
        <w:ind w:left="2160" w:hanging="360"/>
      </w:pPr>
      <w:rPr>
        <w:rFonts w:ascii="Wingdings" w:hAnsi="Wingdings" w:hint="default"/>
      </w:rPr>
    </w:lvl>
    <w:lvl w:ilvl="3" w:tplc="77987E3A">
      <w:start w:val="1"/>
      <w:numFmt w:val="bullet"/>
      <w:lvlText w:val=""/>
      <w:lvlJc w:val="left"/>
      <w:pPr>
        <w:ind w:left="2880" w:hanging="360"/>
      </w:pPr>
      <w:rPr>
        <w:rFonts w:ascii="Symbol" w:hAnsi="Symbol" w:hint="default"/>
      </w:rPr>
    </w:lvl>
    <w:lvl w:ilvl="4" w:tplc="0FE2B924">
      <w:start w:val="1"/>
      <w:numFmt w:val="bullet"/>
      <w:lvlText w:val="o"/>
      <w:lvlJc w:val="left"/>
      <w:pPr>
        <w:ind w:left="3600" w:hanging="360"/>
      </w:pPr>
      <w:rPr>
        <w:rFonts w:ascii="Courier New" w:hAnsi="Courier New" w:hint="default"/>
      </w:rPr>
    </w:lvl>
    <w:lvl w:ilvl="5" w:tplc="4FCEE8E6">
      <w:start w:val="1"/>
      <w:numFmt w:val="bullet"/>
      <w:lvlText w:val=""/>
      <w:lvlJc w:val="left"/>
      <w:pPr>
        <w:ind w:left="4320" w:hanging="360"/>
      </w:pPr>
      <w:rPr>
        <w:rFonts w:ascii="Wingdings" w:hAnsi="Wingdings" w:hint="default"/>
      </w:rPr>
    </w:lvl>
    <w:lvl w:ilvl="6" w:tplc="86669736">
      <w:start w:val="1"/>
      <w:numFmt w:val="bullet"/>
      <w:lvlText w:val=""/>
      <w:lvlJc w:val="left"/>
      <w:pPr>
        <w:ind w:left="5040" w:hanging="360"/>
      </w:pPr>
      <w:rPr>
        <w:rFonts w:ascii="Symbol" w:hAnsi="Symbol" w:hint="default"/>
      </w:rPr>
    </w:lvl>
    <w:lvl w:ilvl="7" w:tplc="8F5092FA">
      <w:start w:val="1"/>
      <w:numFmt w:val="bullet"/>
      <w:lvlText w:val="o"/>
      <w:lvlJc w:val="left"/>
      <w:pPr>
        <w:ind w:left="5760" w:hanging="360"/>
      </w:pPr>
      <w:rPr>
        <w:rFonts w:ascii="Courier New" w:hAnsi="Courier New" w:hint="default"/>
      </w:rPr>
    </w:lvl>
    <w:lvl w:ilvl="8" w:tplc="2B7EE332">
      <w:start w:val="1"/>
      <w:numFmt w:val="bullet"/>
      <w:lvlText w:val=""/>
      <w:lvlJc w:val="left"/>
      <w:pPr>
        <w:ind w:left="6480" w:hanging="360"/>
      </w:pPr>
      <w:rPr>
        <w:rFonts w:ascii="Wingdings" w:hAnsi="Wingdings" w:hint="default"/>
      </w:rPr>
    </w:lvl>
  </w:abstractNum>
  <w:abstractNum w:abstractNumId="30" w15:restartNumberingAfterBreak="0">
    <w:nsid w:val="6AB26C59"/>
    <w:multiLevelType w:val="hybridMultilevel"/>
    <w:tmpl w:val="D068C89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6DC1644E"/>
    <w:multiLevelType w:val="hybridMultilevel"/>
    <w:tmpl w:val="B81489C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2" w15:restartNumberingAfterBreak="0">
    <w:nsid w:val="711B5DBA"/>
    <w:multiLevelType w:val="hybridMultilevel"/>
    <w:tmpl w:val="084ED69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3" w15:restartNumberingAfterBreak="0">
    <w:nsid w:val="73FE3928"/>
    <w:multiLevelType w:val="multilevel"/>
    <w:tmpl w:val="0024C48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4273F84"/>
    <w:multiLevelType w:val="multilevel"/>
    <w:tmpl w:val="ECA4E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68B7905"/>
    <w:multiLevelType w:val="hybridMultilevel"/>
    <w:tmpl w:val="086A0C9C"/>
    <w:lvl w:ilvl="0" w:tplc="FFFFFFF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6" w15:restartNumberingAfterBreak="0">
    <w:nsid w:val="76E7524C"/>
    <w:multiLevelType w:val="hybridMultilevel"/>
    <w:tmpl w:val="CEE01ED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15:restartNumberingAfterBreak="0">
    <w:nsid w:val="77E25C51"/>
    <w:multiLevelType w:val="multilevel"/>
    <w:tmpl w:val="BF6E8AB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AE6150F"/>
    <w:multiLevelType w:val="hybridMultilevel"/>
    <w:tmpl w:val="2AD82C8C"/>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9" w15:restartNumberingAfterBreak="0">
    <w:nsid w:val="7C9E7C6A"/>
    <w:multiLevelType w:val="hybridMultilevel"/>
    <w:tmpl w:val="A044B904"/>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0" w15:restartNumberingAfterBreak="0">
    <w:nsid w:val="7E27636D"/>
    <w:multiLevelType w:val="multilevel"/>
    <w:tmpl w:val="1710266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 w15:restartNumberingAfterBreak="0">
    <w:nsid w:val="7EE85348"/>
    <w:multiLevelType w:val="hybridMultilevel"/>
    <w:tmpl w:val="59DEF6B4"/>
    <w:lvl w:ilvl="0" w:tplc="04140001">
      <w:start w:val="1"/>
      <w:numFmt w:val="bullet"/>
      <w:lvlText w:val=""/>
      <w:lvlJc w:val="left"/>
      <w:pPr>
        <w:ind w:left="1440" w:hanging="360"/>
      </w:pPr>
      <w:rPr>
        <w:rFonts w:ascii="Symbol" w:hAnsi="Symbol"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num w:numId="1" w16cid:durableId="516315308">
    <w:abstractNumId w:val="29"/>
  </w:num>
  <w:num w:numId="2" w16cid:durableId="1928420541">
    <w:abstractNumId w:val="12"/>
  </w:num>
  <w:num w:numId="3" w16cid:durableId="66921785">
    <w:abstractNumId w:val="18"/>
  </w:num>
  <w:num w:numId="4" w16cid:durableId="1044214467">
    <w:abstractNumId w:val="25"/>
  </w:num>
  <w:num w:numId="5" w16cid:durableId="428888058">
    <w:abstractNumId w:val="16"/>
  </w:num>
  <w:num w:numId="6" w16cid:durableId="421032096">
    <w:abstractNumId w:val="14"/>
  </w:num>
  <w:num w:numId="7" w16cid:durableId="1055620820">
    <w:abstractNumId w:val="31"/>
  </w:num>
  <w:num w:numId="8" w16cid:durableId="1685206323">
    <w:abstractNumId w:val="7"/>
  </w:num>
  <w:num w:numId="9" w16cid:durableId="493297572">
    <w:abstractNumId w:val="39"/>
  </w:num>
  <w:num w:numId="10" w16cid:durableId="29183439">
    <w:abstractNumId w:val="19"/>
  </w:num>
  <w:num w:numId="11" w16cid:durableId="34425131">
    <w:abstractNumId w:val="23"/>
  </w:num>
  <w:num w:numId="12" w16cid:durableId="1541430374">
    <w:abstractNumId w:val="4"/>
  </w:num>
  <w:num w:numId="13" w16cid:durableId="834685784">
    <w:abstractNumId w:val="13"/>
  </w:num>
  <w:num w:numId="14" w16cid:durableId="1021129149">
    <w:abstractNumId w:val="20"/>
  </w:num>
  <w:num w:numId="15" w16cid:durableId="91554615">
    <w:abstractNumId w:val="32"/>
  </w:num>
  <w:num w:numId="16" w16cid:durableId="1990406106">
    <w:abstractNumId w:val="30"/>
  </w:num>
  <w:num w:numId="17" w16cid:durableId="1040318710">
    <w:abstractNumId w:val="38"/>
  </w:num>
  <w:num w:numId="18" w16cid:durableId="74908403">
    <w:abstractNumId w:val="21"/>
  </w:num>
  <w:num w:numId="19" w16cid:durableId="759253128">
    <w:abstractNumId w:val="34"/>
  </w:num>
  <w:num w:numId="20" w16cid:durableId="2025814901">
    <w:abstractNumId w:val="15"/>
  </w:num>
  <w:num w:numId="21" w16cid:durableId="1928004593">
    <w:abstractNumId w:val="1"/>
  </w:num>
  <w:num w:numId="22" w16cid:durableId="1968391847">
    <w:abstractNumId w:val="24"/>
  </w:num>
  <w:num w:numId="23" w16cid:durableId="1820226871">
    <w:abstractNumId w:val="10"/>
  </w:num>
  <w:num w:numId="24" w16cid:durableId="1107044242">
    <w:abstractNumId w:val="40"/>
  </w:num>
  <w:num w:numId="25" w16cid:durableId="1825193353">
    <w:abstractNumId w:val="17"/>
  </w:num>
  <w:num w:numId="26" w16cid:durableId="772744604">
    <w:abstractNumId w:val="33"/>
  </w:num>
  <w:num w:numId="27" w16cid:durableId="1040131040">
    <w:abstractNumId w:val="3"/>
  </w:num>
  <w:num w:numId="28" w16cid:durableId="1914268655">
    <w:abstractNumId w:val="0"/>
  </w:num>
  <w:num w:numId="29" w16cid:durableId="170145688">
    <w:abstractNumId w:val="37"/>
  </w:num>
  <w:num w:numId="30" w16cid:durableId="771972027">
    <w:abstractNumId w:val="2"/>
  </w:num>
  <w:num w:numId="31" w16cid:durableId="672493299">
    <w:abstractNumId w:val="26"/>
  </w:num>
  <w:num w:numId="32" w16cid:durableId="741372938">
    <w:abstractNumId w:val="8"/>
  </w:num>
  <w:num w:numId="33" w16cid:durableId="361173179">
    <w:abstractNumId w:val="28"/>
  </w:num>
  <w:num w:numId="34" w16cid:durableId="1170368031">
    <w:abstractNumId w:val="16"/>
  </w:num>
  <w:num w:numId="35" w16cid:durableId="1676151130">
    <w:abstractNumId w:val="16"/>
  </w:num>
  <w:num w:numId="36" w16cid:durableId="1629094013">
    <w:abstractNumId w:val="6"/>
  </w:num>
  <w:num w:numId="37" w16cid:durableId="1639922012">
    <w:abstractNumId w:val="11"/>
  </w:num>
  <w:num w:numId="38" w16cid:durableId="942539680">
    <w:abstractNumId w:val="27"/>
  </w:num>
  <w:num w:numId="39" w16cid:durableId="1439372775">
    <w:abstractNumId w:val="9"/>
  </w:num>
  <w:num w:numId="40" w16cid:durableId="627667227">
    <w:abstractNumId w:val="5"/>
  </w:num>
  <w:num w:numId="41" w16cid:durableId="262108207">
    <w:abstractNumId w:val="35"/>
  </w:num>
  <w:num w:numId="42" w16cid:durableId="359207689">
    <w:abstractNumId w:val="41"/>
  </w:num>
  <w:num w:numId="43" w16cid:durableId="1211191850">
    <w:abstractNumId w:val="22"/>
  </w:num>
  <w:num w:numId="44" w16cid:durableId="2088846149">
    <w:abstractNumId w:val="36"/>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anna Falskog">
    <w15:presenceInfo w15:providerId="AD" w15:userId="S::hanna.falskog@okf.oslo.kommune.no::b73efde5-0e79-40b2-a178-4832e98430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29A8"/>
    <w:rsid w:val="000029FB"/>
    <w:rsid w:val="0000346F"/>
    <w:rsid w:val="000049C4"/>
    <w:rsid w:val="00007845"/>
    <w:rsid w:val="00010FED"/>
    <w:rsid w:val="000119BE"/>
    <w:rsid w:val="00011DD1"/>
    <w:rsid w:val="00015FB1"/>
    <w:rsid w:val="000161AC"/>
    <w:rsid w:val="000169FA"/>
    <w:rsid w:val="0001765E"/>
    <w:rsid w:val="00021A51"/>
    <w:rsid w:val="00022554"/>
    <w:rsid w:val="00022750"/>
    <w:rsid w:val="00022AF6"/>
    <w:rsid w:val="00023710"/>
    <w:rsid w:val="00025B89"/>
    <w:rsid w:val="00031255"/>
    <w:rsid w:val="00035096"/>
    <w:rsid w:val="000358E8"/>
    <w:rsid w:val="00041FE1"/>
    <w:rsid w:val="0004405E"/>
    <w:rsid w:val="00045DD9"/>
    <w:rsid w:val="00046650"/>
    <w:rsid w:val="00050A5E"/>
    <w:rsid w:val="00050D0B"/>
    <w:rsid w:val="0005193A"/>
    <w:rsid w:val="00051988"/>
    <w:rsid w:val="00052B6A"/>
    <w:rsid w:val="00052F3C"/>
    <w:rsid w:val="000547AB"/>
    <w:rsid w:val="0005519A"/>
    <w:rsid w:val="000559C3"/>
    <w:rsid w:val="00055B2E"/>
    <w:rsid w:val="00055C13"/>
    <w:rsid w:val="00056152"/>
    <w:rsid w:val="000564BA"/>
    <w:rsid w:val="00061F22"/>
    <w:rsid w:val="00061F40"/>
    <w:rsid w:val="000645B7"/>
    <w:rsid w:val="00065899"/>
    <w:rsid w:val="000668A2"/>
    <w:rsid w:val="00066A6F"/>
    <w:rsid w:val="00066B5E"/>
    <w:rsid w:val="00067801"/>
    <w:rsid w:val="00072423"/>
    <w:rsid w:val="00073417"/>
    <w:rsid w:val="00073D42"/>
    <w:rsid w:val="00075030"/>
    <w:rsid w:val="00076EA7"/>
    <w:rsid w:val="000772D0"/>
    <w:rsid w:val="000778F2"/>
    <w:rsid w:val="00081AE3"/>
    <w:rsid w:val="00081CA7"/>
    <w:rsid w:val="00082CD9"/>
    <w:rsid w:val="000835C1"/>
    <w:rsid w:val="00084AD2"/>
    <w:rsid w:val="000859B6"/>
    <w:rsid w:val="00086579"/>
    <w:rsid w:val="00090A31"/>
    <w:rsid w:val="00090BFE"/>
    <w:rsid w:val="00090DE1"/>
    <w:rsid w:val="00091211"/>
    <w:rsid w:val="0009321A"/>
    <w:rsid w:val="00094148"/>
    <w:rsid w:val="00095EC1"/>
    <w:rsid w:val="000A1229"/>
    <w:rsid w:val="000A24B9"/>
    <w:rsid w:val="000A5035"/>
    <w:rsid w:val="000A6219"/>
    <w:rsid w:val="000B05CA"/>
    <w:rsid w:val="000B07F8"/>
    <w:rsid w:val="000B0EC7"/>
    <w:rsid w:val="000B10F9"/>
    <w:rsid w:val="000B1F3E"/>
    <w:rsid w:val="000B2789"/>
    <w:rsid w:val="000B3A5A"/>
    <w:rsid w:val="000B3A74"/>
    <w:rsid w:val="000B623F"/>
    <w:rsid w:val="000B6E70"/>
    <w:rsid w:val="000B7E45"/>
    <w:rsid w:val="000C0185"/>
    <w:rsid w:val="000C033A"/>
    <w:rsid w:val="000C07B8"/>
    <w:rsid w:val="000C0E19"/>
    <w:rsid w:val="000C1EA9"/>
    <w:rsid w:val="000C3210"/>
    <w:rsid w:val="000C3974"/>
    <w:rsid w:val="000C4D69"/>
    <w:rsid w:val="000C6F19"/>
    <w:rsid w:val="000C70B9"/>
    <w:rsid w:val="000C799A"/>
    <w:rsid w:val="000D0542"/>
    <w:rsid w:val="000D0F6F"/>
    <w:rsid w:val="000D229D"/>
    <w:rsid w:val="000D2838"/>
    <w:rsid w:val="000D39F1"/>
    <w:rsid w:val="000D5B0C"/>
    <w:rsid w:val="000D6A8E"/>
    <w:rsid w:val="000D7A62"/>
    <w:rsid w:val="000E058E"/>
    <w:rsid w:val="000E0CA6"/>
    <w:rsid w:val="000E168F"/>
    <w:rsid w:val="000E192B"/>
    <w:rsid w:val="000E24CE"/>
    <w:rsid w:val="000E3A1A"/>
    <w:rsid w:val="000E406E"/>
    <w:rsid w:val="000E6246"/>
    <w:rsid w:val="000E6514"/>
    <w:rsid w:val="000E7032"/>
    <w:rsid w:val="000F00F4"/>
    <w:rsid w:val="000F0C5A"/>
    <w:rsid w:val="000F1A46"/>
    <w:rsid w:val="000F2D82"/>
    <w:rsid w:val="000F5DBA"/>
    <w:rsid w:val="000F6748"/>
    <w:rsid w:val="000F6E86"/>
    <w:rsid w:val="000F7A4C"/>
    <w:rsid w:val="00100D82"/>
    <w:rsid w:val="00101BD8"/>
    <w:rsid w:val="00101E51"/>
    <w:rsid w:val="00102A04"/>
    <w:rsid w:val="00105D57"/>
    <w:rsid w:val="00107615"/>
    <w:rsid w:val="00110D4A"/>
    <w:rsid w:val="00113632"/>
    <w:rsid w:val="00114ED8"/>
    <w:rsid w:val="00121082"/>
    <w:rsid w:val="001210FB"/>
    <w:rsid w:val="00121AD3"/>
    <w:rsid w:val="00121C4C"/>
    <w:rsid w:val="00121E85"/>
    <w:rsid w:val="00125599"/>
    <w:rsid w:val="0012747D"/>
    <w:rsid w:val="00133AA3"/>
    <w:rsid w:val="00137C16"/>
    <w:rsid w:val="001420BD"/>
    <w:rsid w:val="001428A7"/>
    <w:rsid w:val="00145C90"/>
    <w:rsid w:val="00147517"/>
    <w:rsid w:val="00150F3D"/>
    <w:rsid w:val="00151BAA"/>
    <w:rsid w:val="00153897"/>
    <w:rsid w:val="00153DA8"/>
    <w:rsid w:val="00154F4F"/>
    <w:rsid w:val="00155E6A"/>
    <w:rsid w:val="00157D52"/>
    <w:rsid w:val="00161E79"/>
    <w:rsid w:val="00163038"/>
    <w:rsid w:val="001649A4"/>
    <w:rsid w:val="00165897"/>
    <w:rsid w:val="001660E7"/>
    <w:rsid w:val="001662E8"/>
    <w:rsid w:val="00166816"/>
    <w:rsid w:val="001668B8"/>
    <w:rsid w:val="00166AD0"/>
    <w:rsid w:val="00171069"/>
    <w:rsid w:val="00173E49"/>
    <w:rsid w:val="00174286"/>
    <w:rsid w:val="001747D5"/>
    <w:rsid w:val="00175580"/>
    <w:rsid w:val="001776E9"/>
    <w:rsid w:val="001779A3"/>
    <w:rsid w:val="0018001E"/>
    <w:rsid w:val="001806B6"/>
    <w:rsid w:val="00181494"/>
    <w:rsid w:val="00182731"/>
    <w:rsid w:val="00182920"/>
    <w:rsid w:val="00182B59"/>
    <w:rsid w:val="00183136"/>
    <w:rsid w:val="00183F51"/>
    <w:rsid w:val="00184F02"/>
    <w:rsid w:val="001858C4"/>
    <w:rsid w:val="00186573"/>
    <w:rsid w:val="00186B5A"/>
    <w:rsid w:val="0019018D"/>
    <w:rsid w:val="0019076E"/>
    <w:rsid w:val="00191013"/>
    <w:rsid w:val="001916F1"/>
    <w:rsid w:val="00191D53"/>
    <w:rsid w:val="001923CF"/>
    <w:rsid w:val="00192A86"/>
    <w:rsid w:val="00195C30"/>
    <w:rsid w:val="00196A7E"/>
    <w:rsid w:val="00197668"/>
    <w:rsid w:val="001976E2"/>
    <w:rsid w:val="001A3FF4"/>
    <w:rsid w:val="001A50F0"/>
    <w:rsid w:val="001A5575"/>
    <w:rsid w:val="001A781B"/>
    <w:rsid w:val="001B0608"/>
    <w:rsid w:val="001B10BD"/>
    <w:rsid w:val="001B144D"/>
    <w:rsid w:val="001B2395"/>
    <w:rsid w:val="001B3366"/>
    <w:rsid w:val="001B486C"/>
    <w:rsid w:val="001B55D8"/>
    <w:rsid w:val="001B59FE"/>
    <w:rsid w:val="001B5C3F"/>
    <w:rsid w:val="001C1056"/>
    <w:rsid w:val="001C2BEC"/>
    <w:rsid w:val="001C3BFC"/>
    <w:rsid w:val="001C483D"/>
    <w:rsid w:val="001C4E9B"/>
    <w:rsid w:val="001C73DE"/>
    <w:rsid w:val="001D0565"/>
    <w:rsid w:val="001D3631"/>
    <w:rsid w:val="001D486A"/>
    <w:rsid w:val="001D4AAB"/>
    <w:rsid w:val="001E1E57"/>
    <w:rsid w:val="001E29D9"/>
    <w:rsid w:val="001E2A76"/>
    <w:rsid w:val="001E340F"/>
    <w:rsid w:val="001E3553"/>
    <w:rsid w:val="001E3612"/>
    <w:rsid w:val="001E3C18"/>
    <w:rsid w:val="001E597A"/>
    <w:rsid w:val="001E5B8E"/>
    <w:rsid w:val="001F08BD"/>
    <w:rsid w:val="001F112F"/>
    <w:rsid w:val="001F1344"/>
    <w:rsid w:val="001F18CF"/>
    <w:rsid w:val="001F1BC8"/>
    <w:rsid w:val="001F408E"/>
    <w:rsid w:val="001F4896"/>
    <w:rsid w:val="001F58A7"/>
    <w:rsid w:val="001F6289"/>
    <w:rsid w:val="00200D45"/>
    <w:rsid w:val="00200F16"/>
    <w:rsid w:val="0020111D"/>
    <w:rsid w:val="00202B39"/>
    <w:rsid w:val="00204CA0"/>
    <w:rsid w:val="00205298"/>
    <w:rsid w:val="00206D1F"/>
    <w:rsid w:val="002127FA"/>
    <w:rsid w:val="0021328E"/>
    <w:rsid w:val="00214A16"/>
    <w:rsid w:val="00215486"/>
    <w:rsid w:val="00215B02"/>
    <w:rsid w:val="00215D2E"/>
    <w:rsid w:val="00217881"/>
    <w:rsid w:val="00220889"/>
    <w:rsid w:val="00221067"/>
    <w:rsid w:val="00221DCF"/>
    <w:rsid w:val="0022320C"/>
    <w:rsid w:val="00224EB7"/>
    <w:rsid w:val="00225629"/>
    <w:rsid w:val="00226136"/>
    <w:rsid w:val="00226209"/>
    <w:rsid w:val="0022779B"/>
    <w:rsid w:val="00227F15"/>
    <w:rsid w:val="00231710"/>
    <w:rsid w:val="00232C63"/>
    <w:rsid w:val="0023392B"/>
    <w:rsid w:val="00234047"/>
    <w:rsid w:val="00234C2F"/>
    <w:rsid w:val="00235368"/>
    <w:rsid w:val="00236F72"/>
    <w:rsid w:val="002409E1"/>
    <w:rsid w:val="00240D6E"/>
    <w:rsid w:val="00240F39"/>
    <w:rsid w:val="00241CE7"/>
    <w:rsid w:val="00242645"/>
    <w:rsid w:val="0024275C"/>
    <w:rsid w:val="00242B64"/>
    <w:rsid w:val="00246222"/>
    <w:rsid w:val="00246B86"/>
    <w:rsid w:val="002476EE"/>
    <w:rsid w:val="0024770D"/>
    <w:rsid w:val="00247C22"/>
    <w:rsid w:val="002502EF"/>
    <w:rsid w:val="00251790"/>
    <w:rsid w:val="0025309A"/>
    <w:rsid w:val="00253C0C"/>
    <w:rsid w:val="002551D7"/>
    <w:rsid w:val="0025547E"/>
    <w:rsid w:val="0025699D"/>
    <w:rsid w:val="00263107"/>
    <w:rsid w:val="00264179"/>
    <w:rsid w:val="00265C8F"/>
    <w:rsid w:val="00265D31"/>
    <w:rsid w:val="0026646E"/>
    <w:rsid w:val="002673E4"/>
    <w:rsid w:val="00267BCE"/>
    <w:rsid w:val="002709BB"/>
    <w:rsid w:val="00271169"/>
    <w:rsid w:val="002721E0"/>
    <w:rsid w:val="002726D3"/>
    <w:rsid w:val="00274810"/>
    <w:rsid w:val="00274F65"/>
    <w:rsid w:val="00275D12"/>
    <w:rsid w:val="00276A7D"/>
    <w:rsid w:val="00277760"/>
    <w:rsid w:val="002801B8"/>
    <w:rsid w:val="002802C1"/>
    <w:rsid w:val="0028141A"/>
    <w:rsid w:val="00281BEB"/>
    <w:rsid w:val="002822CD"/>
    <w:rsid w:val="0028292C"/>
    <w:rsid w:val="0028306C"/>
    <w:rsid w:val="00283204"/>
    <w:rsid w:val="00283ECF"/>
    <w:rsid w:val="00284864"/>
    <w:rsid w:val="002865E4"/>
    <w:rsid w:val="002873F8"/>
    <w:rsid w:val="00290181"/>
    <w:rsid w:val="002930F1"/>
    <w:rsid w:val="00295990"/>
    <w:rsid w:val="0029667D"/>
    <w:rsid w:val="00296804"/>
    <w:rsid w:val="00297BA1"/>
    <w:rsid w:val="00297ED2"/>
    <w:rsid w:val="002A010E"/>
    <w:rsid w:val="002A033A"/>
    <w:rsid w:val="002A3952"/>
    <w:rsid w:val="002A3C2B"/>
    <w:rsid w:val="002A4507"/>
    <w:rsid w:val="002A5971"/>
    <w:rsid w:val="002A6D0C"/>
    <w:rsid w:val="002B0091"/>
    <w:rsid w:val="002B0C99"/>
    <w:rsid w:val="002B3610"/>
    <w:rsid w:val="002B37DA"/>
    <w:rsid w:val="002B4D52"/>
    <w:rsid w:val="002B70D3"/>
    <w:rsid w:val="002B7501"/>
    <w:rsid w:val="002C0753"/>
    <w:rsid w:val="002C076B"/>
    <w:rsid w:val="002C214C"/>
    <w:rsid w:val="002C3184"/>
    <w:rsid w:val="002C4062"/>
    <w:rsid w:val="002C56BE"/>
    <w:rsid w:val="002C59D8"/>
    <w:rsid w:val="002C62F2"/>
    <w:rsid w:val="002C6DA2"/>
    <w:rsid w:val="002D090F"/>
    <w:rsid w:val="002D267F"/>
    <w:rsid w:val="002D27EC"/>
    <w:rsid w:val="002D3393"/>
    <w:rsid w:val="002D3577"/>
    <w:rsid w:val="002D4521"/>
    <w:rsid w:val="002D7070"/>
    <w:rsid w:val="002E123E"/>
    <w:rsid w:val="002E3185"/>
    <w:rsid w:val="002E518D"/>
    <w:rsid w:val="002E5516"/>
    <w:rsid w:val="002E5B9F"/>
    <w:rsid w:val="002E6402"/>
    <w:rsid w:val="002E7012"/>
    <w:rsid w:val="002F0BD0"/>
    <w:rsid w:val="002F1BA0"/>
    <w:rsid w:val="002F207E"/>
    <w:rsid w:val="002F2859"/>
    <w:rsid w:val="002F2A33"/>
    <w:rsid w:val="002F2B6A"/>
    <w:rsid w:val="002F51D9"/>
    <w:rsid w:val="002F69BE"/>
    <w:rsid w:val="002F7AA5"/>
    <w:rsid w:val="003000EC"/>
    <w:rsid w:val="00302F0C"/>
    <w:rsid w:val="003055EE"/>
    <w:rsid w:val="003074D1"/>
    <w:rsid w:val="003105C6"/>
    <w:rsid w:val="00312597"/>
    <w:rsid w:val="00314182"/>
    <w:rsid w:val="0031471A"/>
    <w:rsid w:val="00315B96"/>
    <w:rsid w:val="00316205"/>
    <w:rsid w:val="00324682"/>
    <w:rsid w:val="00325D57"/>
    <w:rsid w:val="00325DE4"/>
    <w:rsid w:val="0032640D"/>
    <w:rsid w:val="003276A1"/>
    <w:rsid w:val="003317B5"/>
    <w:rsid w:val="0033485E"/>
    <w:rsid w:val="003355EF"/>
    <w:rsid w:val="00335617"/>
    <w:rsid w:val="00336619"/>
    <w:rsid w:val="00341099"/>
    <w:rsid w:val="00341927"/>
    <w:rsid w:val="0034485C"/>
    <w:rsid w:val="0034622A"/>
    <w:rsid w:val="003476A3"/>
    <w:rsid w:val="003526A3"/>
    <w:rsid w:val="00352E3A"/>
    <w:rsid w:val="003559E0"/>
    <w:rsid w:val="003562A0"/>
    <w:rsid w:val="0035678E"/>
    <w:rsid w:val="00364C87"/>
    <w:rsid w:val="00364E24"/>
    <w:rsid w:val="00367D78"/>
    <w:rsid w:val="0037125A"/>
    <w:rsid w:val="003716C9"/>
    <w:rsid w:val="00372E3F"/>
    <w:rsid w:val="00375730"/>
    <w:rsid w:val="00376DFD"/>
    <w:rsid w:val="00377EFB"/>
    <w:rsid w:val="003816E5"/>
    <w:rsid w:val="00381836"/>
    <w:rsid w:val="00382254"/>
    <w:rsid w:val="003835DB"/>
    <w:rsid w:val="003865B4"/>
    <w:rsid w:val="00386E5E"/>
    <w:rsid w:val="00387C2D"/>
    <w:rsid w:val="0039216C"/>
    <w:rsid w:val="00392551"/>
    <w:rsid w:val="00395D93"/>
    <w:rsid w:val="00397996"/>
    <w:rsid w:val="003A056B"/>
    <w:rsid w:val="003A0A09"/>
    <w:rsid w:val="003A22CB"/>
    <w:rsid w:val="003A2E1E"/>
    <w:rsid w:val="003A3708"/>
    <w:rsid w:val="003B181B"/>
    <w:rsid w:val="003B214D"/>
    <w:rsid w:val="003B5FAC"/>
    <w:rsid w:val="003C1406"/>
    <w:rsid w:val="003C17E8"/>
    <w:rsid w:val="003C1B0E"/>
    <w:rsid w:val="003C2147"/>
    <w:rsid w:val="003C233E"/>
    <w:rsid w:val="003C5EBC"/>
    <w:rsid w:val="003C5F78"/>
    <w:rsid w:val="003C6A71"/>
    <w:rsid w:val="003C73AA"/>
    <w:rsid w:val="003D510E"/>
    <w:rsid w:val="003D5AB2"/>
    <w:rsid w:val="003E022D"/>
    <w:rsid w:val="003E179B"/>
    <w:rsid w:val="003E3796"/>
    <w:rsid w:val="003E3EC4"/>
    <w:rsid w:val="003E4395"/>
    <w:rsid w:val="003E5299"/>
    <w:rsid w:val="003E670B"/>
    <w:rsid w:val="003E754F"/>
    <w:rsid w:val="003F1621"/>
    <w:rsid w:val="003F2A82"/>
    <w:rsid w:val="003F3384"/>
    <w:rsid w:val="003F585C"/>
    <w:rsid w:val="003F7837"/>
    <w:rsid w:val="003F7EAA"/>
    <w:rsid w:val="00402987"/>
    <w:rsid w:val="004042DE"/>
    <w:rsid w:val="004102D4"/>
    <w:rsid w:val="00411788"/>
    <w:rsid w:val="00415A24"/>
    <w:rsid w:val="00416F4F"/>
    <w:rsid w:val="0041773F"/>
    <w:rsid w:val="0042169B"/>
    <w:rsid w:val="00422029"/>
    <w:rsid w:val="004228A6"/>
    <w:rsid w:val="004244AF"/>
    <w:rsid w:val="00424E49"/>
    <w:rsid w:val="00424EE9"/>
    <w:rsid w:val="00424FEA"/>
    <w:rsid w:val="0042530D"/>
    <w:rsid w:val="00425F23"/>
    <w:rsid w:val="0042783E"/>
    <w:rsid w:val="00430D08"/>
    <w:rsid w:val="00433179"/>
    <w:rsid w:val="00433EDD"/>
    <w:rsid w:val="00435766"/>
    <w:rsid w:val="004364C2"/>
    <w:rsid w:val="00440DBF"/>
    <w:rsid w:val="00441A53"/>
    <w:rsid w:val="00442E77"/>
    <w:rsid w:val="00445AF5"/>
    <w:rsid w:val="00446FFA"/>
    <w:rsid w:val="00452473"/>
    <w:rsid w:val="00453361"/>
    <w:rsid w:val="00454329"/>
    <w:rsid w:val="0045434E"/>
    <w:rsid w:val="00456B76"/>
    <w:rsid w:val="00457895"/>
    <w:rsid w:val="00457B33"/>
    <w:rsid w:val="0046024E"/>
    <w:rsid w:val="00461537"/>
    <w:rsid w:val="004643E2"/>
    <w:rsid w:val="0046485D"/>
    <w:rsid w:val="00466574"/>
    <w:rsid w:val="00466DD2"/>
    <w:rsid w:val="0047078F"/>
    <w:rsid w:val="00472004"/>
    <w:rsid w:val="0047215E"/>
    <w:rsid w:val="00472160"/>
    <w:rsid w:val="004736E8"/>
    <w:rsid w:val="00474352"/>
    <w:rsid w:val="004778B8"/>
    <w:rsid w:val="00480A07"/>
    <w:rsid w:val="004816CC"/>
    <w:rsid w:val="00481843"/>
    <w:rsid w:val="004836DC"/>
    <w:rsid w:val="00483FE0"/>
    <w:rsid w:val="00484A46"/>
    <w:rsid w:val="00485C42"/>
    <w:rsid w:val="004870C4"/>
    <w:rsid w:val="00491245"/>
    <w:rsid w:val="00492A86"/>
    <w:rsid w:val="004934C5"/>
    <w:rsid w:val="00493901"/>
    <w:rsid w:val="00494CD5"/>
    <w:rsid w:val="0049781F"/>
    <w:rsid w:val="004A0CED"/>
    <w:rsid w:val="004A19CE"/>
    <w:rsid w:val="004A2706"/>
    <w:rsid w:val="004A2EF1"/>
    <w:rsid w:val="004A31A7"/>
    <w:rsid w:val="004A5B8A"/>
    <w:rsid w:val="004A61C4"/>
    <w:rsid w:val="004A6312"/>
    <w:rsid w:val="004A671E"/>
    <w:rsid w:val="004A7B8A"/>
    <w:rsid w:val="004B1656"/>
    <w:rsid w:val="004B17AE"/>
    <w:rsid w:val="004B2E72"/>
    <w:rsid w:val="004B334F"/>
    <w:rsid w:val="004B36E3"/>
    <w:rsid w:val="004B6945"/>
    <w:rsid w:val="004B77A6"/>
    <w:rsid w:val="004C1AB0"/>
    <w:rsid w:val="004C1F7D"/>
    <w:rsid w:val="004C2079"/>
    <w:rsid w:val="004C22A9"/>
    <w:rsid w:val="004C497C"/>
    <w:rsid w:val="004C4F11"/>
    <w:rsid w:val="004C50CF"/>
    <w:rsid w:val="004C5AA8"/>
    <w:rsid w:val="004C5BAF"/>
    <w:rsid w:val="004C6E00"/>
    <w:rsid w:val="004D08A4"/>
    <w:rsid w:val="004D0D52"/>
    <w:rsid w:val="004D101D"/>
    <w:rsid w:val="004D2F96"/>
    <w:rsid w:val="004D2FA9"/>
    <w:rsid w:val="004D345C"/>
    <w:rsid w:val="004D38AC"/>
    <w:rsid w:val="004D397B"/>
    <w:rsid w:val="004D45A8"/>
    <w:rsid w:val="004D6542"/>
    <w:rsid w:val="004D70C5"/>
    <w:rsid w:val="004D70DA"/>
    <w:rsid w:val="004E009C"/>
    <w:rsid w:val="004E213B"/>
    <w:rsid w:val="004E297C"/>
    <w:rsid w:val="004E54AD"/>
    <w:rsid w:val="004E58EB"/>
    <w:rsid w:val="004E5C75"/>
    <w:rsid w:val="004F005A"/>
    <w:rsid w:val="004F1A43"/>
    <w:rsid w:val="004F22CD"/>
    <w:rsid w:val="004F38D5"/>
    <w:rsid w:val="004F3C8F"/>
    <w:rsid w:val="004F3E7D"/>
    <w:rsid w:val="004F707B"/>
    <w:rsid w:val="00502A7D"/>
    <w:rsid w:val="00504822"/>
    <w:rsid w:val="00505139"/>
    <w:rsid w:val="00506C4C"/>
    <w:rsid w:val="005070A0"/>
    <w:rsid w:val="0050781B"/>
    <w:rsid w:val="005107FE"/>
    <w:rsid w:val="00512719"/>
    <w:rsid w:val="00512E17"/>
    <w:rsid w:val="00513595"/>
    <w:rsid w:val="00517BC7"/>
    <w:rsid w:val="00517DC6"/>
    <w:rsid w:val="0052078D"/>
    <w:rsid w:val="005237BE"/>
    <w:rsid w:val="0052387C"/>
    <w:rsid w:val="00523D7B"/>
    <w:rsid w:val="00524904"/>
    <w:rsid w:val="00524FCC"/>
    <w:rsid w:val="005250EB"/>
    <w:rsid w:val="005260DC"/>
    <w:rsid w:val="00527314"/>
    <w:rsid w:val="00527940"/>
    <w:rsid w:val="005305BD"/>
    <w:rsid w:val="00530842"/>
    <w:rsid w:val="00531584"/>
    <w:rsid w:val="005321F1"/>
    <w:rsid w:val="005324F5"/>
    <w:rsid w:val="00532A14"/>
    <w:rsid w:val="0053451B"/>
    <w:rsid w:val="0053455A"/>
    <w:rsid w:val="00541542"/>
    <w:rsid w:val="00543B3C"/>
    <w:rsid w:val="005448F2"/>
    <w:rsid w:val="00550913"/>
    <w:rsid w:val="00551201"/>
    <w:rsid w:val="0055183B"/>
    <w:rsid w:val="00552B58"/>
    <w:rsid w:val="00553471"/>
    <w:rsid w:val="0055374A"/>
    <w:rsid w:val="0055455E"/>
    <w:rsid w:val="00556C30"/>
    <w:rsid w:val="00556D24"/>
    <w:rsid w:val="00560D31"/>
    <w:rsid w:val="00563549"/>
    <w:rsid w:val="00563783"/>
    <w:rsid w:val="005654B1"/>
    <w:rsid w:val="00567104"/>
    <w:rsid w:val="0057006B"/>
    <w:rsid w:val="00570671"/>
    <w:rsid w:val="00571556"/>
    <w:rsid w:val="005738EE"/>
    <w:rsid w:val="0057617E"/>
    <w:rsid w:val="00576243"/>
    <w:rsid w:val="005802D7"/>
    <w:rsid w:val="00580A66"/>
    <w:rsid w:val="005812E4"/>
    <w:rsid w:val="005813A9"/>
    <w:rsid w:val="005850D7"/>
    <w:rsid w:val="00585B85"/>
    <w:rsid w:val="005865B5"/>
    <w:rsid w:val="005923D7"/>
    <w:rsid w:val="0059348E"/>
    <w:rsid w:val="00594728"/>
    <w:rsid w:val="0059525E"/>
    <w:rsid w:val="00595FDC"/>
    <w:rsid w:val="0059606F"/>
    <w:rsid w:val="00597300"/>
    <w:rsid w:val="00597BC1"/>
    <w:rsid w:val="005A0A20"/>
    <w:rsid w:val="005A1BD3"/>
    <w:rsid w:val="005A2F5B"/>
    <w:rsid w:val="005A3E41"/>
    <w:rsid w:val="005A4215"/>
    <w:rsid w:val="005A42DC"/>
    <w:rsid w:val="005A6DDD"/>
    <w:rsid w:val="005A78AE"/>
    <w:rsid w:val="005A79AA"/>
    <w:rsid w:val="005B0108"/>
    <w:rsid w:val="005B3169"/>
    <w:rsid w:val="005B45BD"/>
    <w:rsid w:val="005B7A12"/>
    <w:rsid w:val="005C0BFB"/>
    <w:rsid w:val="005C1DC4"/>
    <w:rsid w:val="005C2A8D"/>
    <w:rsid w:val="005C3B2F"/>
    <w:rsid w:val="005C3B6C"/>
    <w:rsid w:val="005C472A"/>
    <w:rsid w:val="005C4A8B"/>
    <w:rsid w:val="005C512B"/>
    <w:rsid w:val="005C7380"/>
    <w:rsid w:val="005D03D9"/>
    <w:rsid w:val="005D057F"/>
    <w:rsid w:val="005D093C"/>
    <w:rsid w:val="005D29F0"/>
    <w:rsid w:val="005D2BEF"/>
    <w:rsid w:val="005D3774"/>
    <w:rsid w:val="005D692B"/>
    <w:rsid w:val="005D74A6"/>
    <w:rsid w:val="005E479D"/>
    <w:rsid w:val="005E51DB"/>
    <w:rsid w:val="005E601F"/>
    <w:rsid w:val="005E77FB"/>
    <w:rsid w:val="005E7FD5"/>
    <w:rsid w:val="005F028F"/>
    <w:rsid w:val="005F0A5D"/>
    <w:rsid w:val="005F1023"/>
    <w:rsid w:val="005F209E"/>
    <w:rsid w:val="005F2626"/>
    <w:rsid w:val="005F49A5"/>
    <w:rsid w:val="005F4A8E"/>
    <w:rsid w:val="005F760E"/>
    <w:rsid w:val="005F7E16"/>
    <w:rsid w:val="0060020B"/>
    <w:rsid w:val="00602D7F"/>
    <w:rsid w:val="0060400E"/>
    <w:rsid w:val="006045BD"/>
    <w:rsid w:val="00605E08"/>
    <w:rsid w:val="00606C21"/>
    <w:rsid w:val="00610797"/>
    <w:rsid w:val="00611A4C"/>
    <w:rsid w:val="00611BA8"/>
    <w:rsid w:val="00621DF0"/>
    <w:rsid w:val="00624EF2"/>
    <w:rsid w:val="00625345"/>
    <w:rsid w:val="0062608D"/>
    <w:rsid w:val="00627560"/>
    <w:rsid w:val="00631156"/>
    <w:rsid w:val="0063165F"/>
    <w:rsid w:val="00632B44"/>
    <w:rsid w:val="00634B59"/>
    <w:rsid w:val="00635018"/>
    <w:rsid w:val="00635748"/>
    <w:rsid w:val="006370B6"/>
    <w:rsid w:val="0064171A"/>
    <w:rsid w:val="00641C99"/>
    <w:rsid w:val="00643F2E"/>
    <w:rsid w:val="00644916"/>
    <w:rsid w:val="00647AA0"/>
    <w:rsid w:val="00647C27"/>
    <w:rsid w:val="00650ADB"/>
    <w:rsid w:val="00650D94"/>
    <w:rsid w:val="00652F0C"/>
    <w:rsid w:val="00653FD0"/>
    <w:rsid w:val="00655204"/>
    <w:rsid w:val="006556A8"/>
    <w:rsid w:val="00655840"/>
    <w:rsid w:val="00656269"/>
    <w:rsid w:val="0066201F"/>
    <w:rsid w:val="00664E70"/>
    <w:rsid w:val="00665058"/>
    <w:rsid w:val="0066669D"/>
    <w:rsid w:val="00666CDA"/>
    <w:rsid w:val="006674E2"/>
    <w:rsid w:val="00667D46"/>
    <w:rsid w:val="00667F63"/>
    <w:rsid w:val="006736EA"/>
    <w:rsid w:val="0067437F"/>
    <w:rsid w:val="00676F56"/>
    <w:rsid w:val="006770D0"/>
    <w:rsid w:val="006806FF"/>
    <w:rsid w:val="00683812"/>
    <w:rsid w:val="006872E4"/>
    <w:rsid w:val="00690A36"/>
    <w:rsid w:val="00691F69"/>
    <w:rsid w:val="00693C3D"/>
    <w:rsid w:val="00695668"/>
    <w:rsid w:val="0069589B"/>
    <w:rsid w:val="006A149B"/>
    <w:rsid w:val="006A284A"/>
    <w:rsid w:val="006A6043"/>
    <w:rsid w:val="006B1969"/>
    <w:rsid w:val="006B336C"/>
    <w:rsid w:val="006B45E2"/>
    <w:rsid w:val="006B5212"/>
    <w:rsid w:val="006B702C"/>
    <w:rsid w:val="006B7806"/>
    <w:rsid w:val="006B7AC0"/>
    <w:rsid w:val="006C054A"/>
    <w:rsid w:val="006C5E72"/>
    <w:rsid w:val="006C5F20"/>
    <w:rsid w:val="006C647B"/>
    <w:rsid w:val="006C6956"/>
    <w:rsid w:val="006D03CD"/>
    <w:rsid w:val="006D128C"/>
    <w:rsid w:val="006D1D39"/>
    <w:rsid w:val="006D2512"/>
    <w:rsid w:val="006D2A7F"/>
    <w:rsid w:val="006E006E"/>
    <w:rsid w:val="006E00AC"/>
    <w:rsid w:val="006E1439"/>
    <w:rsid w:val="006E1978"/>
    <w:rsid w:val="006E3365"/>
    <w:rsid w:val="006E37C5"/>
    <w:rsid w:val="006E6165"/>
    <w:rsid w:val="006E641B"/>
    <w:rsid w:val="006E6B28"/>
    <w:rsid w:val="006E6FFA"/>
    <w:rsid w:val="006E75E0"/>
    <w:rsid w:val="006F2D62"/>
    <w:rsid w:val="006F4250"/>
    <w:rsid w:val="006F4FAE"/>
    <w:rsid w:val="006F5F63"/>
    <w:rsid w:val="006F761A"/>
    <w:rsid w:val="00700152"/>
    <w:rsid w:val="00702E7E"/>
    <w:rsid w:val="00703073"/>
    <w:rsid w:val="00704896"/>
    <w:rsid w:val="0071377D"/>
    <w:rsid w:val="00714463"/>
    <w:rsid w:val="00714CA4"/>
    <w:rsid w:val="00714E10"/>
    <w:rsid w:val="00717422"/>
    <w:rsid w:val="00717D3A"/>
    <w:rsid w:val="00717FBF"/>
    <w:rsid w:val="00720BF4"/>
    <w:rsid w:val="00721A88"/>
    <w:rsid w:val="007250F3"/>
    <w:rsid w:val="00727D7C"/>
    <w:rsid w:val="00730699"/>
    <w:rsid w:val="00733773"/>
    <w:rsid w:val="00734408"/>
    <w:rsid w:val="007365E7"/>
    <w:rsid w:val="00736BC6"/>
    <w:rsid w:val="00741B9C"/>
    <w:rsid w:val="00743056"/>
    <w:rsid w:val="007433C9"/>
    <w:rsid w:val="00744090"/>
    <w:rsid w:val="007449F1"/>
    <w:rsid w:val="00745605"/>
    <w:rsid w:val="007462C7"/>
    <w:rsid w:val="00751D57"/>
    <w:rsid w:val="00753F9D"/>
    <w:rsid w:val="007550A1"/>
    <w:rsid w:val="007576DB"/>
    <w:rsid w:val="007604CD"/>
    <w:rsid w:val="00763799"/>
    <w:rsid w:val="00764C16"/>
    <w:rsid w:val="0076751E"/>
    <w:rsid w:val="00767D4B"/>
    <w:rsid w:val="0077238A"/>
    <w:rsid w:val="00773301"/>
    <w:rsid w:val="00773950"/>
    <w:rsid w:val="00774DA1"/>
    <w:rsid w:val="00774FD4"/>
    <w:rsid w:val="00777BA6"/>
    <w:rsid w:val="007802A9"/>
    <w:rsid w:val="0078136B"/>
    <w:rsid w:val="0078252D"/>
    <w:rsid w:val="0078437C"/>
    <w:rsid w:val="00784790"/>
    <w:rsid w:val="00786D6E"/>
    <w:rsid w:val="00791F78"/>
    <w:rsid w:val="00796F86"/>
    <w:rsid w:val="007973A2"/>
    <w:rsid w:val="007A09DC"/>
    <w:rsid w:val="007A0E12"/>
    <w:rsid w:val="007A3569"/>
    <w:rsid w:val="007A35F8"/>
    <w:rsid w:val="007A3F65"/>
    <w:rsid w:val="007A4389"/>
    <w:rsid w:val="007A5B12"/>
    <w:rsid w:val="007A5BF1"/>
    <w:rsid w:val="007A7201"/>
    <w:rsid w:val="007B2754"/>
    <w:rsid w:val="007B2E02"/>
    <w:rsid w:val="007B3803"/>
    <w:rsid w:val="007B408C"/>
    <w:rsid w:val="007B41F3"/>
    <w:rsid w:val="007B4E68"/>
    <w:rsid w:val="007B5FCB"/>
    <w:rsid w:val="007B5FFF"/>
    <w:rsid w:val="007C04D8"/>
    <w:rsid w:val="007C266E"/>
    <w:rsid w:val="007C3FA5"/>
    <w:rsid w:val="007C4726"/>
    <w:rsid w:val="007C5D53"/>
    <w:rsid w:val="007C7304"/>
    <w:rsid w:val="007D0509"/>
    <w:rsid w:val="007D05EF"/>
    <w:rsid w:val="007D0AB5"/>
    <w:rsid w:val="007D10E1"/>
    <w:rsid w:val="007D1113"/>
    <w:rsid w:val="007D296B"/>
    <w:rsid w:val="007D4777"/>
    <w:rsid w:val="007D57B3"/>
    <w:rsid w:val="007D68CE"/>
    <w:rsid w:val="007D6D57"/>
    <w:rsid w:val="007E339E"/>
    <w:rsid w:val="007E4B0D"/>
    <w:rsid w:val="007E4DC9"/>
    <w:rsid w:val="007E5230"/>
    <w:rsid w:val="007E584F"/>
    <w:rsid w:val="007E6F13"/>
    <w:rsid w:val="007F071A"/>
    <w:rsid w:val="007F1B8D"/>
    <w:rsid w:val="007F2274"/>
    <w:rsid w:val="007F2A38"/>
    <w:rsid w:val="007F2B95"/>
    <w:rsid w:val="007F35E5"/>
    <w:rsid w:val="007F418B"/>
    <w:rsid w:val="007F4997"/>
    <w:rsid w:val="007F63A5"/>
    <w:rsid w:val="008004E6"/>
    <w:rsid w:val="00800A84"/>
    <w:rsid w:val="00800C54"/>
    <w:rsid w:val="00802530"/>
    <w:rsid w:val="00804DA5"/>
    <w:rsid w:val="00805181"/>
    <w:rsid w:val="008061E4"/>
    <w:rsid w:val="008062C1"/>
    <w:rsid w:val="00807869"/>
    <w:rsid w:val="00807C96"/>
    <w:rsid w:val="008109E8"/>
    <w:rsid w:val="00814A91"/>
    <w:rsid w:val="00815501"/>
    <w:rsid w:val="0081647E"/>
    <w:rsid w:val="00817BD7"/>
    <w:rsid w:val="00820AFF"/>
    <w:rsid w:val="008227B1"/>
    <w:rsid w:val="008232FB"/>
    <w:rsid w:val="0082388C"/>
    <w:rsid w:val="008301B7"/>
    <w:rsid w:val="00830B13"/>
    <w:rsid w:val="008348AC"/>
    <w:rsid w:val="00834E05"/>
    <w:rsid w:val="008362B7"/>
    <w:rsid w:val="008418A3"/>
    <w:rsid w:val="00843917"/>
    <w:rsid w:val="00843D96"/>
    <w:rsid w:val="00844A0E"/>
    <w:rsid w:val="00845A85"/>
    <w:rsid w:val="008460A7"/>
    <w:rsid w:val="00846F54"/>
    <w:rsid w:val="00847C0A"/>
    <w:rsid w:val="00847C14"/>
    <w:rsid w:val="00847E68"/>
    <w:rsid w:val="0085175A"/>
    <w:rsid w:val="008519C8"/>
    <w:rsid w:val="00853172"/>
    <w:rsid w:val="008559E1"/>
    <w:rsid w:val="00857CFA"/>
    <w:rsid w:val="0086187B"/>
    <w:rsid w:val="00863656"/>
    <w:rsid w:val="00863A75"/>
    <w:rsid w:val="008640BA"/>
    <w:rsid w:val="008656AF"/>
    <w:rsid w:val="0086632C"/>
    <w:rsid w:val="00866A4A"/>
    <w:rsid w:val="00866B1D"/>
    <w:rsid w:val="00867F13"/>
    <w:rsid w:val="00870FE7"/>
    <w:rsid w:val="00873853"/>
    <w:rsid w:val="0087585E"/>
    <w:rsid w:val="00875AAD"/>
    <w:rsid w:val="00875BED"/>
    <w:rsid w:val="00876CAE"/>
    <w:rsid w:val="00877536"/>
    <w:rsid w:val="00877CB5"/>
    <w:rsid w:val="0088180C"/>
    <w:rsid w:val="00883FD4"/>
    <w:rsid w:val="008841F0"/>
    <w:rsid w:val="00884FD2"/>
    <w:rsid w:val="008868A9"/>
    <w:rsid w:val="00886FD7"/>
    <w:rsid w:val="00890C9C"/>
    <w:rsid w:val="00891CB8"/>
    <w:rsid w:val="00893B1E"/>
    <w:rsid w:val="008965AB"/>
    <w:rsid w:val="008974A1"/>
    <w:rsid w:val="008976C4"/>
    <w:rsid w:val="008A0DC7"/>
    <w:rsid w:val="008A2C7D"/>
    <w:rsid w:val="008A3317"/>
    <w:rsid w:val="008A386E"/>
    <w:rsid w:val="008A5A1B"/>
    <w:rsid w:val="008A72DB"/>
    <w:rsid w:val="008A7AAD"/>
    <w:rsid w:val="008B0424"/>
    <w:rsid w:val="008B1784"/>
    <w:rsid w:val="008B3269"/>
    <w:rsid w:val="008B7058"/>
    <w:rsid w:val="008C2D59"/>
    <w:rsid w:val="008C3BA4"/>
    <w:rsid w:val="008C3F0E"/>
    <w:rsid w:val="008C5228"/>
    <w:rsid w:val="008C569B"/>
    <w:rsid w:val="008C615F"/>
    <w:rsid w:val="008C67F0"/>
    <w:rsid w:val="008C7033"/>
    <w:rsid w:val="008D2D5C"/>
    <w:rsid w:val="008D3793"/>
    <w:rsid w:val="008D3EE1"/>
    <w:rsid w:val="008D4F52"/>
    <w:rsid w:val="008D5723"/>
    <w:rsid w:val="008D6610"/>
    <w:rsid w:val="008D67E7"/>
    <w:rsid w:val="008D6832"/>
    <w:rsid w:val="008D694D"/>
    <w:rsid w:val="008D6A39"/>
    <w:rsid w:val="008D74D2"/>
    <w:rsid w:val="008D7FDA"/>
    <w:rsid w:val="008E1239"/>
    <w:rsid w:val="008E145A"/>
    <w:rsid w:val="008E1715"/>
    <w:rsid w:val="008E299A"/>
    <w:rsid w:val="008E49CA"/>
    <w:rsid w:val="008E50DB"/>
    <w:rsid w:val="008F1550"/>
    <w:rsid w:val="008F283D"/>
    <w:rsid w:val="008F3BA9"/>
    <w:rsid w:val="008F5C35"/>
    <w:rsid w:val="008F65A1"/>
    <w:rsid w:val="008F6856"/>
    <w:rsid w:val="008F79AB"/>
    <w:rsid w:val="00902F94"/>
    <w:rsid w:val="00903F27"/>
    <w:rsid w:val="00904CCD"/>
    <w:rsid w:val="0090650D"/>
    <w:rsid w:val="009066EF"/>
    <w:rsid w:val="0091016C"/>
    <w:rsid w:val="0091184C"/>
    <w:rsid w:val="00911BFD"/>
    <w:rsid w:val="00913C01"/>
    <w:rsid w:val="0091485F"/>
    <w:rsid w:val="0091573B"/>
    <w:rsid w:val="009169CA"/>
    <w:rsid w:val="0092091E"/>
    <w:rsid w:val="009214DD"/>
    <w:rsid w:val="009218DB"/>
    <w:rsid w:val="009225A5"/>
    <w:rsid w:val="00923B30"/>
    <w:rsid w:val="00930059"/>
    <w:rsid w:val="009318C7"/>
    <w:rsid w:val="00932698"/>
    <w:rsid w:val="00934A7E"/>
    <w:rsid w:val="00934CF7"/>
    <w:rsid w:val="0093528D"/>
    <w:rsid w:val="0093682F"/>
    <w:rsid w:val="00937452"/>
    <w:rsid w:val="009400B0"/>
    <w:rsid w:val="009408C7"/>
    <w:rsid w:val="0094123B"/>
    <w:rsid w:val="0094150C"/>
    <w:rsid w:val="009424A2"/>
    <w:rsid w:val="00943EB8"/>
    <w:rsid w:val="00944170"/>
    <w:rsid w:val="00945523"/>
    <w:rsid w:val="0094638E"/>
    <w:rsid w:val="009479B0"/>
    <w:rsid w:val="00950954"/>
    <w:rsid w:val="00950B2D"/>
    <w:rsid w:val="00951AF9"/>
    <w:rsid w:val="00952BAA"/>
    <w:rsid w:val="00954645"/>
    <w:rsid w:val="00954E17"/>
    <w:rsid w:val="00955906"/>
    <w:rsid w:val="00956622"/>
    <w:rsid w:val="00956C91"/>
    <w:rsid w:val="00960B59"/>
    <w:rsid w:val="00960DFA"/>
    <w:rsid w:val="00962996"/>
    <w:rsid w:val="0096437D"/>
    <w:rsid w:val="00965A23"/>
    <w:rsid w:val="00966359"/>
    <w:rsid w:val="00967760"/>
    <w:rsid w:val="009702FB"/>
    <w:rsid w:val="00971E82"/>
    <w:rsid w:val="009726F0"/>
    <w:rsid w:val="00974019"/>
    <w:rsid w:val="00974306"/>
    <w:rsid w:val="00975DAB"/>
    <w:rsid w:val="00983902"/>
    <w:rsid w:val="00983E77"/>
    <w:rsid w:val="00984BE6"/>
    <w:rsid w:val="009859EF"/>
    <w:rsid w:val="00985E90"/>
    <w:rsid w:val="00986301"/>
    <w:rsid w:val="00987276"/>
    <w:rsid w:val="00991596"/>
    <w:rsid w:val="00991F0D"/>
    <w:rsid w:val="0099205F"/>
    <w:rsid w:val="00992B11"/>
    <w:rsid w:val="009956AC"/>
    <w:rsid w:val="00996EEB"/>
    <w:rsid w:val="009970FA"/>
    <w:rsid w:val="009973CE"/>
    <w:rsid w:val="009A06BB"/>
    <w:rsid w:val="009A2094"/>
    <w:rsid w:val="009A2D78"/>
    <w:rsid w:val="009A3ECE"/>
    <w:rsid w:val="009A4107"/>
    <w:rsid w:val="009A49F1"/>
    <w:rsid w:val="009A4E05"/>
    <w:rsid w:val="009A4FB7"/>
    <w:rsid w:val="009A7DB5"/>
    <w:rsid w:val="009B077C"/>
    <w:rsid w:val="009B190E"/>
    <w:rsid w:val="009B2565"/>
    <w:rsid w:val="009B4BEA"/>
    <w:rsid w:val="009B4C30"/>
    <w:rsid w:val="009B589A"/>
    <w:rsid w:val="009B6690"/>
    <w:rsid w:val="009B7278"/>
    <w:rsid w:val="009C17BB"/>
    <w:rsid w:val="009C18A0"/>
    <w:rsid w:val="009C3199"/>
    <w:rsid w:val="009C53E7"/>
    <w:rsid w:val="009C69E2"/>
    <w:rsid w:val="009C6BC6"/>
    <w:rsid w:val="009C6C7F"/>
    <w:rsid w:val="009C6CC7"/>
    <w:rsid w:val="009D0D74"/>
    <w:rsid w:val="009D1EA1"/>
    <w:rsid w:val="009D2DE1"/>
    <w:rsid w:val="009D3D20"/>
    <w:rsid w:val="009D4907"/>
    <w:rsid w:val="009D58E5"/>
    <w:rsid w:val="009D665B"/>
    <w:rsid w:val="009D77D0"/>
    <w:rsid w:val="009E5064"/>
    <w:rsid w:val="009E7E56"/>
    <w:rsid w:val="009F1E9E"/>
    <w:rsid w:val="009F2E33"/>
    <w:rsid w:val="009F3735"/>
    <w:rsid w:val="009F7ADE"/>
    <w:rsid w:val="00A01A77"/>
    <w:rsid w:val="00A0208E"/>
    <w:rsid w:val="00A027EB"/>
    <w:rsid w:val="00A02AB1"/>
    <w:rsid w:val="00A02D8E"/>
    <w:rsid w:val="00A05FEA"/>
    <w:rsid w:val="00A06FC9"/>
    <w:rsid w:val="00A11345"/>
    <w:rsid w:val="00A12485"/>
    <w:rsid w:val="00A12CBA"/>
    <w:rsid w:val="00A2142E"/>
    <w:rsid w:val="00A2194F"/>
    <w:rsid w:val="00A24F6B"/>
    <w:rsid w:val="00A26F83"/>
    <w:rsid w:val="00A31BEB"/>
    <w:rsid w:val="00A321E7"/>
    <w:rsid w:val="00A3324F"/>
    <w:rsid w:val="00A33A7A"/>
    <w:rsid w:val="00A36B2D"/>
    <w:rsid w:val="00A3786B"/>
    <w:rsid w:val="00A37C58"/>
    <w:rsid w:val="00A41AE9"/>
    <w:rsid w:val="00A42161"/>
    <w:rsid w:val="00A4216C"/>
    <w:rsid w:val="00A437CF"/>
    <w:rsid w:val="00A43BFE"/>
    <w:rsid w:val="00A45577"/>
    <w:rsid w:val="00A45F4E"/>
    <w:rsid w:val="00A464E0"/>
    <w:rsid w:val="00A5039B"/>
    <w:rsid w:val="00A5088E"/>
    <w:rsid w:val="00A51686"/>
    <w:rsid w:val="00A54E67"/>
    <w:rsid w:val="00A56DE2"/>
    <w:rsid w:val="00A60FB3"/>
    <w:rsid w:val="00A6305D"/>
    <w:rsid w:val="00A6343B"/>
    <w:rsid w:val="00A63656"/>
    <w:rsid w:val="00A643FC"/>
    <w:rsid w:val="00A65CC6"/>
    <w:rsid w:val="00A67238"/>
    <w:rsid w:val="00A70EC3"/>
    <w:rsid w:val="00A7141C"/>
    <w:rsid w:val="00A717D5"/>
    <w:rsid w:val="00A72266"/>
    <w:rsid w:val="00A72D47"/>
    <w:rsid w:val="00A73A29"/>
    <w:rsid w:val="00A73CD8"/>
    <w:rsid w:val="00A76FAA"/>
    <w:rsid w:val="00A77448"/>
    <w:rsid w:val="00A8140D"/>
    <w:rsid w:val="00A81A54"/>
    <w:rsid w:val="00A81D59"/>
    <w:rsid w:val="00A82440"/>
    <w:rsid w:val="00A82A97"/>
    <w:rsid w:val="00A82DF0"/>
    <w:rsid w:val="00A83443"/>
    <w:rsid w:val="00A84AEF"/>
    <w:rsid w:val="00A8521F"/>
    <w:rsid w:val="00A90591"/>
    <w:rsid w:val="00A94F3D"/>
    <w:rsid w:val="00A95004"/>
    <w:rsid w:val="00A957F8"/>
    <w:rsid w:val="00A970A1"/>
    <w:rsid w:val="00A97520"/>
    <w:rsid w:val="00AA100D"/>
    <w:rsid w:val="00AA2D67"/>
    <w:rsid w:val="00AA34DD"/>
    <w:rsid w:val="00AA661C"/>
    <w:rsid w:val="00AA687C"/>
    <w:rsid w:val="00AA6D25"/>
    <w:rsid w:val="00AA7659"/>
    <w:rsid w:val="00AA7B48"/>
    <w:rsid w:val="00AA7C56"/>
    <w:rsid w:val="00AB319B"/>
    <w:rsid w:val="00AB452C"/>
    <w:rsid w:val="00AB4598"/>
    <w:rsid w:val="00AB493A"/>
    <w:rsid w:val="00AC07CF"/>
    <w:rsid w:val="00AC1101"/>
    <w:rsid w:val="00AC1367"/>
    <w:rsid w:val="00AC2F92"/>
    <w:rsid w:val="00AC322B"/>
    <w:rsid w:val="00AC4F30"/>
    <w:rsid w:val="00AC58D4"/>
    <w:rsid w:val="00AC60A3"/>
    <w:rsid w:val="00AC6DC1"/>
    <w:rsid w:val="00AD011D"/>
    <w:rsid w:val="00AD016E"/>
    <w:rsid w:val="00AD09EF"/>
    <w:rsid w:val="00AD214B"/>
    <w:rsid w:val="00AD257E"/>
    <w:rsid w:val="00AD60A7"/>
    <w:rsid w:val="00AE06F0"/>
    <w:rsid w:val="00AE0CAA"/>
    <w:rsid w:val="00AE1D24"/>
    <w:rsid w:val="00AE209C"/>
    <w:rsid w:val="00AE2859"/>
    <w:rsid w:val="00AE318E"/>
    <w:rsid w:val="00AE3DFE"/>
    <w:rsid w:val="00AE5035"/>
    <w:rsid w:val="00AE53BF"/>
    <w:rsid w:val="00AE5CE9"/>
    <w:rsid w:val="00AF36E9"/>
    <w:rsid w:val="00AF3AC4"/>
    <w:rsid w:val="00AF3D9F"/>
    <w:rsid w:val="00B00669"/>
    <w:rsid w:val="00B0362F"/>
    <w:rsid w:val="00B05680"/>
    <w:rsid w:val="00B10CD0"/>
    <w:rsid w:val="00B10DAE"/>
    <w:rsid w:val="00B11005"/>
    <w:rsid w:val="00B117DD"/>
    <w:rsid w:val="00B1184C"/>
    <w:rsid w:val="00B12119"/>
    <w:rsid w:val="00B1333E"/>
    <w:rsid w:val="00B1564F"/>
    <w:rsid w:val="00B17DA6"/>
    <w:rsid w:val="00B20BF7"/>
    <w:rsid w:val="00B247E0"/>
    <w:rsid w:val="00B24F14"/>
    <w:rsid w:val="00B30234"/>
    <w:rsid w:val="00B3118F"/>
    <w:rsid w:val="00B33691"/>
    <w:rsid w:val="00B37C87"/>
    <w:rsid w:val="00B41953"/>
    <w:rsid w:val="00B42EB4"/>
    <w:rsid w:val="00B4489F"/>
    <w:rsid w:val="00B46A93"/>
    <w:rsid w:val="00B52B96"/>
    <w:rsid w:val="00B53860"/>
    <w:rsid w:val="00B55709"/>
    <w:rsid w:val="00B5600D"/>
    <w:rsid w:val="00B57B64"/>
    <w:rsid w:val="00B63E22"/>
    <w:rsid w:val="00B65F5F"/>
    <w:rsid w:val="00B6793F"/>
    <w:rsid w:val="00B715FA"/>
    <w:rsid w:val="00B71753"/>
    <w:rsid w:val="00B71C91"/>
    <w:rsid w:val="00B71DF2"/>
    <w:rsid w:val="00B72F64"/>
    <w:rsid w:val="00B74525"/>
    <w:rsid w:val="00B76C4B"/>
    <w:rsid w:val="00B80262"/>
    <w:rsid w:val="00B802D8"/>
    <w:rsid w:val="00B80E6C"/>
    <w:rsid w:val="00B8137C"/>
    <w:rsid w:val="00B81D22"/>
    <w:rsid w:val="00B81F36"/>
    <w:rsid w:val="00B82D92"/>
    <w:rsid w:val="00B83055"/>
    <w:rsid w:val="00B85BBC"/>
    <w:rsid w:val="00B872D8"/>
    <w:rsid w:val="00B87802"/>
    <w:rsid w:val="00B92744"/>
    <w:rsid w:val="00B92CAE"/>
    <w:rsid w:val="00B93036"/>
    <w:rsid w:val="00B934A5"/>
    <w:rsid w:val="00B93D8F"/>
    <w:rsid w:val="00B94898"/>
    <w:rsid w:val="00B94C6B"/>
    <w:rsid w:val="00B95AB8"/>
    <w:rsid w:val="00B95AE8"/>
    <w:rsid w:val="00B9743E"/>
    <w:rsid w:val="00BA64F9"/>
    <w:rsid w:val="00BB198D"/>
    <w:rsid w:val="00BB2805"/>
    <w:rsid w:val="00BB3C6C"/>
    <w:rsid w:val="00BB459F"/>
    <w:rsid w:val="00BB64E2"/>
    <w:rsid w:val="00BB662A"/>
    <w:rsid w:val="00BB7D43"/>
    <w:rsid w:val="00BC0BFF"/>
    <w:rsid w:val="00BC280E"/>
    <w:rsid w:val="00BC2A7B"/>
    <w:rsid w:val="00BC2DB3"/>
    <w:rsid w:val="00BC4818"/>
    <w:rsid w:val="00BC54AB"/>
    <w:rsid w:val="00BC62CE"/>
    <w:rsid w:val="00BD22ED"/>
    <w:rsid w:val="00BD373C"/>
    <w:rsid w:val="00BD49EE"/>
    <w:rsid w:val="00BD674D"/>
    <w:rsid w:val="00BE236A"/>
    <w:rsid w:val="00BE2E0F"/>
    <w:rsid w:val="00BE3098"/>
    <w:rsid w:val="00BE331F"/>
    <w:rsid w:val="00BE4D36"/>
    <w:rsid w:val="00BF0045"/>
    <w:rsid w:val="00BF077D"/>
    <w:rsid w:val="00BF0AE9"/>
    <w:rsid w:val="00BF1108"/>
    <w:rsid w:val="00BF115B"/>
    <w:rsid w:val="00BF3304"/>
    <w:rsid w:val="00BF3546"/>
    <w:rsid w:val="00BF49D9"/>
    <w:rsid w:val="00BF5F00"/>
    <w:rsid w:val="00C00A0B"/>
    <w:rsid w:val="00C03B3A"/>
    <w:rsid w:val="00C03E85"/>
    <w:rsid w:val="00C045EB"/>
    <w:rsid w:val="00C07AD3"/>
    <w:rsid w:val="00C137A5"/>
    <w:rsid w:val="00C13898"/>
    <w:rsid w:val="00C13CBF"/>
    <w:rsid w:val="00C146FF"/>
    <w:rsid w:val="00C16203"/>
    <w:rsid w:val="00C1726F"/>
    <w:rsid w:val="00C17F76"/>
    <w:rsid w:val="00C21BB0"/>
    <w:rsid w:val="00C221C2"/>
    <w:rsid w:val="00C22ABD"/>
    <w:rsid w:val="00C248D4"/>
    <w:rsid w:val="00C26642"/>
    <w:rsid w:val="00C26F75"/>
    <w:rsid w:val="00C27124"/>
    <w:rsid w:val="00C30224"/>
    <w:rsid w:val="00C3116A"/>
    <w:rsid w:val="00C330C2"/>
    <w:rsid w:val="00C34D94"/>
    <w:rsid w:val="00C34E31"/>
    <w:rsid w:val="00C356E2"/>
    <w:rsid w:val="00C364ED"/>
    <w:rsid w:val="00C36DDD"/>
    <w:rsid w:val="00C40C2D"/>
    <w:rsid w:val="00C41270"/>
    <w:rsid w:val="00C41F09"/>
    <w:rsid w:val="00C4239C"/>
    <w:rsid w:val="00C44848"/>
    <w:rsid w:val="00C45141"/>
    <w:rsid w:val="00C4517A"/>
    <w:rsid w:val="00C47171"/>
    <w:rsid w:val="00C47BAA"/>
    <w:rsid w:val="00C501B1"/>
    <w:rsid w:val="00C51462"/>
    <w:rsid w:val="00C51925"/>
    <w:rsid w:val="00C61319"/>
    <w:rsid w:val="00C61EBC"/>
    <w:rsid w:val="00C63615"/>
    <w:rsid w:val="00C66F0F"/>
    <w:rsid w:val="00C7131A"/>
    <w:rsid w:val="00C7223A"/>
    <w:rsid w:val="00C725D0"/>
    <w:rsid w:val="00C74017"/>
    <w:rsid w:val="00C7570A"/>
    <w:rsid w:val="00C7623F"/>
    <w:rsid w:val="00C76A61"/>
    <w:rsid w:val="00C76A99"/>
    <w:rsid w:val="00C806CE"/>
    <w:rsid w:val="00C80BFE"/>
    <w:rsid w:val="00C81604"/>
    <w:rsid w:val="00C82878"/>
    <w:rsid w:val="00C82DA7"/>
    <w:rsid w:val="00C8508C"/>
    <w:rsid w:val="00C852A8"/>
    <w:rsid w:val="00C854E9"/>
    <w:rsid w:val="00C863D7"/>
    <w:rsid w:val="00C87FD7"/>
    <w:rsid w:val="00C912CF"/>
    <w:rsid w:val="00C922E3"/>
    <w:rsid w:val="00C9324F"/>
    <w:rsid w:val="00C938C4"/>
    <w:rsid w:val="00C94BE6"/>
    <w:rsid w:val="00C95811"/>
    <w:rsid w:val="00C97005"/>
    <w:rsid w:val="00CA287E"/>
    <w:rsid w:val="00CA2EA5"/>
    <w:rsid w:val="00CA304A"/>
    <w:rsid w:val="00CA6AE8"/>
    <w:rsid w:val="00CA7561"/>
    <w:rsid w:val="00CA7D39"/>
    <w:rsid w:val="00CB06D4"/>
    <w:rsid w:val="00CB186A"/>
    <w:rsid w:val="00CB1F14"/>
    <w:rsid w:val="00CB2560"/>
    <w:rsid w:val="00CB46B0"/>
    <w:rsid w:val="00CB4996"/>
    <w:rsid w:val="00CB4BD6"/>
    <w:rsid w:val="00CB771C"/>
    <w:rsid w:val="00CC52A6"/>
    <w:rsid w:val="00CC7490"/>
    <w:rsid w:val="00CC7551"/>
    <w:rsid w:val="00CD0A10"/>
    <w:rsid w:val="00CD169B"/>
    <w:rsid w:val="00CD2E5F"/>
    <w:rsid w:val="00CD3D34"/>
    <w:rsid w:val="00CD45B1"/>
    <w:rsid w:val="00CD503F"/>
    <w:rsid w:val="00CD510F"/>
    <w:rsid w:val="00CD5BEA"/>
    <w:rsid w:val="00CD5F09"/>
    <w:rsid w:val="00CD656A"/>
    <w:rsid w:val="00CD6B28"/>
    <w:rsid w:val="00CD762D"/>
    <w:rsid w:val="00CE02D6"/>
    <w:rsid w:val="00CE18DE"/>
    <w:rsid w:val="00CE3514"/>
    <w:rsid w:val="00CE6A66"/>
    <w:rsid w:val="00CF1199"/>
    <w:rsid w:val="00CF2262"/>
    <w:rsid w:val="00CF3F87"/>
    <w:rsid w:val="00CF5540"/>
    <w:rsid w:val="00CF5E91"/>
    <w:rsid w:val="00CF7C6F"/>
    <w:rsid w:val="00D01404"/>
    <w:rsid w:val="00D01D4D"/>
    <w:rsid w:val="00D0256F"/>
    <w:rsid w:val="00D0387E"/>
    <w:rsid w:val="00D048BB"/>
    <w:rsid w:val="00D05517"/>
    <w:rsid w:val="00D0635F"/>
    <w:rsid w:val="00D06FE7"/>
    <w:rsid w:val="00D0717C"/>
    <w:rsid w:val="00D1009C"/>
    <w:rsid w:val="00D1079D"/>
    <w:rsid w:val="00D10F6B"/>
    <w:rsid w:val="00D12C3E"/>
    <w:rsid w:val="00D140D9"/>
    <w:rsid w:val="00D1428E"/>
    <w:rsid w:val="00D14AED"/>
    <w:rsid w:val="00D16FEB"/>
    <w:rsid w:val="00D17E81"/>
    <w:rsid w:val="00D20B12"/>
    <w:rsid w:val="00D20CBE"/>
    <w:rsid w:val="00D216C8"/>
    <w:rsid w:val="00D22710"/>
    <w:rsid w:val="00D228B7"/>
    <w:rsid w:val="00D24362"/>
    <w:rsid w:val="00D24D10"/>
    <w:rsid w:val="00D25E68"/>
    <w:rsid w:val="00D27531"/>
    <w:rsid w:val="00D2763A"/>
    <w:rsid w:val="00D30843"/>
    <w:rsid w:val="00D318F8"/>
    <w:rsid w:val="00D3395E"/>
    <w:rsid w:val="00D34563"/>
    <w:rsid w:val="00D345EF"/>
    <w:rsid w:val="00D36576"/>
    <w:rsid w:val="00D4020D"/>
    <w:rsid w:val="00D418F8"/>
    <w:rsid w:val="00D42A46"/>
    <w:rsid w:val="00D42AF4"/>
    <w:rsid w:val="00D42D89"/>
    <w:rsid w:val="00D44A50"/>
    <w:rsid w:val="00D5001A"/>
    <w:rsid w:val="00D53955"/>
    <w:rsid w:val="00D53E32"/>
    <w:rsid w:val="00D546B8"/>
    <w:rsid w:val="00D56F59"/>
    <w:rsid w:val="00D57436"/>
    <w:rsid w:val="00D57B39"/>
    <w:rsid w:val="00D57F1D"/>
    <w:rsid w:val="00D6078D"/>
    <w:rsid w:val="00D60843"/>
    <w:rsid w:val="00D66768"/>
    <w:rsid w:val="00D71D4E"/>
    <w:rsid w:val="00D71F0C"/>
    <w:rsid w:val="00D7315A"/>
    <w:rsid w:val="00D751A9"/>
    <w:rsid w:val="00D77C40"/>
    <w:rsid w:val="00D77EBF"/>
    <w:rsid w:val="00D800E1"/>
    <w:rsid w:val="00D80314"/>
    <w:rsid w:val="00D813C9"/>
    <w:rsid w:val="00D8262C"/>
    <w:rsid w:val="00D8277B"/>
    <w:rsid w:val="00D82E8B"/>
    <w:rsid w:val="00D8326C"/>
    <w:rsid w:val="00D84C75"/>
    <w:rsid w:val="00D86176"/>
    <w:rsid w:val="00D86630"/>
    <w:rsid w:val="00D8691A"/>
    <w:rsid w:val="00D87441"/>
    <w:rsid w:val="00D90943"/>
    <w:rsid w:val="00D91256"/>
    <w:rsid w:val="00D92281"/>
    <w:rsid w:val="00D953B8"/>
    <w:rsid w:val="00D967B8"/>
    <w:rsid w:val="00D97989"/>
    <w:rsid w:val="00DA0A5C"/>
    <w:rsid w:val="00DA15D5"/>
    <w:rsid w:val="00DA27EE"/>
    <w:rsid w:val="00DA3A6B"/>
    <w:rsid w:val="00DA43B1"/>
    <w:rsid w:val="00DA458A"/>
    <w:rsid w:val="00DA4EC1"/>
    <w:rsid w:val="00DA5BBC"/>
    <w:rsid w:val="00DB0322"/>
    <w:rsid w:val="00DB0921"/>
    <w:rsid w:val="00DB4050"/>
    <w:rsid w:val="00DB6F19"/>
    <w:rsid w:val="00DB7142"/>
    <w:rsid w:val="00DC298D"/>
    <w:rsid w:val="00DC323E"/>
    <w:rsid w:val="00DC43B2"/>
    <w:rsid w:val="00DC6A4C"/>
    <w:rsid w:val="00DC7635"/>
    <w:rsid w:val="00DD0562"/>
    <w:rsid w:val="00DD0962"/>
    <w:rsid w:val="00DD0968"/>
    <w:rsid w:val="00DD152D"/>
    <w:rsid w:val="00DD1AF4"/>
    <w:rsid w:val="00DD308D"/>
    <w:rsid w:val="00DD318F"/>
    <w:rsid w:val="00DD57DE"/>
    <w:rsid w:val="00DD5B53"/>
    <w:rsid w:val="00DE50B0"/>
    <w:rsid w:val="00DE7512"/>
    <w:rsid w:val="00DE7625"/>
    <w:rsid w:val="00DF0706"/>
    <w:rsid w:val="00DF170D"/>
    <w:rsid w:val="00DF1EA3"/>
    <w:rsid w:val="00DF6EF9"/>
    <w:rsid w:val="00DF7E10"/>
    <w:rsid w:val="00E0307C"/>
    <w:rsid w:val="00E0343E"/>
    <w:rsid w:val="00E03C97"/>
    <w:rsid w:val="00E042D9"/>
    <w:rsid w:val="00E071AB"/>
    <w:rsid w:val="00E101E2"/>
    <w:rsid w:val="00E10443"/>
    <w:rsid w:val="00E11100"/>
    <w:rsid w:val="00E117E4"/>
    <w:rsid w:val="00E1191D"/>
    <w:rsid w:val="00E154F4"/>
    <w:rsid w:val="00E17A18"/>
    <w:rsid w:val="00E22171"/>
    <w:rsid w:val="00E22819"/>
    <w:rsid w:val="00E25567"/>
    <w:rsid w:val="00E27C51"/>
    <w:rsid w:val="00E30155"/>
    <w:rsid w:val="00E30886"/>
    <w:rsid w:val="00E30EFB"/>
    <w:rsid w:val="00E323B7"/>
    <w:rsid w:val="00E32A3B"/>
    <w:rsid w:val="00E36DD0"/>
    <w:rsid w:val="00E3732C"/>
    <w:rsid w:val="00E3762E"/>
    <w:rsid w:val="00E376A9"/>
    <w:rsid w:val="00E41264"/>
    <w:rsid w:val="00E41BD5"/>
    <w:rsid w:val="00E41E8B"/>
    <w:rsid w:val="00E4204B"/>
    <w:rsid w:val="00E42639"/>
    <w:rsid w:val="00E42D26"/>
    <w:rsid w:val="00E434BD"/>
    <w:rsid w:val="00E43661"/>
    <w:rsid w:val="00E44150"/>
    <w:rsid w:val="00E44D2F"/>
    <w:rsid w:val="00E462DD"/>
    <w:rsid w:val="00E46B82"/>
    <w:rsid w:val="00E51F3C"/>
    <w:rsid w:val="00E52194"/>
    <w:rsid w:val="00E5235E"/>
    <w:rsid w:val="00E52F13"/>
    <w:rsid w:val="00E54129"/>
    <w:rsid w:val="00E54DD5"/>
    <w:rsid w:val="00E56EF6"/>
    <w:rsid w:val="00E62078"/>
    <w:rsid w:val="00E620C4"/>
    <w:rsid w:val="00E623C5"/>
    <w:rsid w:val="00E62759"/>
    <w:rsid w:val="00E62D6E"/>
    <w:rsid w:val="00E64B2E"/>
    <w:rsid w:val="00E65AA0"/>
    <w:rsid w:val="00E67E2E"/>
    <w:rsid w:val="00E708F4"/>
    <w:rsid w:val="00E72DF4"/>
    <w:rsid w:val="00E73196"/>
    <w:rsid w:val="00E736D7"/>
    <w:rsid w:val="00E75580"/>
    <w:rsid w:val="00E76C4B"/>
    <w:rsid w:val="00E77197"/>
    <w:rsid w:val="00E8031F"/>
    <w:rsid w:val="00E828B6"/>
    <w:rsid w:val="00E856D2"/>
    <w:rsid w:val="00E86427"/>
    <w:rsid w:val="00E86889"/>
    <w:rsid w:val="00E93B0A"/>
    <w:rsid w:val="00E94E86"/>
    <w:rsid w:val="00E960A9"/>
    <w:rsid w:val="00EA04FC"/>
    <w:rsid w:val="00EA183D"/>
    <w:rsid w:val="00EA24FC"/>
    <w:rsid w:val="00EA2A2F"/>
    <w:rsid w:val="00EA2FA2"/>
    <w:rsid w:val="00EA45F0"/>
    <w:rsid w:val="00EA4F77"/>
    <w:rsid w:val="00EA7159"/>
    <w:rsid w:val="00EA758E"/>
    <w:rsid w:val="00EA766B"/>
    <w:rsid w:val="00EA7764"/>
    <w:rsid w:val="00EB36E0"/>
    <w:rsid w:val="00EB5310"/>
    <w:rsid w:val="00EB5581"/>
    <w:rsid w:val="00EB6CF3"/>
    <w:rsid w:val="00EB767C"/>
    <w:rsid w:val="00EC0654"/>
    <w:rsid w:val="00EC24F4"/>
    <w:rsid w:val="00EC322C"/>
    <w:rsid w:val="00EC3DBB"/>
    <w:rsid w:val="00EC446F"/>
    <w:rsid w:val="00EC50C7"/>
    <w:rsid w:val="00EC5534"/>
    <w:rsid w:val="00ED0E36"/>
    <w:rsid w:val="00ED22D0"/>
    <w:rsid w:val="00ED3775"/>
    <w:rsid w:val="00ED427E"/>
    <w:rsid w:val="00ED7C1C"/>
    <w:rsid w:val="00EE05E7"/>
    <w:rsid w:val="00EE08D6"/>
    <w:rsid w:val="00EE1ECF"/>
    <w:rsid w:val="00EE2ED4"/>
    <w:rsid w:val="00EE2F47"/>
    <w:rsid w:val="00EE4375"/>
    <w:rsid w:val="00EE64B1"/>
    <w:rsid w:val="00EE7105"/>
    <w:rsid w:val="00EF2514"/>
    <w:rsid w:val="00EF2E9F"/>
    <w:rsid w:val="00EF309B"/>
    <w:rsid w:val="00EF35D4"/>
    <w:rsid w:val="00EF4FB2"/>
    <w:rsid w:val="00F004B8"/>
    <w:rsid w:val="00F011CE"/>
    <w:rsid w:val="00F013DD"/>
    <w:rsid w:val="00F02D2D"/>
    <w:rsid w:val="00F02E3D"/>
    <w:rsid w:val="00F03642"/>
    <w:rsid w:val="00F06472"/>
    <w:rsid w:val="00F06FDB"/>
    <w:rsid w:val="00F118C4"/>
    <w:rsid w:val="00F11CA5"/>
    <w:rsid w:val="00F12BDE"/>
    <w:rsid w:val="00F13737"/>
    <w:rsid w:val="00F13FE4"/>
    <w:rsid w:val="00F158CE"/>
    <w:rsid w:val="00F1599B"/>
    <w:rsid w:val="00F16F86"/>
    <w:rsid w:val="00F17158"/>
    <w:rsid w:val="00F17F08"/>
    <w:rsid w:val="00F2034B"/>
    <w:rsid w:val="00F207C5"/>
    <w:rsid w:val="00F24787"/>
    <w:rsid w:val="00F26D45"/>
    <w:rsid w:val="00F270C0"/>
    <w:rsid w:val="00F31558"/>
    <w:rsid w:val="00F32370"/>
    <w:rsid w:val="00F36FAD"/>
    <w:rsid w:val="00F402CB"/>
    <w:rsid w:val="00F417B4"/>
    <w:rsid w:val="00F4330E"/>
    <w:rsid w:val="00F44709"/>
    <w:rsid w:val="00F4556B"/>
    <w:rsid w:val="00F464CD"/>
    <w:rsid w:val="00F47780"/>
    <w:rsid w:val="00F47D38"/>
    <w:rsid w:val="00F51167"/>
    <w:rsid w:val="00F51714"/>
    <w:rsid w:val="00F55141"/>
    <w:rsid w:val="00F55993"/>
    <w:rsid w:val="00F56A1E"/>
    <w:rsid w:val="00F57509"/>
    <w:rsid w:val="00F57821"/>
    <w:rsid w:val="00F6027A"/>
    <w:rsid w:val="00F602FC"/>
    <w:rsid w:val="00F613A9"/>
    <w:rsid w:val="00F6202A"/>
    <w:rsid w:val="00F71982"/>
    <w:rsid w:val="00F76E79"/>
    <w:rsid w:val="00F77E28"/>
    <w:rsid w:val="00F821FC"/>
    <w:rsid w:val="00F82524"/>
    <w:rsid w:val="00F84B35"/>
    <w:rsid w:val="00F84CA5"/>
    <w:rsid w:val="00F86500"/>
    <w:rsid w:val="00F931DF"/>
    <w:rsid w:val="00F9383D"/>
    <w:rsid w:val="00F93FE5"/>
    <w:rsid w:val="00F94B3A"/>
    <w:rsid w:val="00F957B5"/>
    <w:rsid w:val="00FA2050"/>
    <w:rsid w:val="00FA349D"/>
    <w:rsid w:val="00FA3D2F"/>
    <w:rsid w:val="00FB1710"/>
    <w:rsid w:val="00FB2ADD"/>
    <w:rsid w:val="00FB4A4C"/>
    <w:rsid w:val="00FB5530"/>
    <w:rsid w:val="00FB6F54"/>
    <w:rsid w:val="00FB7499"/>
    <w:rsid w:val="00FB7EC5"/>
    <w:rsid w:val="00FC0472"/>
    <w:rsid w:val="00FC0E30"/>
    <w:rsid w:val="00FC106E"/>
    <w:rsid w:val="00FC414B"/>
    <w:rsid w:val="00FC72AE"/>
    <w:rsid w:val="00FD1753"/>
    <w:rsid w:val="00FD5AAD"/>
    <w:rsid w:val="00FD6DDE"/>
    <w:rsid w:val="00FD752A"/>
    <w:rsid w:val="00FD7882"/>
    <w:rsid w:val="00FE0585"/>
    <w:rsid w:val="00FE0EEA"/>
    <w:rsid w:val="00FE15FA"/>
    <w:rsid w:val="00FE2DE4"/>
    <w:rsid w:val="00FE3199"/>
    <w:rsid w:val="00FE4821"/>
    <w:rsid w:val="00FE55CE"/>
    <w:rsid w:val="00FE6B2C"/>
    <w:rsid w:val="00FF10D1"/>
    <w:rsid w:val="00FF1E74"/>
    <w:rsid w:val="00FF2F11"/>
    <w:rsid w:val="00FF3305"/>
    <w:rsid w:val="00FF4361"/>
    <w:rsid w:val="00FF57DB"/>
    <w:rsid w:val="00FF649D"/>
    <w:rsid w:val="00FF684B"/>
    <w:rsid w:val="00FF7619"/>
    <w:rsid w:val="00FF7A14"/>
    <w:rsid w:val="00FF7C2F"/>
    <w:rsid w:val="01E4995A"/>
    <w:rsid w:val="0229E661"/>
    <w:rsid w:val="022D4F69"/>
    <w:rsid w:val="02BFAE5D"/>
    <w:rsid w:val="02F85F5B"/>
    <w:rsid w:val="0300A21F"/>
    <w:rsid w:val="031D462E"/>
    <w:rsid w:val="04442747"/>
    <w:rsid w:val="0452C099"/>
    <w:rsid w:val="047AEEEC"/>
    <w:rsid w:val="04A76DEB"/>
    <w:rsid w:val="04DDAC75"/>
    <w:rsid w:val="051106B9"/>
    <w:rsid w:val="0511EC6E"/>
    <w:rsid w:val="05296E77"/>
    <w:rsid w:val="05527C73"/>
    <w:rsid w:val="056A19B5"/>
    <w:rsid w:val="064BC181"/>
    <w:rsid w:val="066CE091"/>
    <w:rsid w:val="067970F8"/>
    <w:rsid w:val="06A56AF9"/>
    <w:rsid w:val="0722C5AA"/>
    <w:rsid w:val="07C46045"/>
    <w:rsid w:val="07D2C778"/>
    <w:rsid w:val="0829C100"/>
    <w:rsid w:val="0891E307"/>
    <w:rsid w:val="089EC1DC"/>
    <w:rsid w:val="08D06A94"/>
    <w:rsid w:val="090A3C01"/>
    <w:rsid w:val="0913FCE7"/>
    <w:rsid w:val="0951847A"/>
    <w:rsid w:val="0971BFD1"/>
    <w:rsid w:val="097B696C"/>
    <w:rsid w:val="0983B11D"/>
    <w:rsid w:val="09AAA27A"/>
    <w:rsid w:val="09CCC657"/>
    <w:rsid w:val="0A50F4BB"/>
    <w:rsid w:val="0A9A77EA"/>
    <w:rsid w:val="0B6C6093"/>
    <w:rsid w:val="0BB2FA38"/>
    <w:rsid w:val="0BB52332"/>
    <w:rsid w:val="0C07F7C4"/>
    <w:rsid w:val="0C5539D9"/>
    <w:rsid w:val="0CC216D6"/>
    <w:rsid w:val="0CDEE540"/>
    <w:rsid w:val="0CF48262"/>
    <w:rsid w:val="0D7C63F7"/>
    <w:rsid w:val="0D866961"/>
    <w:rsid w:val="0DA2E2DB"/>
    <w:rsid w:val="0E1EA5E0"/>
    <w:rsid w:val="0E296284"/>
    <w:rsid w:val="0E3B7FFB"/>
    <w:rsid w:val="0EB738A0"/>
    <w:rsid w:val="0EC7B7B7"/>
    <w:rsid w:val="0ECD67D8"/>
    <w:rsid w:val="0F2FEA3F"/>
    <w:rsid w:val="0F604960"/>
    <w:rsid w:val="10609453"/>
    <w:rsid w:val="107A6F89"/>
    <w:rsid w:val="10BA90B2"/>
    <w:rsid w:val="10E8C595"/>
    <w:rsid w:val="110A83E9"/>
    <w:rsid w:val="111340F3"/>
    <w:rsid w:val="11E71108"/>
    <w:rsid w:val="122A2E21"/>
    <w:rsid w:val="1244019A"/>
    <w:rsid w:val="127A080F"/>
    <w:rsid w:val="13220236"/>
    <w:rsid w:val="1329EFBC"/>
    <w:rsid w:val="137BF82D"/>
    <w:rsid w:val="142A0A2B"/>
    <w:rsid w:val="142EED86"/>
    <w:rsid w:val="14AACE0B"/>
    <w:rsid w:val="14C5C01D"/>
    <w:rsid w:val="14D084E7"/>
    <w:rsid w:val="14E0264A"/>
    <w:rsid w:val="14F1951C"/>
    <w:rsid w:val="154CD982"/>
    <w:rsid w:val="15752E03"/>
    <w:rsid w:val="15E0EAAC"/>
    <w:rsid w:val="15E4CF75"/>
    <w:rsid w:val="161B7A3E"/>
    <w:rsid w:val="161F3A19"/>
    <w:rsid w:val="16352E6C"/>
    <w:rsid w:val="164A35B4"/>
    <w:rsid w:val="1661C254"/>
    <w:rsid w:val="16EEE966"/>
    <w:rsid w:val="17693AC6"/>
    <w:rsid w:val="1772E346"/>
    <w:rsid w:val="177F5D4F"/>
    <w:rsid w:val="17F57359"/>
    <w:rsid w:val="17FAE1E6"/>
    <w:rsid w:val="1896E2A6"/>
    <w:rsid w:val="18B9DB94"/>
    <w:rsid w:val="1916B838"/>
    <w:rsid w:val="19A2660B"/>
    <w:rsid w:val="19CC34EC"/>
    <w:rsid w:val="1A66982A"/>
    <w:rsid w:val="1AC2A7D6"/>
    <w:rsid w:val="1ADE8AB6"/>
    <w:rsid w:val="1B0DA2C1"/>
    <w:rsid w:val="1B332997"/>
    <w:rsid w:val="1B3501A1"/>
    <w:rsid w:val="1B5DC2B7"/>
    <w:rsid w:val="1BE8BE70"/>
    <w:rsid w:val="1C07870C"/>
    <w:rsid w:val="1C39DF13"/>
    <w:rsid w:val="1C859915"/>
    <w:rsid w:val="1CB3BA55"/>
    <w:rsid w:val="1CEF6F16"/>
    <w:rsid w:val="1CFD94C6"/>
    <w:rsid w:val="1D4C5329"/>
    <w:rsid w:val="1D6EA5FF"/>
    <w:rsid w:val="1DAD28EE"/>
    <w:rsid w:val="1E0534EC"/>
    <w:rsid w:val="1E07FCBF"/>
    <w:rsid w:val="1E46F4EB"/>
    <w:rsid w:val="1ED2D8DC"/>
    <w:rsid w:val="1ED80BCC"/>
    <w:rsid w:val="1EDCA272"/>
    <w:rsid w:val="1EE52192"/>
    <w:rsid w:val="1F0F4F08"/>
    <w:rsid w:val="1F6B66B2"/>
    <w:rsid w:val="1FB1E014"/>
    <w:rsid w:val="1FD5F7CE"/>
    <w:rsid w:val="1FDA33B9"/>
    <w:rsid w:val="1FE8D1E1"/>
    <w:rsid w:val="20519C5D"/>
    <w:rsid w:val="20757ECC"/>
    <w:rsid w:val="20C47E09"/>
    <w:rsid w:val="210DE4E5"/>
    <w:rsid w:val="212CF283"/>
    <w:rsid w:val="2317BBD7"/>
    <w:rsid w:val="23228F16"/>
    <w:rsid w:val="2358344B"/>
    <w:rsid w:val="23742E9F"/>
    <w:rsid w:val="23C7D9FE"/>
    <w:rsid w:val="23F80D19"/>
    <w:rsid w:val="242A35D2"/>
    <w:rsid w:val="250DC9BD"/>
    <w:rsid w:val="2517C159"/>
    <w:rsid w:val="25266FCE"/>
    <w:rsid w:val="25444108"/>
    <w:rsid w:val="2614B449"/>
    <w:rsid w:val="264162F3"/>
    <w:rsid w:val="267AF7E7"/>
    <w:rsid w:val="26BCA9AC"/>
    <w:rsid w:val="26C58B40"/>
    <w:rsid w:val="280B30EF"/>
    <w:rsid w:val="2813FBCE"/>
    <w:rsid w:val="2840A220"/>
    <w:rsid w:val="2859F516"/>
    <w:rsid w:val="2888AAE0"/>
    <w:rsid w:val="28A46519"/>
    <w:rsid w:val="28F0DA6C"/>
    <w:rsid w:val="29122E22"/>
    <w:rsid w:val="295C6D2F"/>
    <w:rsid w:val="299E1A33"/>
    <w:rsid w:val="29A9E315"/>
    <w:rsid w:val="29D92569"/>
    <w:rsid w:val="2A0FFA1B"/>
    <w:rsid w:val="2A247B41"/>
    <w:rsid w:val="2A5515CB"/>
    <w:rsid w:val="2A7A0058"/>
    <w:rsid w:val="2AAC58FB"/>
    <w:rsid w:val="2ADF64EF"/>
    <w:rsid w:val="2B04F5CA"/>
    <w:rsid w:val="2C248137"/>
    <w:rsid w:val="2C73B3DC"/>
    <w:rsid w:val="2C79FE2C"/>
    <w:rsid w:val="2CCBA4C6"/>
    <w:rsid w:val="2CD4BFC8"/>
    <w:rsid w:val="2D09A87F"/>
    <w:rsid w:val="2DE56137"/>
    <w:rsid w:val="2E118C77"/>
    <w:rsid w:val="2E262D5D"/>
    <w:rsid w:val="2E8AE589"/>
    <w:rsid w:val="2EA4659A"/>
    <w:rsid w:val="2EA8576B"/>
    <w:rsid w:val="2EBB5F89"/>
    <w:rsid w:val="2F12B2A1"/>
    <w:rsid w:val="2F337604"/>
    <w:rsid w:val="30222933"/>
    <w:rsid w:val="3022E76A"/>
    <w:rsid w:val="3093BCC5"/>
    <w:rsid w:val="3123C22A"/>
    <w:rsid w:val="312845C5"/>
    <w:rsid w:val="3139A41A"/>
    <w:rsid w:val="3154AFE5"/>
    <w:rsid w:val="31A0295B"/>
    <w:rsid w:val="32206F83"/>
    <w:rsid w:val="322CE161"/>
    <w:rsid w:val="325CA090"/>
    <w:rsid w:val="327DB578"/>
    <w:rsid w:val="3374CE17"/>
    <w:rsid w:val="3396FA1D"/>
    <w:rsid w:val="344BA339"/>
    <w:rsid w:val="34B4E1B8"/>
    <w:rsid w:val="34BDA9DA"/>
    <w:rsid w:val="34E5E550"/>
    <w:rsid w:val="34E81C6D"/>
    <w:rsid w:val="3503CDFD"/>
    <w:rsid w:val="35126D05"/>
    <w:rsid w:val="355A5F17"/>
    <w:rsid w:val="357FA4BD"/>
    <w:rsid w:val="35800627"/>
    <w:rsid w:val="35D5FD01"/>
    <w:rsid w:val="36590986"/>
    <w:rsid w:val="36FD2529"/>
    <w:rsid w:val="372DBAEA"/>
    <w:rsid w:val="37607D04"/>
    <w:rsid w:val="37819B05"/>
    <w:rsid w:val="37B9F92B"/>
    <w:rsid w:val="37C8DC88"/>
    <w:rsid w:val="37E29936"/>
    <w:rsid w:val="38189F72"/>
    <w:rsid w:val="381AC019"/>
    <w:rsid w:val="3839CD4E"/>
    <w:rsid w:val="385C359B"/>
    <w:rsid w:val="38C56554"/>
    <w:rsid w:val="392EDBC5"/>
    <w:rsid w:val="395E262B"/>
    <w:rsid w:val="3989AA13"/>
    <w:rsid w:val="39C5644B"/>
    <w:rsid w:val="39E0B419"/>
    <w:rsid w:val="3A4003F7"/>
    <w:rsid w:val="3A498027"/>
    <w:rsid w:val="3A5216E8"/>
    <w:rsid w:val="3AF08BC1"/>
    <w:rsid w:val="3B0C2AB7"/>
    <w:rsid w:val="3B418F4E"/>
    <w:rsid w:val="3B63700C"/>
    <w:rsid w:val="3BDE5CF2"/>
    <w:rsid w:val="3C03FB00"/>
    <w:rsid w:val="3C1D4C1A"/>
    <w:rsid w:val="3C203E3E"/>
    <w:rsid w:val="3C57FFF2"/>
    <w:rsid w:val="3CAAC32E"/>
    <w:rsid w:val="3CB7A53D"/>
    <w:rsid w:val="3CECC574"/>
    <w:rsid w:val="3D13D162"/>
    <w:rsid w:val="3D4CFC28"/>
    <w:rsid w:val="3D61FF6D"/>
    <w:rsid w:val="3E8BD854"/>
    <w:rsid w:val="3F24E8A1"/>
    <w:rsid w:val="3F2E8A93"/>
    <w:rsid w:val="3F71AD97"/>
    <w:rsid w:val="3F85851D"/>
    <w:rsid w:val="3F8845E1"/>
    <w:rsid w:val="3FAB3B22"/>
    <w:rsid w:val="3FCBB963"/>
    <w:rsid w:val="4001B7B2"/>
    <w:rsid w:val="400D48F8"/>
    <w:rsid w:val="401909E5"/>
    <w:rsid w:val="40881B61"/>
    <w:rsid w:val="409C6810"/>
    <w:rsid w:val="417B35E4"/>
    <w:rsid w:val="41A62785"/>
    <w:rsid w:val="41BB6AEA"/>
    <w:rsid w:val="41CF42F9"/>
    <w:rsid w:val="41E236D2"/>
    <w:rsid w:val="424D9E76"/>
    <w:rsid w:val="42507447"/>
    <w:rsid w:val="427830DB"/>
    <w:rsid w:val="42DB8551"/>
    <w:rsid w:val="4350AAA7"/>
    <w:rsid w:val="4389CF6E"/>
    <w:rsid w:val="440D57C2"/>
    <w:rsid w:val="441838D0"/>
    <w:rsid w:val="4446F5B0"/>
    <w:rsid w:val="4452B525"/>
    <w:rsid w:val="44D2B74C"/>
    <w:rsid w:val="45765B51"/>
    <w:rsid w:val="45E729E8"/>
    <w:rsid w:val="4606BEAF"/>
    <w:rsid w:val="4665AAA9"/>
    <w:rsid w:val="4674F85F"/>
    <w:rsid w:val="46CAF452"/>
    <w:rsid w:val="46CF399F"/>
    <w:rsid w:val="47372D69"/>
    <w:rsid w:val="47D1CB65"/>
    <w:rsid w:val="4870314B"/>
    <w:rsid w:val="492D2842"/>
    <w:rsid w:val="4A62BF59"/>
    <w:rsid w:val="4A635F84"/>
    <w:rsid w:val="4A77DECB"/>
    <w:rsid w:val="4A9B3D1F"/>
    <w:rsid w:val="4AAD4E18"/>
    <w:rsid w:val="4B96B441"/>
    <w:rsid w:val="4BC8B12F"/>
    <w:rsid w:val="4C13AF2C"/>
    <w:rsid w:val="4C4F7F7F"/>
    <w:rsid w:val="4C691F1D"/>
    <w:rsid w:val="4CAC6920"/>
    <w:rsid w:val="4CFAFFCC"/>
    <w:rsid w:val="4D1B6508"/>
    <w:rsid w:val="4D6B708A"/>
    <w:rsid w:val="4D9A1DD7"/>
    <w:rsid w:val="4DB1A121"/>
    <w:rsid w:val="4E89ED72"/>
    <w:rsid w:val="4ECAC093"/>
    <w:rsid w:val="4FA6C273"/>
    <w:rsid w:val="4FE901C5"/>
    <w:rsid w:val="4FFAEEF0"/>
    <w:rsid w:val="502AD509"/>
    <w:rsid w:val="505CDE51"/>
    <w:rsid w:val="508F78EC"/>
    <w:rsid w:val="50D79265"/>
    <w:rsid w:val="50F881C7"/>
    <w:rsid w:val="51143DE1"/>
    <w:rsid w:val="5132356A"/>
    <w:rsid w:val="5152A042"/>
    <w:rsid w:val="5270F6D7"/>
    <w:rsid w:val="5272AB71"/>
    <w:rsid w:val="5286586E"/>
    <w:rsid w:val="5292F938"/>
    <w:rsid w:val="52A30A3D"/>
    <w:rsid w:val="52C0877D"/>
    <w:rsid w:val="52DB1F80"/>
    <w:rsid w:val="5396592E"/>
    <w:rsid w:val="53966DCA"/>
    <w:rsid w:val="53AF87C6"/>
    <w:rsid w:val="545A742B"/>
    <w:rsid w:val="54A4BD20"/>
    <w:rsid w:val="55552D49"/>
    <w:rsid w:val="557E5661"/>
    <w:rsid w:val="565F32F7"/>
    <w:rsid w:val="57666BFC"/>
    <w:rsid w:val="57782E4C"/>
    <w:rsid w:val="57B30B5E"/>
    <w:rsid w:val="57E021D7"/>
    <w:rsid w:val="58D5D48B"/>
    <w:rsid w:val="58FCE320"/>
    <w:rsid w:val="593F8410"/>
    <w:rsid w:val="5960E0D9"/>
    <w:rsid w:val="59F9EA5C"/>
    <w:rsid w:val="5AA12887"/>
    <w:rsid w:val="5B0F7343"/>
    <w:rsid w:val="5B2C2248"/>
    <w:rsid w:val="5B508368"/>
    <w:rsid w:val="5B56333C"/>
    <w:rsid w:val="5B78F162"/>
    <w:rsid w:val="5BA4A16F"/>
    <w:rsid w:val="5BA4FD56"/>
    <w:rsid w:val="5BC5FF55"/>
    <w:rsid w:val="5C63DDA4"/>
    <w:rsid w:val="5CDB8553"/>
    <w:rsid w:val="5CE53F1C"/>
    <w:rsid w:val="5D15FB7F"/>
    <w:rsid w:val="5DCA693A"/>
    <w:rsid w:val="5E3A1CAE"/>
    <w:rsid w:val="5E8EC656"/>
    <w:rsid w:val="5F261C69"/>
    <w:rsid w:val="60692BE0"/>
    <w:rsid w:val="606AD237"/>
    <w:rsid w:val="607F221C"/>
    <w:rsid w:val="60CDB1DE"/>
    <w:rsid w:val="611D41C8"/>
    <w:rsid w:val="6158DC5C"/>
    <w:rsid w:val="618BA2E3"/>
    <w:rsid w:val="61BF7F30"/>
    <w:rsid w:val="6204FC41"/>
    <w:rsid w:val="62589CE8"/>
    <w:rsid w:val="62A890D0"/>
    <w:rsid w:val="62CC4D19"/>
    <w:rsid w:val="62DADEA9"/>
    <w:rsid w:val="637A221F"/>
    <w:rsid w:val="63B9F4FF"/>
    <w:rsid w:val="640C69EF"/>
    <w:rsid w:val="64188880"/>
    <w:rsid w:val="64665349"/>
    <w:rsid w:val="647E3286"/>
    <w:rsid w:val="64CE5359"/>
    <w:rsid w:val="64FF1C73"/>
    <w:rsid w:val="65D52656"/>
    <w:rsid w:val="65E02DBA"/>
    <w:rsid w:val="667380A3"/>
    <w:rsid w:val="6678BAB7"/>
    <w:rsid w:val="669B2138"/>
    <w:rsid w:val="66AC99DF"/>
    <w:rsid w:val="66BF0ADB"/>
    <w:rsid w:val="672E1E0A"/>
    <w:rsid w:val="674D8F5A"/>
    <w:rsid w:val="677FE455"/>
    <w:rsid w:val="67893970"/>
    <w:rsid w:val="67A07795"/>
    <w:rsid w:val="68681809"/>
    <w:rsid w:val="68731251"/>
    <w:rsid w:val="687C2B4B"/>
    <w:rsid w:val="688CC6E8"/>
    <w:rsid w:val="6896A71D"/>
    <w:rsid w:val="6941FD74"/>
    <w:rsid w:val="69845446"/>
    <w:rsid w:val="69ABF224"/>
    <w:rsid w:val="6A4F2BC4"/>
    <w:rsid w:val="6A6076E7"/>
    <w:rsid w:val="6AD5D4EB"/>
    <w:rsid w:val="6ADBD029"/>
    <w:rsid w:val="6B03D119"/>
    <w:rsid w:val="6B2B2049"/>
    <w:rsid w:val="6B5A2F55"/>
    <w:rsid w:val="6BABDE87"/>
    <w:rsid w:val="6BB420DA"/>
    <w:rsid w:val="6BC506E4"/>
    <w:rsid w:val="6C68091B"/>
    <w:rsid w:val="6C69C54B"/>
    <w:rsid w:val="6C8B9A0A"/>
    <w:rsid w:val="6CA69C1C"/>
    <w:rsid w:val="6CD61051"/>
    <w:rsid w:val="6CE20D78"/>
    <w:rsid w:val="6D6D5352"/>
    <w:rsid w:val="6DC0390E"/>
    <w:rsid w:val="6DDF08EC"/>
    <w:rsid w:val="6DE4E9D6"/>
    <w:rsid w:val="6E2D1B30"/>
    <w:rsid w:val="6E3D8AF4"/>
    <w:rsid w:val="6E802455"/>
    <w:rsid w:val="6E958C94"/>
    <w:rsid w:val="6EBEA609"/>
    <w:rsid w:val="6EF8F762"/>
    <w:rsid w:val="6F300B9C"/>
    <w:rsid w:val="6F406FA5"/>
    <w:rsid w:val="701CCAAE"/>
    <w:rsid w:val="703550F1"/>
    <w:rsid w:val="707A5FC3"/>
    <w:rsid w:val="707F4FAA"/>
    <w:rsid w:val="7098AFA9"/>
    <w:rsid w:val="70B38651"/>
    <w:rsid w:val="70C05706"/>
    <w:rsid w:val="70D1924C"/>
    <w:rsid w:val="70FE2C0A"/>
    <w:rsid w:val="7159EA40"/>
    <w:rsid w:val="7199FBC2"/>
    <w:rsid w:val="721B200B"/>
    <w:rsid w:val="724A0AB8"/>
    <w:rsid w:val="7309738B"/>
    <w:rsid w:val="73140CD8"/>
    <w:rsid w:val="7325027C"/>
    <w:rsid w:val="73AC7AD0"/>
    <w:rsid w:val="73BEDDF2"/>
    <w:rsid w:val="73F0EEFC"/>
    <w:rsid w:val="74309162"/>
    <w:rsid w:val="7458C540"/>
    <w:rsid w:val="748D1959"/>
    <w:rsid w:val="7552C0CD"/>
    <w:rsid w:val="75C98AF4"/>
    <w:rsid w:val="75EFF049"/>
    <w:rsid w:val="76235B64"/>
    <w:rsid w:val="76B23E26"/>
    <w:rsid w:val="76DE4891"/>
    <w:rsid w:val="77BC92AC"/>
    <w:rsid w:val="77F3A120"/>
    <w:rsid w:val="7858C177"/>
    <w:rsid w:val="78864FE0"/>
    <w:rsid w:val="788A6499"/>
    <w:rsid w:val="79129C2C"/>
    <w:rsid w:val="798E3B79"/>
    <w:rsid w:val="7998C79F"/>
    <w:rsid w:val="79A8813C"/>
    <w:rsid w:val="7A0CD0C9"/>
    <w:rsid w:val="7A0E04F8"/>
    <w:rsid w:val="7A5D8F3A"/>
    <w:rsid w:val="7A9EAFD9"/>
    <w:rsid w:val="7AFD2E57"/>
    <w:rsid w:val="7B19E1A9"/>
    <w:rsid w:val="7B4E11ED"/>
    <w:rsid w:val="7B941425"/>
    <w:rsid w:val="7B9FFCAE"/>
    <w:rsid w:val="7BA94799"/>
    <w:rsid w:val="7BCA21AD"/>
    <w:rsid w:val="7BE1B90F"/>
    <w:rsid w:val="7C793C99"/>
    <w:rsid w:val="7C9A6480"/>
    <w:rsid w:val="7D5183B6"/>
    <w:rsid w:val="7D5690E6"/>
    <w:rsid w:val="7D5D0043"/>
    <w:rsid w:val="7D888AD1"/>
    <w:rsid w:val="7D96B321"/>
    <w:rsid w:val="7DA27D9A"/>
    <w:rsid w:val="7DC302EA"/>
    <w:rsid w:val="7E146207"/>
    <w:rsid w:val="7E98D74B"/>
    <w:rsid w:val="7EEADFA7"/>
    <w:rsid w:val="7F0191F2"/>
    <w:rsid w:val="7F356498"/>
    <w:rsid w:val="7F3C53BD"/>
    <w:rsid w:val="7F4696B8"/>
    <w:rsid w:val="7F806CAC"/>
    <w:rsid w:val="7FAC2F77"/>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6D31D1CC-31A2-4816-B6F1-385856512C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3"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239C"/>
    <w:pPr>
      <w:spacing w:after="280" w:line="264" w:lineRule="auto"/>
    </w:pPr>
    <w:rPr>
      <w:sz w:val="20"/>
    </w:rPr>
  </w:style>
  <w:style w:type="paragraph" w:styleId="Overskrift1">
    <w:name w:val="heading 1"/>
    <w:basedOn w:val="Normal"/>
    <w:next w:val="Normal"/>
    <w:link w:val="Overskrift1Tegn"/>
    <w:uiPriority w:val="9"/>
    <w:qFormat/>
    <w:rsid w:val="00BC2DB3"/>
    <w:pPr>
      <w:keepNext/>
      <w:keepLines/>
      <w:numPr>
        <w:numId w:val="5"/>
      </w:numPr>
      <w:spacing w:after="120" w:line="240" w:lineRule="auto"/>
      <w:outlineLvl w:val="0"/>
    </w:pPr>
    <w:rPr>
      <w:rFonts w:ascii="Oslo Sans Office" w:eastAsia="Oslo Sans Office" w:hAnsi="Oslo Sans Office" w:cs="Oslo Sans Office"/>
      <w:b/>
      <w:bCs/>
      <w:caps/>
      <w:color w:val="FFC000"/>
      <w:kern w:val="32"/>
      <w:sz w:val="28"/>
      <w:szCs w:val="32"/>
      <w:lang w:eastAsia="nb-NO"/>
    </w:rPr>
  </w:style>
  <w:style w:type="paragraph" w:styleId="Overskrift2">
    <w:name w:val="heading 2"/>
    <w:basedOn w:val="Normal"/>
    <w:next w:val="Normal"/>
    <w:link w:val="Overskrift2Tegn"/>
    <w:uiPriority w:val="9"/>
    <w:qFormat/>
    <w:rsid w:val="00324682"/>
    <w:pPr>
      <w:keepNext/>
      <w:numPr>
        <w:ilvl w:val="1"/>
        <w:numId w:val="5"/>
      </w:numPr>
      <w:spacing w:before="240" w:after="60" w:line="240" w:lineRule="auto"/>
      <w:outlineLvl w:val="1"/>
    </w:pPr>
    <w:rPr>
      <w:rFonts w:ascii="Oslo Sans Office" w:eastAsia="Oslo Sans Office" w:hAnsi="Oslo Sans Office" w:cs="Oslo Sans Office"/>
      <w:b/>
      <w:bCs/>
      <w:iCs/>
      <w:sz w:val="22"/>
      <w:lang w:eastAsia="nb-NO"/>
    </w:rPr>
  </w:style>
  <w:style w:type="paragraph" w:styleId="Overskrift3">
    <w:name w:val="heading 3"/>
    <w:basedOn w:val="Normal"/>
    <w:next w:val="Normal"/>
    <w:link w:val="Overskrift3Tegn"/>
    <w:uiPriority w:val="3"/>
    <w:unhideWhenUsed/>
    <w:qFormat/>
    <w:rsid w:val="007576DB"/>
    <w:pPr>
      <w:keepNext/>
      <w:numPr>
        <w:ilvl w:val="2"/>
        <w:numId w:val="5"/>
      </w:numPr>
      <w:spacing w:before="240" w:after="60" w:line="240" w:lineRule="auto"/>
      <w:outlineLvl w:val="2"/>
    </w:pPr>
    <w:rPr>
      <w:rFonts w:ascii="Oslo Sans Office" w:eastAsia="Oslo Sans Office" w:hAnsi="Oslo Sans Office" w:cs="Oslo Sans Office"/>
      <w:b/>
      <w:bCs/>
      <w:sz w:val="22"/>
      <w:lang w:eastAsia="nb-NO"/>
    </w:rPr>
  </w:style>
  <w:style w:type="paragraph" w:styleId="Overskrift4">
    <w:name w:val="heading 4"/>
    <w:basedOn w:val="Normal"/>
    <w:next w:val="Normal"/>
    <w:link w:val="Overskrift4Tegn"/>
    <w:uiPriority w:val="9"/>
    <w:qFormat/>
    <w:rsid w:val="000D229D"/>
    <w:pPr>
      <w:keepNext/>
      <w:numPr>
        <w:ilvl w:val="3"/>
        <w:numId w:val="5"/>
      </w:numPr>
      <w:spacing w:after="0" w:line="240" w:lineRule="auto"/>
      <w:outlineLvl w:val="3"/>
    </w:pPr>
    <w:rPr>
      <w:rFonts w:ascii="Times New Roman" w:eastAsia="Times New Roman" w:hAnsi="Times New Roman" w:cs="Times New Roman"/>
      <w:b/>
      <w:bCs/>
      <w:sz w:val="24"/>
      <w:szCs w:val="24"/>
      <w:lang w:eastAsia="nb-NO"/>
    </w:rPr>
  </w:style>
  <w:style w:type="paragraph" w:styleId="Overskrift5">
    <w:name w:val="heading 5"/>
    <w:basedOn w:val="Normal"/>
    <w:next w:val="Normal"/>
    <w:link w:val="Overskrift5Tegn"/>
    <w:uiPriority w:val="9"/>
    <w:qFormat/>
    <w:rsid w:val="000D229D"/>
    <w:pPr>
      <w:numPr>
        <w:ilvl w:val="4"/>
        <w:numId w:val="5"/>
      </w:numPr>
      <w:spacing w:before="240" w:after="60" w:line="240" w:lineRule="auto"/>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
    <w:qFormat/>
    <w:rsid w:val="000D229D"/>
    <w:pPr>
      <w:numPr>
        <w:ilvl w:val="5"/>
        <w:numId w:val="5"/>
      </w:numPr>
      <w:spacing w:before="240" w:after="60" w:line="240" w:lineRule="auto"/>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
    <w:qFormat/>
    <w:rsid w:val="000D229D"/>
    <w:pPr>
      <w:numPr>
        <w:ilvl w:val="6"/>
        <w:numId w:val="5"/>
      </w:numPr>
      <w:spacing w:before="240" w:after="60" w:line="240" w:lineRule="auto"/>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
    <w:qFormat/>
    <w:rsid w:val="000D229D"/>
    <w:pPr>
      <w:numPr>
        <w:ilvl w:val="7"/>
        <w:numId w:val="5"/>
      </w:numPr>
      <w:spacing w:before="240" w:after="60" w:line="240" w:lineRule="auto"/>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
    <w:qFormat/>
    <w:rsid w:val="000D229D"/>
    <w:pPr>
      <w:numPr>
        <w:ilvl w:val="8"/>
        <w:numId w:val="5"/>
      </w:numPr>
      <w:spacing w:before="240" w:after="60" w:line="240" w:lineRule="auto"/>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BC2DB3"/>
    <w:rPr>
      <w:rFonts w:ascii="Oslo Sans Office" w:eastAsia="Oslo Sans Office" w:hAnsi="Oslo Sans Office" w:cs="Oslo Sans Office"/>
      <w:b/>
      <w:bCs/>
      <w:caps/>
      <w:color w:val="FFC000"/>
      <w:kern w:val="32"/>
      <w:sz w:val="28"/>
      <w:szCs w:val="32"/>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324682"/>
    <w:rPr>
      <w:rFonts w:ascii="Oslo Sans Office" w:eastAsia="Oslo Sans Office" w:hAnsi="Oslo Sans Office" w:cs="Oslo Sans Office"/>
      <w:b/>
      <w:bCs/>
      <w:iCs/>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3"/>
    <w:rsid w:val="007576DB"/>
    <w:rPr>
      <w:rFonts w:ascii="Oslo Sans Office" w:eastAsia="Oslo Sans Office" w:hAnsi="Oslo Sans Office" w:cs="Oslo Sans Office"/>
      <w:b/>
      <w:bCs/>
      <w:lang w:eastAsia="nb-NO"/>
    </w:rPr>
  </w:style>
  <w:style w:type="paragraph" w:styleId="INNH3">
    <w:name w:val="toc 3"/>
    <w:basedOn w:val="Normal"/>
    <w:next w:val="Normal"/>
    <w:autoRedefine/>
    <w:uiPriority w:val="39"/>
    <w:unhideWhenUsed/>
    <w:rsid w:val="007A3569"/>
    <w:pPr>
      <w:spacing w:after="100"/>
      <w:ind w:left="400"/>
    </w:pPr>
  </w:style>
  <w:style w:type="table" w:customStyle="1" w:styleId="Tabellrutenett1">
    <w:name w:val="Tabellrutenett1"/>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Overskrift4Tegn">
    <w:name w:val="Overskrift 4 Tegn"/>
    <w:basedOn w:val="Standardskriftforavsnitt"/>
    <w:link w:val="Overskrift4"/>
    <w:uiPriority w:val="9"/>
    <w:rsid w:val="000D229D"/>
    <w:rPr>
      <w:rFonts w:ascii="Times New Roman" w:eastAsia="Times New Roman" w:hAnsi="Times New Roman" w:cs="Times New Roman"/>
      <w:b/>
      <w:bCs/>
      <w:sz w:val="24"/>
      <w:szCs w:val="24"/>
      <w:lang w:eastAsia="nb-NO"/>
    </w:rPr>
  </w:style>
  <w:style w:type="character" w:customStyle="1" w:styleId="Overskrift5Tegn">
    <w:name w:val="Overskrift 5 Tegn"/>
    <w:basedOn w:val="Standardskriftforavsnitt"/>
    <w:link w:val="Overskrift5"/>
    <w:uiPriority w:val="9"/>
    <w:rsid w:val="000D229D"/>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uiPriority w:val="9"/>
    <w:rsid w:val="000D229D"/>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uiPriority w:val="9"/>
    <w:rsid w:val="000D229D"/>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uiPriority w:val="9"/>
    <w:rsid w:val="000D229D"/>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uiPriority w:val="9"/>
    <w:rsid w:val="000D229D"/>
    <w:rPr>
      <w:rFonts w:ascii="Arial" w:eastAsia="Times New Roman" w:hAnsi="Arial" w:cs="Arial"/>
      <w:lang w:eastAsia="nb-NO"/>
    </w:rPr>
  </w:style>
  <w:style w:type="table" w:customStyle="1" w:styleId="Tabellrutenett2">
    <w:name w:val="Tabellrutenett2"/>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eavsnitt">
    <w:name w:val="List Paragraph"/>
    <w:basedOn w:val="Normal"/>
    <w:uiPriority w:val="34"/>
    <w:qFormat/>
    <w:rsid w:val="00BC2DB3"/>
    <w:pPr>
      <w:ind w:left="720"/>
      <w:contextualSpacing/>
    </w:pPr>
  </w:style>
  <w:style w:type="numbering" w:customStyle="1" w:styleId="Stil1">
    <w:name w:val="Stil1"/>
    <w:uiPriority w:val="99"/>
    <w:rsid w:val="00BC2DB3"/>
    <w:pPr>
      <w:numPr>
        <w:numId w:val="6"/>
      </w:numPr>
    </w:pPr>
  </w:style>
  <w:style w:type="character" w:customStyle="1" w:styleId="normaltextrun">
    <w:name w:val="normaltextrun"/>
    <w:basedOn w:val="Standardskriftforavsnitt"/>
    <w:rsid w:val="00110D4A"/>
  </w:style>
  <w:style w:type="character" w:styleId="Ulstomtale">
    <w:name w:val="Unresolved Mention"/>
    <w:basedOn w:val="Standardskriftforavsnitt"/>
    <w:uiPriority w:val="99"/>
    <w:semiHidden/>
    <w:unhideWhenUsed/>
    <w:rsid w:val="009F2E33"/>
    <w:rPr>
      <w:color w:val="605E5C"/>
      <w:shd w:val="clear" w:color="auto" w:fill="E1DFDD"/>
    </w:rPr>
  </w:style>
  <w:style w:type="paragraph" w:styleId="Revisjon">
    <w:name w:val="Revision"/>
    <w:hidden/>
    <w:uiPriority w:val="99"/>
    <w:semiHidden/>
    <w:rsid w:val="00585B85"/>
    <w:pPr>
      <w:spacing w:after="0" w:line="240" w:lineRule="auto"/>
    </w:pPr>
    <w:rPr>
      <w:sz w:val="20"/>
    </w:rPr>
  </w:style>
  <w:style w:type="character" w:styleId="Omtale">
    <w:name w:val="Mention"/>
    <w:basedOn w:val="Standardskriftforavsnitt"/>
    <w:uiPriority w:val="99"/>
    <w:unhideWhenUsed/>
    <w:rsid w:val="00AC322B"/>
    <w:rPr>
      <w:color w:val="2B579A"/>
      <w:shd w:val="clear" w:color="auto" w:fill="E1DFDD"/>
    </w:rPr>
  </w:style>
  <w:style w:type="paragraph" w:styleId="Merknadstekst">
    <w:name w:val="annotation text"/>
    <w:basedOn w:val="Normal"/>
    <w:link w:val="MerknadstekstTegn"/>
    <w:uiPriority w:val="99"/>
    <w:semiHidden/>
    <w:unhideWhenUsed/>
    <w:pPr>
      <w:spacing w:line="240" w:lineRule="auto"/>
    </w:pPr>
    <w:rPr>
      <w:szCs w:val="20"/>
    </w:rPr>
  </w:style>
  <w:style w:type="character" w:customStyle="1" w:styleId="MerknadstekstTegn">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character" w:customStyle="1" w:styleId="CommentReference1">
    <w:name w:val="Comment Reference1"/>
    <w:uiPriority w:val="99"/>
    <w:semiHidden/>
    <w:rsid w:val="0076751E"/>
    <w:rPr>
      <w:sz w:val="16"/>
      <w:szCs w:val="16"/>
    </w:rPr>
  </w:style>
  <w:style w:type="paragraph" w:customStyle="1" w:styleId="CommentText1">
    <w:name w:val="Comment Text1"/>
    <w:basedOn w:val="Normal"/>
    <w:uiPriority w:val="99"/>
    <w:rsid w:val="0076751E"/>
    <w:pPr>
      <w:spacing w:after="0" w:line="240" w:lineRule="auto"/>
    </w:pPr>
    <w:rPr>
      <w:rFonts w:ascii="Times New Roman" w:eastAsia="Times New Roman" w:hAnsi="Times New Roman" w:cs="Times New Roman"/>
      <w:szCs w:val="20"/>
      <w:lang w:eastAsia="nb-NO"/>
    </w:rPr>
  </w:style>
  <w:style w:type="paragraph" w:styleId="NormalWeb">
    <w:name w:val="Normal (Web)"/>
    <w:basedOn w:val="Normal"/>
    <w:uiPriority w:val="99"/>
    <w:unhideWhenUsed/>
    <w:rsid w:val="00C61EBC"/>
    <w:rPr>
      <w:rFonts w:ascii="Times New Roman" w:hAnsi="Times New Roman" w:cs="Times New Roman"/>
      <w:sz w:val="24"/>
      <w:szCs w:val="24"/>
    </w:rPr>
  </w:style>
  <w:style w:type="paragraph" w:customStyle="1" w:styleId="Rdtforslag">
    <w:name w:val="Rødt forslag"/>
    <w:basedOn w:val="Normal"/>
    <w:uiPriority w:val="6"/>
    <w:qFormat/>
    <w:rsid w:val="002B0C99"/>
    <w:pPr>
      <w:spacing w:after="0" w:line="276" w:lineRule="auto"/>
    </w:pPr>
    <w:rPr>
      <w:rFonts w:ascii="Oslo Sans Office" w:hAnsi="Oslo Sans Office" w:cs="Times New Roman"/>
      <w:b/>
      <w:color w:val="FF0000"/>
    </w:rPr>
  </w:style>
  <w:style w:type="paragraph" w:customStyle="1" w:styleId="Veiledningstekst">
    <w:name w:val="Veiledningstekst"/>
    <w:basedOn w:val="Normal"/>
    <w:link w:val="VeiledningstekstTegn"/>
    <w:qFormat/>
    <w:rsid w:val="007C3FA5"/>
    <w:pPr>
      <w:spacing w:after="0" w:line="276" w:lineRule="auto"/>
    </w:pPr>
    <w:rPr>
      <w:rFonts w:ascii="Oslo Sans Office" w:eastAsia="Oslo Sans Office" w:hAnsi="Oslo Sans Office" w:cs="Oslo Sans Office"/>
      <w:i/>
      <w:iCs/>
      <w:color w:val="0070C0"/>
      <w:lang w:eastAsia="nb-NO"/>
    </w:rPr>
  </w:style>
  <w:style w:type="character" w:customStyle="1" w:styleId="VeiledningstekstTegn">
    <w:name w:val="Veiledningstekst Tegn"/>
    <w:basedOn w:val="Standardskriftforavsnitt"/>
    <w:link w:val="Veiledningstekst"/>
    <w:rsid w:val="007C3FA5"/>
    <w:rPr>
      <w:rFonts w:ascii="Oslo Sans Office" w:eastAsia="Oslo Sans Office" w:hAnsi="Oslo Sans Office" w:cs="Oslo Sans Office"/>
      <w:i/>
      <w:iCs/>
      <w:color w:val="0070C0"/>
      <w:sz w:val="20"/>
      <w:lang w:eastAsia="nb-NO"/>
    </w:rPr>
  </w:style>
  <w:style w:type="paragraph" w:customStyle="1" w:styleId="OsloSansStandard">
    <w:name w:val="Oslo Sans Standard"/>
    <w:basedOn w:val="Normal"/>
    <w:link w:val="OsloSansStandardTegn"/>
    <w:qFormat/>
    <w:rsid w:val="002C0753"/>
    <w:pPr>
      <w:spacing w:after="0" w:line="276" w:lineRule="auto"/>
    </w:pPr>
    <w:rPr>
      <w:lang w:eastAsia="nb-NO"/>
    </w:rPr>
  </w:style>
  <w:style w:type="character" w:customStyle="1" w:styleId="OsloSansStandardTegn">
    <w:name w:val="Oslo Sans Standard Tegn"/>
    <w:basedOn w:val="Standardskriftforavsnitt"/>
    <w:link w:val="OsloSansStandard"/>
    <w:rsid w:val="002C0753"/>
    <w:rPr>
      <w:sz w:val="20"/>
      <w:lang w:eastAsia="nb-NO"/>
    </w:rPr>
  </w:style>
  <w:style w:type="paragraph" w:customStyle="1" w:styleId="Bltekst">
    <w:name w:val="Blå tekst"/>
    <w:basedOn w:val="OsloSansStandard"/>
    <w:link w:val="BltekstTegn"/>
    <w:qFormat/>
    <w:rsid w:val="002C0753"/>
    <w:rPr>
      <w:color w:val="0070C0"/>
    </w:rPr>
  </w:style>
  <w:style w:type="character" w:customStyle="1" w:styleId="BltekstTegn">
    <w:name w:val="Blå tekst Tegn"/>
    <w:basedOn w:val="OsloSansStandardTegn"/>
    <w:link w:val="Bltekst"/>
    <w:rsid w:val="002C0753"/>
    <w:rPr>
      <w:color w:val="0070C0"/>
      <w:sz w:val="20"/>
      <w:lang w:eastAsia="nb-NO"/>
    </w:rPr>
  </w:style>
  <w:style w:type="paragraph" w:customStyle="1" w:styleId="paragraph">
    <w:name w:val="paragraph"/>
    <w:basedOn w:val="Normal"/>
    <w:rsid w:val="00EE4375"/>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eop">
    <w:name w:val="eop"/>
    <w:basedOn w:val="Standardskriftforavsnitt"/>
    <w:rsid w:val="00EE4375"/>
  </w:style>
  <w:style w:type="character" w:customStyle="1" w:styleId="cf01">
    <w:name w:val="cf01"/>
    <w:basedOn w:val="Standardskriftforavsnitt"/>
    <w:rsid w:val="00863A75"/>
    <w:rPr>
      <w:rFonts w:ascii="Segoe UI" w:hAnsi="Segoe UI" w:cs="Segoe UI" w:hint="default"/>
      <w:sz w:val="18"/>
      <w:szCs w:val="18"/>
    </w:rPr>
  </w:style>
  <w:style w:type="character" w:customStyle="1" w:styleId="CommentReference2">
    <w:name w:val="Comment Reference2"/>
    <w:basedOn w:val="Standardskriftforavsnitt"/>
    <w:uiPriority w:val="99"/>
    <w:semiHidden/>
    <w:unhideWhenUsed/>
    <w:rsid w:val="00433179"/>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7546725">
      <w:bodyDiv w:val="1"/>
      <w:marLeft w:val="0"/>
      <w:marRight w:val="0"/>
      <w:marTop w:val="0"/>
      <w:marBottom w:val="0"/>
      <w:divBdr>
        <w:top w:val="none" w:sz="0" w:space="0" w:color="auto"/>
        <w:left w:val="none" w:sz="0" w:space="0" w:color="auto"/>
        <w:bottom w:val="none" w:sz="0" w:space="0" w:color="auto"/>
        <w:right w:val="none" w:sz="0" w:space="0" w:color="auto"/>
      </w:divBdr>
      <w:divsChild>
        <w:div w:id="45880780">
          <w:marLeft w:val="0"/>
          <w:marRight w:val="0"/>
          <w:marTop w:val="0"/>
          <w:marBottom w:val="0"/>
          <w:divBdr>
            <w:top w:val="none" w:sz="0" w:space="0" w:color="auto"/>
            <w:left w:val="none" w:sz="0" w:space="0" w:color="auto"/>
            <w:bottom w:val="none" w:sz="0" w:space="0" w:color="auto"/>
            <w:right w:val="none" w:sz="0" w:space="0" w:color="auto"/>
          </w:divBdr>
        </w:div>
        <w:div w:id="1245842017">
          <w:marLeft w:val="0"/>
          <w:marRight w:val="0"/>
          <w:marTop w:val="0"/>
          <w:marBottom w:val="0"/>
          <w:divBdr>
            <w:top w:val="none" w:sz="0" w:space="0" w:color="auto"/>
            <w:left w:val="none" w:sz="0" w:space="0" w:color="auto"/>
            <w:bottom w:val="none" w:sz="0" w:space="0" w:color="auto"/>
            <w:right w:val="none" w:sz="0" w:space="0" w:color="auto"/>
          </w:divBdr>
        </w:div>
        <w:div w:id="1635401742">
          <w:marLeft w:val="0"/>
          <w:marRight w:val="0"/>
          <w:marTop w:val="0"/>
          <w:marBottom w:val="0"/>
          <w:divBdr>
            <w:top w:val="none" w:sz="0" w:space="0" w:color="auto"/>
            <w:left w:val="none" w:sz="0" w:space="0" w:color="auto"/>
            <w:bottom w:val="none" w:sz="0" w:space="0" w:color="auto"/>
            <w:right w:val="none" w:sz="0" w:space="0" w:color="auto"/>
          </w:divBdr>
        </w:div>
      </w:divsChild>
    </w:div>
    <w:div w:id="693074909">
      <w:bodyDiv w:val="1"/>
      <w:marLeft w:val="0"/>
      <w:marRight w:val="0"/>
      <w:marTop w:val="0"/>
      <w:marBottom w:val="0"/>
      <w:divBdr>
        <w:top w:val="none" w:sz="0" w:space="0" w:color="auto"/>
        <w:left w:val="none" w:sz="0" w:space="0" w:color="auto"/>
        <w:bottom w:val="none" w:sz="0" w:space="0" w:color="auto"/>
        <w:right w:val="none" w:sz="0" w:space="0" w:color="auto"/>
      </w:divBdr>
    </w:div>
    <w:div w:id="824249085">
      <w:bodyDiv w:val="1"/>
      <w:marLeft w:val="0"/>
      <w:marRight w:val="0"/>
      <w:marTop w:val="0"/>
      <w:marBottom w:val="0"/>
      <w:divBdr>
        <w:top w:val="none" w:sz="0" w:space="0" w:color="auto"/>
        <w:left w:val="none" w:sz="0" w:space="0" w:color="auto"/>
        <w:bottom w:val="none" w:sz="0" w:space="0" w:color="auto"/>
        <w:right w:val="none" w:sz="0" w:space="0" w:color="auto"/>
      </w:divBdr>
    </w:div>
    <w:div w:id="1166361210">
      <w:bodyDiv w:val="1"/>
      <w:marLeft w:val="0"/>
      <w:marRight w:val="0"/>
      <w:marTop w:val="0"/>
      <w:marBottom w:val="0"/>
      <w:divBdr>
        <w:top w:val="none" w:sz="0" w:space="0" w:color="auto"/>
        <w:left w:val="none" w:sz="0" w:space="0" w:color="auto"/>
        <w:bottom w:val="none" w:sz="0" w:space="0" w:color="auto"/>
        <w:right w:val="none" w:sz="0" w:space="0" w:color="auto"/>
      </w:divBdr>
      <w:divsChild>
        <w:div w:id="399376687">
          <w:marLeft w:val="0"/>
          <w:marRight w:val="0"/>
          <w:marTop w:val="0"/>
          <w:marBottom w:val="0"/>
          <w:divBdr>
            <w:top w:val="none" w:sz="0" w:space="0" w:color="auto"/>
            <w:left w:val="none" w:sz="0" w:space="0" w:color="auto"/>
            <w:bottom w:val="none" w:sz="0" w:space="0" w:color="auto"/>
            <w:right w:val="none" w:sz="0" w:space="0" w:color="auto"/>
          </w:divBdr>
        </w:div>
        <w:div w:id="1027873511">
          <w:marLeft w:val="0"/>
          <w:marRight w:val="0"/>
          <w:marTop w:val="0"/>
          <w:marBottom w:val="0"/>
          <w:divBdr>
            <w:top w:val="none" w:sz="0" w:space="0" w:color="auto"/>
            <w:left w:val="none" w:sz="0" w:space="0" w:color="auto"/>
            <w:bottom w:val="none" w:sz="0" w:space="0" w:color="auto"/>
            <w:right w:val="none" w:sz="0" w:space="0" w:color="auto"/>
          </w:divBdr>
        </w:div>
        <w:div w:id="2024747393">
          <w:marLeft w:val="0"/>
          <w:marRight w:val="0"/>
          <w:marTop w:val="0"/>
          <w:marBottom w:val="0"/>
          <w:divBdr>
            <w:top w:val="none" w:sz="0" w:space="0" w:color="auto"/>
            <w:left w:val="none" w:sz="0" w:space="0" w:color="auto"/>
            <w:bottom w:val="none" w:sz="0" w:space="0" w:color="auto"/>
            <w:right w:val="none" w:sz="0" w:space="0" w:color="auto"/>
          </w:divBdr>
        </w:div>
      </w:divsChild>
    </w:div>
    <w:div w:id="1916042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microsoft.com/office/2011/relationships/commentsExtended" Target="commentsExtended.xml"/><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microsoft.com/office/2018/08/relationships/commentsExtensible" Target="commentsExtensible.xm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6/09/relationships/commentsIds" Target="commentsIds.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2E1CB69E5199624F83B6B84D25276B1C" ma:contentTypeVersion="3" ma:contentTypeDescription="Opprett et nytt dokument." ma:contentTypeScope="" ma:versionID="4a44b0ed897f09148828b5ca40a49b46">
  <xsd:schema xmlns:xsd="http://www.w3.org/2001/XMLSchema" xmlns:xs="http://www.w3.org/2001/XMLSchema" xmlns:p="http://schemas.microsoft.com/office/2006/metadata/properties" xmlns:ns2="4cf84aee-1fe6-4938-89be-f5eca70f34bb" targetNamespace="http://schemas.microsoft.com/office/2006/metadata/properties" ma:root="true" ma:fieldsID="382ffa738eb12d88ed800c3bb393fab0" ns2:_="">
    <xsd:import namespace="4cf84aee-1fe6-4938-89be-f5eca70f34bb"/>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f84aee-1fe6-4938-89be-f5eca70f34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root>
</root>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36FAF63-E9A7-4582-A9C2-D4030480378D}">
  <ds:schemaRefs>
    <ds:schemaRef ds:uri="http://schemas.openxmlformats.org/officeDocument/2006/bibliography"/>
  </ds:schemaRefs>
</ds:datastoreItem>
</file>

<file path=customXml/itemProps2.xml><?xml version="1.0" encoding="utf-8"?>
<ds:datastoreItem xmlns:ds="http://schemas.openxmlformats.org/officeDocument/2006/customXml" ds:itemID="{FA80A208-EFA4-4B74-85A8-BB4CD59FE93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84E6CE5-ED32-4C0C-9236-CE7B636718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f84aee-1fe6-4938-89be-f5eca70f34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215B3F9D-7C55-4B05-AA89-9D0CB7CF082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96</TotalTime>
  <Pages>19</Pages>
  <Words>4348</Words>
  <Characters>23047</Characters>
  <Application>Microsoft Office Word</Application>
  <DocSecurity>0</DocSecurity>
  <Lines>192</Lines>
  <Paragraphs>54</Paragraphs>
  <ScaleCrop>false</ScaleCrop>
  <Company>Oslo kommune</Company>
  <LinksUpToDate>false</LinksUpToDate>
  <CharactersWithSpaces>27341</CharactersWithSpaces>
  <SharedDoc>false</SharedDoc>
  <HLinks>
    <vt:vector size="270" baseType="variant">
      <vt:variant>
        <vt:i4>1835059</vt:i4>
      </vt:variant>
      <vt:variant>
        <vt:i4>266</vt:i4>
      </vt:variant>
      <vt:variant>
        <vt:i4>0</vt:i4>
      </vt:variant>
      <vt:variant>
        <vt:i4>5</vt:i4>
      </vt:variant>
      <vt:variant>
        <vt:lpwstr/>
      </vt:variant>
      <vt:variant>
        <vt:lpwstr>_Toc228190087</vt:lpwstr>
      </vt:variant>
      <vt:variant>
        <vt:i4>1835059</vt:i4>
      </vt:variant>
      <vt:variant>
        <vt:i4>260</vt:i4>
      </vt:variant>
      <vt:variant>
        <vt:i4>0</vt:i4>
      </vt:variant>
      <vt:variant>
        <vt:i4>5</vt:i4>
      </vt:variant>
      <vt:variant>
        <vt:lpwstr/>
      </vt:variant>
      <vt:variant>
        <vt:lpwstr>_Toc228190086</vt:lpwstr>
      </vt:variant>
      <vt:variant>
        <vt:i4>1835059</vt:i4>
      </vt:variant>
      <vt:variant>
        <vt:i4>254</vt:i4>
      </vt:variant>
      <vt:variant>
        <vt:i4>0</vt:i4>
      </vt:variant>
      <vt:variant>
        <vt:i4>5</vt:i4>
      </vt:variant>
      <vt:variant>
        <vt:lpwstr/>
      </vt:variant>
      <vt:variant>
        <vt:lpwstr>_Toc228190085</vt:lpwstr>
      </vt:variant>
      <vt:variant>
        <vt:i4>1835059</vt:i4>
      </vt:variant>
      <vt:variant>
        <vt:i4>248</vt:i4>
      </vt:variant>
      <vt:variant>
        <vt:i4>0</vt:i4>
      </vt:variant>
      <vt:variant>
        <vt:i4>5</vt:i4>
      </vt:variant>
      <vt:variant>
        <vt:lpwstr/>
      </vt:variant>
      <vt:variant>
        <vt:lpwstr>_Toc228190084</vt:lpwstr>
      </vt:variant>
      <vt:variant>
        <vt:i4>1835059</vt:i4>
      </vt:variant>
      <vt:variant>
        <vt:i4>242</vt:i4>
      </vt:variant>
      <vt:variant>
        <vt:i4>0</vt:i4>
      </vt:variant>
      <vt:variant>
        <vt:i4>5</vt:i4>
      </vt:variant>
      <vt:variant>
        <vt:lpwstr/>
      </vt:variant>
      <vt:variant>
        <vt:lpwstr>_Toc228190083</vt:lpwstr>
      </vt:variant>
      <vt:variant>
        <vt:i4>1835059</vt:i4>
      </vt:variant>
      <vt:variant>
        <vt:i4>236</vt:i4>
      </vt:variant>
      <vt:variant>
        <vt:i4>0</vt:i4>
      </vt:variant>
      <vt:variant>
        <vt:i4>5</vt:i4>
      </vt:variant>
      <vt:variant>
        <vt:lpwstr/>
      </vt:variant>
      <vt:variant>
        <vt:lpwstr>_Toc228190082</vt:lpwstr>
      </vt:variant>
      <vt:variant>
        <vt:i4>1835059</vt:i4>
      </vt:variant>
      <vt:variant>
        <vt:i4>230</vt:i4>
      </vt:variant>
      <vt:variant>
        <vt:i4>0</vt:i4>
      </vt:variant>
      <vt:variant>
        <vt:i4>5</vt:i4>
      </vt:variant>
      <vt:variant>
        <vt:lpwstr/>
      </vt:variant>
      <vt:variant>
        <vt:lpwstr>_Toc228190081</vt:lpwstr>
      </vt:variant>
      <vt:variant>
        <vt:i4>1835059</vt:i4>
      </vt:variant>
      <vt:variant>
        <vt:i4>224</vt:i4>
      </vt:variant>
      <vt:variant>
        <vt:i4>0</vt:i4>
      </vt:variant>
      <vt:variant>
        <vt:i4>5</vt:i4>
      </vt:variant>
      <vt:variant>
        <vt:lpwstr/>
      </vt:variant>
      <vt:variant>
        <vt:lpwstr>_Toc228190080</vt:lpwstr>
      </vt:variant>
      <vt:variant>
        <vt:i4>1245235</vt:i4>
      </vt:variant>
      <vt:variant>
        <vt:i4>218</vt:i4>
      </vt:variant>
      <vt:variant>
        <vt:i4>0</vt:i4>
      </vt:variant>
      <vt:variant>
        <vt:i4>5</vt:i4>
      </vt:variant>
      <vt:variant>
        <vt:lpwstr/>
      </vt:variant>
      <vt:variant>
        <vt:lpwstr>_Toc228190079</vt:lpwstr>
      </vt:variant>
      <vt:variant>
        <vt:i4>1245235</vt:i4>
      </vt:variant>
      <vt:variant>
        <vt:i4>212</vt:i4>
      </vt:variant>
      <vt:variant>
        <vt:i4>0</vt:i4>
      </vt:variant>
      <vt:variant>
        <vt:i4>5</vt:i4>
      </vt:variant>
      <vt:variant>
        <vt:lpwstr/>
      </vt:variant>
      <vt:variant>
        <vt:lpwstr>_Toc228190078</vt:lpwstr>
      </vt:variant>
      <vt:variant>
        <vt:i4>1245235</vt:i4>
      </vt:variant>
      <vt:variant>
        <vt:i4>206</vt:i4>
      </vt:variant>
      <vt:variant>
        <vt:i4>0</vt:i4>
      </vt:variant>
      <vt:variant>
        <vt:i4>5</vt:i4>
      </vt:variant>
      <vt:variant>
        <vt:lpwstr/>
      </vt:variant>
      <vt:variant>
        <vt:lpwstr>_Toc228190077</vt:lpwstr>
      </vt:variant>
      <vt:variant>
        <vt:i4>1245235</vt:i4>
      </vt:variant>
      <vt:variant>
        <vt:i4>200</vt:i4>
      </vt:variant>
      <vt:variant>
        <vt:i4>0</vt:i4>
      </vt:variant>
      <vt:variant>
        <vt:i4>5</vt:i4>
      </vt:variant>
      <vt:variant>
        <vt:lpwstr/>
      </vt:variant>
      <vt:variant>
        <vt:lpwstr>_Toc228190076</vt:lpwstr>
      </vt:variant>
      <vt:variant>
        <vt:i4>1245235</vt:i4>
      </vt:variant>
      <vt:variant>
        <vt:i4>194</vt:i4>
      </vt:variant>
      <vt:variant>
        <vt:i4>0</vt:i4>
      </vt:variant>
      <vt:variant>
        <vt:i4>5</vt:i4>
      </vt:variant>
      <vt:variant>
        <vt:lpwstr/>
      </vt:variant>
      <vt:variant>
        <vt:lpwstr>_Toc228190075</vt:lpwstr>
      </vt:variant>
      <vt:variant>
        <vt:i4>1245235</vt:i4>
      </vt:variant>
      <vt:variant>
        <vt:i4>188</vt:i4>
      </vt:variant>
      <vt:variant>
        <vt:i4>0</vt:i4>
      </vt:variant>
      <vt:variant>
        <vt:i4>5</vt:i4>
      </vt:variant>
      <vt:variant>
        <vt:lpwstr/>
      </vt:variant>
      <vt:variant>
        <vt:lpwstr>_Toc228190074</vt:lpwstr>
      </vt:variant>
      <vt:variant>
        <vt:i4>1245235</vt:i4>
      </vt:variant>
      <vt:variant>
        <vt:i4>182</vt:i4>
      </vt:variant>
      <vt:variant>
        <vt:i4>0</vt:i4>
      </vt:variant>
      <vt:variant>
        <vt:i4>5</vt:i4>
      </vt:variant>
      <vt:variant>
        <vt:lpwstr/>
      </vt:variant>
      <vt:variant>
        <vt:lpwstr>_Toc228190073</vt:lpwstr>
      </vt:variant>
      <vt:variant>
        <vt:i4>1245235</vt:i4>
      </vt:variant>
      <vt:variant>
        <vt:i4>176</vt:i4>
      </vt:variant>
      <vt:variant>
        <vt:i4>0</vt:i4>
      </vt:variant>
      <vt:variant>
        <vt:i4>5</vt:i4>
      </vt:variant>
      <vt:variant>
        <vt:lpwstr/>
      </vt:variant>
      <vt:variant>
        <vt:lpwstr>_Toc228190072</vt:lpwstr>
      </vt:variant>
      <vt:variant>
        <vt:i4>1245235</vt:i4>
      </vt:variant>
      <vt:variant>
        <vt:i4>170</vt:i4>
      </vt:variant>
      <vt:variant>
        <vt:i4>0</vt:i4>
      </vt:variant>
      <vt:variant>
        <vt:i4>5</vt:i4>
      </vt:variant>
      <vt:variant>
        <vt:lpwstr/>
      </vt:variant>
      <vt:variant>
        <vt:lpwstr>_Toc228190071</vt:lpwstr>
      </vt:variant>
      <vt:variant>
        <vt:i4>1245235</vt:i4>
      </vt:variant>
      <vt:variant>
        <vt:i4>164</vt:i4>
      </vt:variant>
      <vt:variant>
        <vt:i4>0</vt:i4>
      </vt:variant>
      <vt:variant>
        <vt:i4>5</vt:i4>
      </vt:variant>
      <vt:variant>
        <vt:lpwstr/>
      </vt:variant>
      <vt:variant>
        <vt:lpwstr>_Toc228190070</vt:lpwstr>
      </vt:variant>
      <vt:variant>
        <vt:i4>1179699</vt:i4>
      </vt:variant>
      <vt:variant>
        <vt:i4>158</vt:i4>
      </vt:variant>
      <vt:variant>
        <vt:i4>0</vt:i4>
      </vt:variant>
      <vt:variant>
        <vt:i4>5</vt:i4>
      </vt:variant>
      <vt:variant>
        <vt:lpwstr/>
      </vt:variant>
      <vt:variant>
        <vt:lpwstr>_Toc228190069</vt:lpwstr>
      </vt:variant>
      <vt:variant>
        <vt:i4>1179699</vt:i4>
      </vt:variant>
      <vt:variant>
        <vt:i4>152</vt:i4>
      </vt:variant>
      <vt:variant>
        <vt:i4>0</vt:i4>
      </vt:variant>
      <vt:variant>
        <vt:i4>5</vt:i4>
      </vt:variant>
      <vt:variant>
        <vt:lpwstr/>
      </vt:variant>
      <vt:variant>
        <vt:lpwstr>_Toc228190068</vt:lpwstr>
      </vt:variant>
      <vt:variant>
        <vt:i4>1179699</vt:i4>
      </vt:variant>
      <vt:variant>
        <vt:i4>146</vt:i4>
      </vt:variant>
      <vt:variant>
        <vt:i4>0</vt:i4>
      </vt:variant>
      <vt:variant>
        <vt:i4>5</vt:i4>
      </vt:variant>
      <vt:variant>
        <vt:lpwstr/>
      </vt:variant>
      <vt:variant>
        <vt:lpwstr>_Toc228190067</vt:lpwstr>
      </vt:variant>
      <vt:variant>
        <vt:i4>1179699</vt:i4>
      </vt:variant>
      <vt:variant>
        <vt:i4>140</vt:i4>
      </vt:variant>
      <vt:variant>
        <vt:i4>0</vt:i4>
      </vt:variant>
      <vt:variant>
        <vt:i4>5</vt:i4>
      </vt:variant>
      <vt:variant>
        <vt:lpwstr/>
      </vt:variant>
      <vt:variant>
        <vt:lpwstr>_Toc228190066</vt:lpwstr>
      </vt:variant>
      <vt:variant>
        <vt:i4>1179699</vt:i4>
      </vt:variant>
      <vt:variant>
        <vt:i4>134</vt:i4>
      </vt:variant>
      <vt:variant>
        <vt:i4>0</vt:i4>
      </vt:variant>
      <vt:variant>
        <vt:i4>5</vt:i4>
      </vt:variant>
      <vt:variant>
        <vt:lpwstr/>
      </vt:variant>
      <vt:variant>
        <vt:lpwstr>_Toc228190065</vt:lpwstr>
      </vt:variant>
      <vt:variant>
        <vt:i4>1179699</vt:i4>
      </vt:variant>
      <vt:variant>
        <vt:i4>128</vt:i4>
      </vt:variant>
      <vt:variant>
        <vt:i4>0</vt:i4>
      </vt:variant>
      <vt:variant>
        <vt:i4>5</vt:i4>
      </vt:variant>
      <vt:variant>
        <vt:lpwstr/>
      </vt:variant>
      <vt:variant>
        <vt:lpwstr>_Toc228190064</vt:lpwstr>
      </vt:variant>
      <vt:variant>
        <vt:i4>1179699</vt:i4>
      </vt:variant>
      <vt:variant>
        <vt:i4>122</vt:i4>
      </vt:variant>
      <vt:variant>
        <vt:i4>0</vt:i4>
      </vt:variant>
      <vt:variant>
        <vt:i4>5</vt:i4>
      </vt:variant>
      <vt:variant>
        <vt:lpwstr/>
      </vt:variant>
      <vt:variant>
        <vt:lpwstr>_Toc228190063</vt:lpwstr>
      </vt:variant>
      <vt:variant>
        <vt:i4>1179699</vt:i4>
      </vt:variant>
      <vt:variant>
        <vt:i4>116</vt:i4>
      </vt:variant>
      <vt:variant>
        <vt:i4>0</vt:i4>
      </vt:variant>
      <vt:variant>
        <vt:i4>5</vt:i4>
      </vt:variant>
      <vt:variant>
        <vt:lpwstr/>
      </vt:variant>
      <vt:variant>
        <vt:lpwstr>_Toc228190062</vt:lpwstr>
      </vt:variant>
      <vt:variant>
        <vt:i4>1179699</vt:i4>
      </vt:variant>
      <vt:variant>
        <vt:i4>110</vt:i4>
      </vt:variant>
      <vt:variant>
        <vt:i4>0</vt:i4>
      </vt:variant>
      <vt:variant>
        <vt:i4>5</vt:i4>
      </vt:variant>
      <vt:variant>
        <vt:lpwstr/>
      </vt:variant>
      <vt:variant>
        <vt:lpwstr>_Toc228190061</vt:lpwstr>
      </vt:variant>
      <vt:variant>
        <vt:i4>1179699</vt:i4>
      </vt:variant>
      <vt:variant>
        <vt:i4>104</vt:i4>
      </vt:variant>
      <vt:variant>
        <vt:i4>0</vt:i4>
      </vt:variant>
      <vt:variant>
        <vt:i4>5</vt:i4>
      </vt:variant>
      <vt:variant>
        <vt:lpwstr/>
      </vt:variant>
      <vt:variant>
        <vt:lpwstr>_Toc228190060</vt:lpwstr>
      </vt:variant>
      <vt:variant>
        <vt:i4>1114163</vt:i4>
      </vt:variant>
      <vt:variant>
        <vt:i4>98</vt:i4>
      </vt:variant>
      <vt:variant>
        <vt:i4>0</vt:i4>
      </vt:variant>
      <vt:variant>
        <vt:i4>5</vt:i4>
      </vt:variant>
      <vt:variant>
        <vt:lpwstr/>
      </vt:variant>
      <vt:variant>
        <vt:lpwstr>_Toc228190059</vt:lpwstr>
      </vt:variant>
      <vt:variant>
        <vt:i4>1114163</vt:i4>
      </vt:variant>
      <vt:variant>
        <vt:i4>92</vt:i4>
      </vt:variant>
      <vt:variant>
        <vt:i4>0</vt:i4>
      </vt:variant>
      <vt:variant>
        <vt:i4>5</vt:i4>
      </vt:variant>
      <vt:variant>
        <vt:lpwstr/>
      </vt:variant>
      <vt:variant>
        <vt:lpwstr>_Toc228190058</vt:lpwstr>
      </vt:variant>
      <vt:variant>
        <vt:i4>1114163</vt:i4>
      </vt:variant>
      <vt:variant>
        <vt:i4>86</vt:i4>
      </vt:variant>
      <vt:variant>
        <vt:i4>0</vt:i4>
      </vt:variant>
      <vt:variant>
        <vt:i4>5</vt:i4>
      </vt:variant>
      <vt:variant>
        <vt:lpwstr/>
      </vt:variant>
      <vt:variant>
        <vt:lpwstr>_Toc228190057</vt:lpwstr>
      </vt:variant>
      <vt:variant>
        <vt:i4>1114163</vt:i4>
      </vt:variant>
      <vt:variant>
        <vt:i4>80</vt:i4>
      </vt:variant>
      <vt:variant>
        <vt:i4>0</vt:i4>
      </vt:variant>
      <vt:variant>
        <vt:i4>5</vt:i4>
      </vt:variant>
      <vt:variant>
        <vt:lpwstr/>
      </vt:variant>
      <vt:variant>
        <vt:lpwstr>_Toc228190056</vt:lpwstr>
      </vt:variant>
      <vt:variant>
        <vt:i4>1114163</vt:i4>
      </vt:variant>
      <vt:variant>
        <vt:i4>74</vt:i4>
      </vt:variant>
      <vt:variant>
        <vt:i4>0</vt:i4>
      </vt:variant>
      <vt:variant>
        <vt:i4>5</vt:i4>
      </vt:variant>
      <vt:variant>
        <vt:lpwstr/>
      </vt:variant>
      <vt:variant>
        <vt:lpwstr>_Toc228190055</vt:lpwstr>
      </vt:variant>
      <vt:variant>
        <vt:i4>1114163</vt:i4>
      </vt:variant>
      <vt:variant>
        <vt:i4>68</vt:i4>
      </vt:variant>
      <vt:variant>
        <vt:i4>0</vt:i4>
      </vt:variant>
      <vt:variant>
        <vt:i4>5</vt:i4>
      </vt:variant>
      <vt:variant>
        <vt:lpwstr/>
      </vt:variant>
      <vt:variant>
        <vt:lpwstr>_Toc228190054</vt:lpwstr>
      </vt:variant>
      <vt:variant>
        <vt:i4>1114163</vt:i4>
      </vt:variant>
      <vt:variant>
        <vt:i4>62</vt:i4>
      </vt:variant>
      <vt:variant>
        <vt:i4>0</vt:i4>
      </vt:variant>
      <vt:variant>
        <vt:i4>5</vt:i4>
      </vt:variant>
      <vt:variant>
        <vt:lpwstr/>
      </vt:variant>
      <vt:variant>
        <vt:lpwstr>_Toc228190053</vt:lpwstr>
      </vt:variant>
      <vt:variant>
        <vt:i4>1114163</vt:i4>
      </vt:variant>
      <vt:variant>
        <vt:i4>56</vt:i4>
      </vt:variant>
      <vt:variant>
        <vt:i4>0</vt:i4>
      </vt:variant>
      <vt:variant>
        <vt:i4>5</vt:i4>
      </vt:variant>
      <vt:variant>
        <vt:lpwstr/>
      </vt:variant>
      <vt:variant>
        <vt:lpwstr>_Toc228190052</vt:lpwstr>
      </vt:variant>
      <vt:variant>
        <vt:i4>1114163</vt:i4>
      </vt:variant>
      <vt:variant>
        <vt:i4>50</vt:i4>
      </vt:variant>
      <vt:variant>
        <vt:i4>0</vt:i4>
      </vt:variant>
      <vt:variant>
        <vt:i4>5</vt:i4>
      </vt:variant>
      <vt:variant>
        <vt:lpwstr/>
      </vt:variant>
      <vt:variant>
        <vt:lpwstr>_Toc228190051</vt:lpwstr>
      </vt:variant>
      <vt:variant>
        <vt:i4>1114163</vt:i4>
      </vt:variant>
      <vt:variant>
        <vt:i4>44</vt:i4>
      </vt:variant>
      <vt:variant>
        <vt:i4>0</vt:i4>
      </vt:variant>
      <vt:variant>
        <vt:i4>5</vt:i4>
      </vt:variant>
      <vt:variant>
        <vt:lpwstr/>
      </vt:variant>
      <vt:variant>
        <vt:lpwstr>_Toc228190050</vt:lpwstr>
      </vt:variant>
      <vt:variant>
        <vt:i4>1048627</vt:i4>
      </vt:variant>
      <vt:variant>
        <vt:i4>38</vt:i4>
      </vt:variant>
      <vt:variant>
        <vt:i4>0</vt:i4>
      </vt:variant>
      <vt:variant>
        <vt:i4>5</vt:i4>
      </vt:variant>
      <vt:variant>
        <vt:lpwstr/>
      </vt:variant>
      <vt:variant>
        <vt:lpwstr>_Toc228190049</vt:lpwstr>
      </vt:variant>
      <vt:variant>
        <vt:i4>1048627</vt:i4>
      </vt:variant>
      <vt:variant>
        <vt:i4>32</vt:i4>
      </vt:variant>
      <vt:variant>
        <vt:i4>0</vt:i4>
      </vt:variant>
      <vt:variant>
        <vt:i4>5</vt:i4>
      </vt:variant>
      <vt:variant>
        <vt:lpwstr/>
      </vt:variant>
      <vt:variant>
        <vt:lpwstr>_Toc228190048</vt:lpwstr>
      </vt:variant>
      <vt:variant>
        <vt:i4>1048627</vt:i4>
      </vt:variant>
      <vt:variant>
        <vt:i4>26</vt:i4>
      </vt:variant>
      <vt:variant>
        <vt:i4>0</vt:i4>
      </vt:variant>
      <vt:variant>
        <vt:i4>5</vt:i4>
      </vt:variant>
      <vt:variant>
        <vt:lpwstr/>
      </vt:variant>
      <vt:variant>
        <vt:lpwstr>_Toc228190047</vt:lpwstr>
      </vt:variant>
      <vt:variant>
        <vt:i4>1048627</vt:i4>
      </vt:variant>
      <vt:variant>
        <vt:i4>20</vt:i4>
      </vt:variant>
      <vt:variant>
        <vt:i4>0</vt:i4>
      </vt:variant>
      <vt:variant>
        <vt:i4>5</vt:i4>
      </vt:variant>
      <vt:variant>
        <vt:lpwstr/>
      </vt:variant>
      <vt:variant>
        <vt:lpwstr>_Toc228190046</vt:lpwstr>
      </vt:variant>
      <vt:variant>
        <vt:i4>1048627</vt:i4>
      </vt:variant>
      <vt:variant>
        <vt:i4>14</vt:i4>
      </vt:variant>
      <vt:variant>
        <vt:i4>0</vt:i4>
      </vt:variant>
      <vt:variant>
        <vt:i4>5</vt:i4>
      </vt:variant>
      <vt:variant>
        <vt:lpwstr/>
      </vt:variant>
      <vt:variant>
        <vt:lpwstr>_Toc228190045</vt:lpwstr>
      </vt:variant>
      <vt:variant>
        <vt:i4>1048627</vt:i4>
      </vt:variant>
      <vt:variant>
        <vt:i4>8</vt:i4>
      </vt:variant>
      <vt:variant>
        <vt:i4>0</vt:i4>
      </vt:variant>
      <vt:variant>
        <vt:i4>5</vt:i4>
      </vt:variant>
      <vt:variant>
        <vt:lpwstr/>
      </vt:variant>
      <vt:variant>
        <vt:lpwstr>_Toc228190044</vt:lpwstr>
      </vt:variant>
      <vt:variant>
        <vt:i4>1048627</vt:i4>
      </vt:variant>
      <vt:variant>
        <vt:i4>2</vt:i4>
      </vt:variant>
      <vt:variant>
        <vt:i4>0</vt:i4>
      </vt:variant>
      <vt:variant>
        <vt:i4>5</vt:i4>
      </vt:variant>
      <vt:variant>
        <vt:lpwstr/>
      </vt:variant>
      <vt:variant>
        <vt:lpwstr>_Toc228190043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Wivian Røgeberg</cp:lastModifiedBy>
  <cp:revision>333</cp:revision>
  <cp:lastPrinted>2026-03-12T03:31:00Z</cp:lastPrinted>
  <dcterms:created xsi:type="dcterms:W3CDTF">2026-05-13T12:47:00Z</dcterms:created>
  <dcterms:modified xsi:type="dcterms:W3CDTF">2026-06-26T07:51:00Z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0x0101002E1CB69E5199624F83B6B84D25276B1C</vt:lpwstr>
  </property>
  <property fmtid="{D5CDD505-2E9C-101B-9397-08002B2CF9AE}" pid="11" name="MediaServiceImageTags">
    <vt:lpwstr/>
  </property>
  <property fmtid="{D5CDD505-2E9C-101B-9397-08002B2CF9AE}" pid="12" name="_ExtendedDescription">
    <vt:lpwstr/>
  </property>
</Properties>
</file>