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006774AD" w14:textId="2E09B0F4" w:rsidR="00A85872" w:rsidRDefault="00C76ACD" w:rsidP="008C6F9F">
      <w:r w:rsidRPr="00C76ACD">
        <w:rPr>
          <w:rFonts w:asciiTheme="majorHAnsi" w:eastAsiaTheme="majorEastAsia" w:hAnsiTheme="majorHAnsi" w:cstheme="majorBidi"/>
          <w:b/>
          <w:sz w:val="32"/>
          <w:szCs w:val="32"/>
        </w:rPr>
        <w:t xml:space="preserve">2026/85514 </w:t>
      </w:r>
      <w:proofErr w:type="spellStart"/>
      <w:r w:rsidRPr="00C76ACD">
        <w:rPr>
          <w:rFonts w:asciiTheme="majorHAnsi" w:eastAsiaTheme="majorEastAsia" w:hAnsiTheme="majorHAnsi" w:cstheme="majorBidi"/>
          <w:b/>
          <w:sz w:val="32"/>
          <w:szCs w:val="32"/>
        </w:rPr>
        <w:t>Eventtjenester</w:t>
      </w:r>
      <w:proofErr w:type="spellEnd"/>
      <w:r w:rsidRPr="00C76ACD">
        <w:rPr>
          <w:rFonts w:asciiTheme="majorHAnsi" w:eastAsiaTheme="majorEastAsia" w:hAnsiTheme="majorHAnsi" w:cstheme="majorBidi"/>
          <w:b/>
          <w:sz w:val="32"/>
          <w:szCs w:val="32"/>
        </w:rPr>
        <w:t xml:space="preserve"> - planlegging og produksjon av arrangementer til Helse Fonna HF</w:t>
      </w:r>
      <w:r w:rsidR="00A85872"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60F90F6A" w:rsidR="00A85872" w:rsidRDefault="00A85872" w:rsidP="008C6F9F">
      <w:r>
        <w:br/>
      </w:r>
      <w:r w:rsidRPr="009548BC">
        <w:t xml:space="preserve">Forpliktelseserklæringen er gitt til </w:t>
      </w:r>
      <w:r w:rsidR="00C76ACD" w:rsidRPr="009548BC">
        <w:t>Helse Fonna HF</w:t>
      </w:r>
      <w:r w:rsidRPr="009548BC">
        <w:t xml:space="preserve"> i anledning </w:t>
      </w:r>
      <w:r w:rsidR="00C76ACD" w:rsidRPr="009548BC">
        <w:t xml:space="preserve">anskaffelse av </w:t>
      </w:r>
      <w:proofErr w:type="spellStart"/>
      <w:r w:rsidR="00632F45">
        <w:t>e</w:t>
      </w:r>
      <w:r w:rsidR="00C76ACD" w:rsidRPr="009548BC">
        <w:t>venttjenester</w:t>
      </w:r>
      <w:proofErr w:type="spellEnd"/>
      <w:r w:rsidR="00C76ACD" w:rsidRPr="009548BC">
        <w:t xml:space="preserve"> - planlegging og produksjon av arrangementer</w:t>
      </w:r>
      <w:r w:rsidR="009548BC" w:rsidRPr="009548BC">
        <w:t>.</w:t>
      </w:r>
    </w:p>
    <w:p w14:paraId="31275993" w14:textId="74E3E154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>vil for kontr</w:t>
      </w:r>
      <w:r w:rsidRPr="009548BC">
        <w:t xml:space="preserve">akt om </w:t>
      </w:r>
      <w:proofErr w:type="spellStart"/>
      <w:r w:rsidR="009548BC" w:rsidRPr="009548BC">
        <w:t>e</w:t>
      </w:r>
      <w:r w:rsidR="009548BC" w:rsidRPr="009548BC">
        <w:t>venttjenester</w:t>
      </w:r>
      <w:proofErr w:type="spellEnd"/>
      <w:r w:rsidR="009548BC" w:rsidRPr="009548BC">
        <w:t xml:space="preserve"> - planlegging og produksjon av arrangementer til Helse Fonna HF</w:t>
      </w:r>
      <w:r w:rsidR="009548BC" w:rsidRPr="009548BC">
        <w:t xml:space="preserve"> </w:t>
      </w:r>
      <w:r w:rsidRPr="009548BC">
        <w:t xml:space="preserve">støtte </w:t>
      </w:r>
      <w:r>
        <w:t>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54895B6C" w14:textId="6ED2DD37" w:rsidR="000929EC" w:rsidRPr="0037175C" w:rsidRDefault="000929EC" w:rsidP="00632F45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78AD9E70" w14:textId="77777777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5B8CE" w14:textId="77777777" w:rsidR="008C689C" w:rsidRDefault="008C689C" w:rsidP="008A6B54">
      <w:pPr>
        <w:spacing w:after="0" w:line="240" w:lineRule="auto"/>
      </w:pPr>
      <w:r>
        <w:separator/>
      </w:r>
    </w:p>
  </w:endnote>
  <w:endnote w:type="continuationSeparator" w:id="0">
    <w:p w14:paraId="2D3B7B91" w14:textId="77777777" w:rsidR="008C689C" w:rsidRDefault="008C689C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9AAD8" w14:textId="77777777" w:rsidR="008C689C" w:rsidRDefault="008C689C" w:rsidP="008A6B54">
      <w:pPr>
        <w:spacing w:after="0" w:line="240" w:lineRule="auto"/>
      </w:pPr>
      <w:r>
        <w:separator/>
      </w:r>
    </w:p>
  </w:footnote>
  <w:footnote w:type="continuationSeparator" w:id="0">
    <w:p w14:paraId="28D15EA5" w14:textId="77777777" w:rsidR="008C689C" w:rsidRDefault="008C689C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1C27A30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C76ACD">
      <w:rPr>
        <w:sz w:val="18"/>
        <w:szCs w:val="18"/>
      </w:rPr>
      <w:t xml:space="preserve"> </w:t>
    </w:r>
    <w:r w:rsidR="00C76ACD" w:rsidRPr="00C76ACD">
      <w:rPr>
        <w:sz w:val="18"/>
        <w:szCs w:val="18"/>
      </w:rPr>
      <w:t>2026/85514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1B1451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32F45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C689C"/>
    <w:rsid w:val="008E76D7"/>
    <w:rsid w:val="008F2B11"/>
    <w:rsid w:val="00907B33"/>
    <w:rsid w:val="009548BC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76ACD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EE5DEE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1B1451"/>
    <w:rsid w:val="003F613D"/>
    <w:rsid w:val="00594A76"/>
    <w:rsid w:val="005D0AAA"/>
    <w:rsid w:val="006D2915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5A3F77066A64584E6A27D3625DE83" ma:contentTypeVersion="3" ma:contentTypeDescription="Create a new document." ma:contentTypeScope="" ma:versionID="1014e09e1d1bf656650e938b1a59e8fb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f368531a8ec787fec35ab561efa64cf7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859FB-F692-4FF6-BCDA-82A0733DE2B6}"/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12</TotalTime>
  <Pages>1</Pages>
  <Words>238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Maja Elisa Kobbelhuus</cp:lastModifiedBy>
  <cp:revision>5</cp:revision>
  <dcterms:created xsi:type="dcterms:W3CDTF">2025-05-21T06:52:00Z</dcterms:created>
  <dcterms:modified xsi:type="dcterms:W3CDTF">2026-06-18T23:41:00Z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0x0101001B65A3F77066A64584E6A27D3625DE83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  <property fmtid="{D5CDD505-2E9C-101B-9397-08002B2CF9AE}" pid="21" name="lda629c15bae4e91aa6c7e8cbbdfc8b6">
    <vt:lpwstr/>
  </property>
</Properties>
</file>