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1A1E" w14:textId="0589F454" w:rsidR="005D05D9" w:rsidRDefault="005D05D9" w:rsidP="007E6A34">
      <w:pPr>
        <w:pStyle w:val="Tittel"/>
      </w:pPr>
      <w:r>
        <w:t>Personvernerklæring</w:t>
      </w:r>
    </w:p>
    <w:p w14:paraId="755BE3B0" w14:textId="77777777" w:rsidR="005D05D9" w:rsidRDefault="005D05D9" w:rsidP="007E6A34"/>
    <w:p w14:paraId="613ABB44" w14:textId="77777777" w:rsidR="005D05D9" w:rsidRDefault="005D05D9" w:rsidP="007E6A34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14:paraId="252F01F0" w14:textId="77777777" w:rsidR="005D05D9" w:rsidRDefault="005D05D9" w:rsidP="007E6A34">
      <w:r>
        <w:t xml:space="preserve">Personopplysninger som behandles: </w:t>
      </w:r>
    </w:p>
    <w:p w14:paraId="176A0CB0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14:paraId="5A756DC3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14:paraId="6600CA06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14:paraId="47532F81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14:paraId="5D525435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Informasjon om IP-adresse og andre personopplysninger </w:t>
      </w:r>
      <w:proofErr w:type="gramStart"/>
      <w:r>
        <w:t>generert</w:t>
      </w:r>
      <w:proofErr w:type="gramEnd"/>
      <w:r>
        <w:t xml:space="preserve"> i forbindelse med signering av denne avtalen; </w:t>
      </w:r>
    </w:p>
    <w:p w14:paraId="3A75681F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</w:t>
      </w:r>
      <w:proofErr w:type="gramStart"/>
      <w:r>
        <w:t>potensielle</w:t>
      </w:r>
      <w:proofErr w:type="gramEnd"/>
      <w:r>
        <w:t xml:space="preserve"> fremtidige arbeider og relaterte forhold der Leverandørens representant(e)/ansatt(e) er nevnt ved navn.  </w:t>
      </w:r>
    </w:p>
    <w:p w14:paraId="45283232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Personopplysninger vil kunne innhentes direkte fra Leverandørens representant(er)/ansatt(e) eller Leverandøren. Kunden vil slette disse personopplysninger når formålet med behandlingen er oppnådd.  </w:t>
      </w:r>
    </w:p>
    <w:p w14:paraId="321A8633" w14:textId="77777777" w:rsidR="005D05D9" w:rsidRDefault="005D05D9" w:rsidP="007E6A34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14:paraId="3E9B2ACB" w14:textId="77777777" w:rsidR="005D05D9" w:rsidRDefault="005D05D9" w:rsidP="007E6A34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14:paraId="61C58689" w14:textId="77777777" w:rsidR="005D05D9" w:rsidRDefault="005D05D9" w:rsidP="007E6A34">
      <w:r>
        <w:t xml:space="preserve">Leverandørens representant(er) eller ansatt(e) har rett til å: </w:t>
      </w:r>
    </w:p>
    <w:p w14:paraId="71C718F9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14:paraId="7E15F52D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14:paraId="2B6BAEC5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14:paraId="5D1C72F0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14:paraId="277243F2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14:paraId="65A55DD3" w14:textId="77777777" w:rsidR="005D05D9" w:rsidRDefault="005D05D9" w:rsidP="007E6A34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14:paraId="1D15C598" w14:textId="7ED766E4" w:rsidR="00512B3B" w:rsidRPr="00512B3B" w:rsidRDefault="005D05D9" w:rsidP="008F2B11">
      <w:r>
        <w:t>Dersom Leverandørens representant(er) eller ansatt(e) mener at behandlingen er i strid med personvernlovgivningen, kan dette klages inn til Datatilsynet.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E9FB0" w14:textId="77777777" w:rsidR="006F0912" w:rsidRDefault="006F0912" w:rsidP="008A6B54">
      <w:pPr>
        <w:spacing w:after="0" w:line="240" w:lineRule="auto"/>
      </w:pPr>
      <w:r>
        <w:separator/>
      </w:r>
    </w:p>
  </w:endnote>
  <w:endnote w:type="continuationSeparator" w:id="0">
    <w:p w14:paraId="7153DAE6" w14:textId="77777777" w:rsidR="006F0912" w:rsidRDefault="006F091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66EBE9B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DA87B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49518F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CBB0B28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371E27B" w14:textId="7D110506" w:rsidR="0001190D" w:rsidRPr="00BD5AA6" w:rsidRDefault="005D05D9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Bilag X – Personvernerklæring, versjon 07-2023</w:t>
          </w:r>
        </w:p>
      </w:tc>
      <w:tc>
        <w:tcPr>
          <w:tcW w:w="2500" w:type="pct"/>
          <w:shd w:val="clear" w:color="auto" w:fill="auto"/>
        </w:tcPr>
        <w:p w14:paraId="430A49B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EA7EC4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C91D1D6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4B745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BB895F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72DC6C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2BE4CC" w14:textId="60C0EC4F" w:rsidR="004F084A" w:rsidRPr="00BD5AA6" w:rsidRDefault="005D05D9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Personvernerklæring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BF528DE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2FC37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6199D" w14:textId="77777777" w:rsidR="006F0912" w:rsidRDefault="006F0912" w:rsidP="008A6B54">
      <w:pPr>
        <w:spacing w:after="0" w:line="240" w:lineRule="auto"/>
      </w:pPr>
      <w:r>
        <w:separator/>
      </w:r>
    </w:p>
  </w:footnote>
  <w:footnote w:type="continuationSeparator" w:id="0">
    <w:p w14:paraId="2C65D590" w14:textId="77777777" w:rsidR="006F0912" w:rsidRDefault="006F091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DEE4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1F0B4" w14:textId="6B24385C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7755EF">
      <w:rPr>
        <w:sz w:val="18"/>
        <w:szCs w:val="18"/>
      </w:rPr>
      <w:t xml:space="preserve"> </w:t>
    </w:r>
    <w:r w:rsidR="007755EF" w:rsidRPr="007755EF">
      <w:rPr>
        <w:sz w:val="18"/>
        <w:szCs w:val="18"/>
      </w:rPr>
      <w:t>2026/85514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1B1451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16E31"/>
    <w:rsid w:val="00522354"/>
    <w:rsid w:val="005703FD"/>
    <w:rsid w:val="005D05D9"/>
    <w:rsid w:val="005E3FC0"/>
    <w:rsid w:val="005E61C2"/>
    <w:rsid w:val="005F5862"/>
    <w:rsid w:val="006837C3"/>
    <w:rsid w:val="006F0912"/>
    <w:rsid w:val="006F312A"/>
    <w:rsid w:val="0076237F"/>
    <w:rsid w:val="00771457"/>
    <w:rsid w:val="007755EF"/>
    <w:rsid w:val="007D00AD"/>
    <w:rsid w:val="007F13FF"/>
    <w:rsid w:val="0081186E"/>
    <w:rsid w:val="0082344F"/>
    <w:rsid w:val="00845600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A7000"/>
    <w:rsid w:val="00CB354A"/>
    <w:rsid w:val="00CC0CDA"/>
    <w:rsid w:val="00CC5B59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ED50EE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5A3F77066A64584E6A27D3625DE83" ma:contentTypeVersion="3" ma:contentTypeDescription="Create a new document." ma:contentTypeScope="" ma:versionID="1014e09e1d1bf656650e938b1a59e8fb">
  <xsd:schema xmlns:xsd="http://www.w3.org/2001/XMLSchema" xmlns:xs="http://www.w3.org/2001/XMLSchema" xmlns:p="http://schemas.microsoft.com/office/2006/metadata/properties" xmlns:ns2="7052a243-c239-41e2-81ca-008402d0c5ca" targetNamespace="http://schemas.microsoft.com/office/2006/metadata/properties" ma:root="true" ma:fieldsID="f368531a8ec787fec35ab561efa64cf7" ns2:_="">
    <xsd:import namespace="7052a243-c239-41e2-81ca-008402d0c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52a243-c239-41e2-81ca-008402d0c5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A98333-D13F-4B86-93B8-0FD2CA4B4CF2}"/>
</file>

<file path=customXml/itemProps2.xml><?xml version="1.0" encoding="utf-8"?>
<ds:datastoreItem xmlns:ds="http://schemas.openxmlformats.org/officeDocument/2006/customXml" ds:itemID="{8948709E-99C3-49E7-B607-E04D78AC1B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F7D67F-F0FB-4AAE-BB59-16C64435495C}">
  <ds:schemaRefs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7052a243-c239-41e2-81ca-008402d0c5ca"/>
    <ds:schemaRef ds:uri="http://purl.org/dc/elements/1.1/"/>
    <ds:schemaRef ds:uri="http://purl.org/dc/terms/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3</TotalTime>
  <Pages>1</Pages>
  <Words>359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Maja Elisa Kobbelhuus</cp:lastModifiedBy>
  <cp:revision>4</cp:revision>
  <dcterms:created xsi:type="dcterms:W3CDTF">2023-06-30T11:03:00Z</dcterms:created>
  <dcterms:modified xsi:type="dcterms:W3CDTF">2026-06-18T23:45:00Z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0x0101001B65A3F77066A64584E6A27D3625DE83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