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34D1F297" w:rsidR="00BA0A9D" w:rsidRPr="009D1B29" w:rsidRDefault="00BA0A9D" w:rsidP="009D1B29">
      <w:pPr>
        <w:pStyle w:val="Overskrift1"/>
      </w:pPr>
      <w:r w:rsidRPr="009D1B29">
        <w:t xml:space="preserve">[Avtalenr] </w:t>
      </w:r>
      <w:r w:rsidR="004B038F" w:rsidRPr="004B038F">
        <w:t>Eventtjenester - planlegging og produksjon av arrangementer til Helse Fonna HF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184EBA1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B038F">
      <w:rPr>
        <w:sz w:val="18"/>
        <w:szCs w:val="18"/>
      </w:rPr>
      <w:t xml:space="preserve"> </w:t>
    </w:r>
    <w:r w:rsidR="004B038F" w:rsidRPr="004B038F">
      <w:rPr>
        <w:sz w:val="18"/>
        <w:szCs w:val="18"/>
      </w:rPr>
      <w:t>2026/85514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B1451"/>
    <w:rsid w:val="00234B11"/>
    <w:rsid w:val="002C03B4"/>
    <w:rsid w:val="002C5C80"/>
    <w:rsid w:val="002D33F1"/>
    <w:rsid w:val="002F21B1"/>
    <w:rsid w:val="00311005"/>
    <w:rsid w:val="00381B79"/>
    <w:rsid w:val="0039216D"/>
    <w:rsid w:val="003C7810"/>
    <w:rsid w:val="003D3F41"/>
    <w:rsid w:val="00400A8F"/>
    <w:rsid w:val="00402EAE"/>
    <w:rsid w:val="00421342"/>
    <w:rsid w:val="0047732F"/>
    <w:rsid w:val="00486A77"/>
    <w:rsid w:val="004876F2"/>
    <w:rsid w:val="004B038F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1014e09e1d1bf656650e938b1a59e8fb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f368531a8ec787fec35ab561efa64cf7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052a243-c239-41e2-81ca-008402d0c5c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C943BA-5736-4742-970C-A45BA4803347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64</Words>
  <Characters>342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Maja Elisa Kobbelhuus</cp:lastModifiedBy>
  <cp:revision>5</cp:revision>
  <dcterms:created xsi:type="dcterms:W3CDTF">2023-06-30T10:59:00Z</dcterms:created>
  <dcterms:modified xsi:type="dcterms:W3CDTF">2026-06-18T23:45:00Z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0x0101001B65A3F77066A64584E6A27D3625DE83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