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22AB2EB6"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7E1E5A">
        <w:t>lokale helseforetakene v/Sykehusinnkjøp HF.</w:t>
      </w:r>
    </w:p>
    <w:p w14:paraId="0C8A76F8" w14:textId="2B9A8B4B"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7E1E5A">
        <w:t>lokale</w:t>
      </w:r>
      <w:r w:rsidR="007E1E5A" w:rsidRPr="007E1E5A">
        <w:t xml:space="preserve"> </w:t>
      </w:r>
      <w:r w:rsidRPr="007E1E5A">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7FBEA" w14:textId="77777777" w:rsidR="00F13104" w:rsidRDefault="00F13104" w:rsidP="008A6B54">
      <w:pPr>
        <w:spacing w:after="0" w:line="240" w:lineRule="auto"/>
      </w:pPr>
      <w:r>
        <w:separator/>
      </w:r>
    </w:p>
  </w:endnote>
  <w:endnote w:type="continuationSeparator" w:id="0">
    <w:p w14:paraId="3F922F45" w14:textId="77777777" w:rsidR="00F13104" w:rsidRDefault="00F1310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BDC46" w14:textId="77777777" w:rsidR="00F13104" w:rsidRDefault="00F13104" w:rsidP="008A6B54">
      <w:pPr>
        <w:spacing w:after="0" w:line="240" w:lineRule="auto"/>
      </w:pPr>
      <w:r>
        <w:separator/>
      </w:r>
    </w:p>
  </w:footnote>
  <w:footnote w:type="continuationSeparator" w:id="0">
    <w:p w14:paraId="5AC1CC4C" w14:textId="77777777" w:rsidR="00F13104" w:rsidRDefault="00F1310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1B1451"/>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828E4"/>
    <w:rsid w:val="007D00AD"/>
    <w:rsid w:val="007E1E5A"/>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104"/>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5A3F77066A64584E6A27D3625DE83" ma:contentTypeVersion="3" ma:contentTypeDescription="Create a new document." ma:contentTypeScope="" ma:versionID="1014e09e1d1bf656650e938b1a59e8fb">
  <xsd:schema xmlns:xsd="http://www.w3.org/2001/XMLSchema" xmlns:xs="http://www.w3.org/2001/XMLSchema" xmlns:p="http://schemas.microsoft.com/office/2006/metadata/properties" xmlns:ns2="7052a243-c239-41e2-81ca-008402d0c5ca" targetNamespace="http://schemas.microsoft.com/office/2006/metadata/properties" ma:root="true" ma:fieldsID="f368531a8ec787fec35ab561efa64cf7" ns2:_="">
    <xsd:import namespace="7052a243-c239-41e2-81ca-008402d0c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52a243-c239-41e2-81ca-008402d0c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11670-7E0F-4CC4-B308-D089D525941D}"/>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9</TotalTime>
  <Pages>1</Pages>
  <Words>247</Words>
  <Characters>1313</Characters>
  <Application>Microsoft Office Word</Application>
  <DocSecurity>0</DocSecurity>
  <Lines>10</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Maja Elisa Kobbelhuus</cp:lastModifiedBy>
  <cp:revision>4</cp:revision>
  <dcterms:created xsi:type="dcterms:W3CDTF">2023-07-07T12:48:00Z</dcterms:created>
  <dcterms:modified xsi:type="dcterms:W3CDTF">2026-06-18T23:48:00Z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0x0101001B65A3F77066A64584E6A27D3625DE83</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