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69C7A4" w14:textId="70001F5C" w:rsidR="00F50F1D" w:rsidRDefault="00F50F1D" w:rsidP="00B30EB4">
      <w:pPr>
        <w:pStyle w:val="Tittel"/>
      </w:pPr>
      <w:r>
        <w:t>Svarskjema referanser</w:t>
      </w:r>
    </w:p>
    <w:p w14:paraId="17B77508" w14:textId="77777777" w:rsidR="00B30EB4" w:rsidRPr="00B30EB4" w:rsidRDefault="00B30EB4" w:rsidP="00B30EB4"/>
    <w:tbl>
      <w:tblPr>
        <w:tblStyle w:val="Tabellrutenett"/>
        <w:tblW w:w="9355" w:type="dxa"/>
        <w:tblLook w:val="0420" w:firstRow="1" w:lastRow="0" w:firstColumn="0" w:lastColumn="0" w:noHBand="0" w:noVBand="1"/>
      </w:tblPr>
      <w:tblGrid>
        <w:gridCol w:w="4706"/>
        <w:gridCol w:w="4649"/>
      </w:tblGrid>
      <w:tr w:rsidR="00F50F1D" w14:paraId="5F8417C3" w14:textId="77777777" w:rsidTr="00F50F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706" w:type="dxa"/>
          </w:tcPr>
          <w:p w14:paraId="261CDD82" w14:textId="77777777" w:rsidR="00F50F1D" w:rsidRDefault="00F50F1D" w:rsidP="00F14919">
            <w:r>
              <w:t>Tilbyder</w:t>
            </w:r>
          </w:p>
        </w:tc>
        <w:tc>
          <w:tcPr>
            <w:tcW w:w="4649" w:type="dxa"/>
          </w:tcPr>
          <w:p w14:paraId="3C6A9287" w14:textId="77777777" w:rsidR="00F50F1D" w:rsidRDefault="00F50F1D" w:rsidP="00F14919">
            <w:r>
              <w:t>Organisasjonsnummer</w:t>
            </w:r>
          </w:p>
        </w:tc>
      </w:tr>
      <w:tr w:rsidR="00F50F1D" w14:paraId="3ED6A2C0" w14:textId="77777777" w:rsidTr="00F50F1D">
        <w:tc>
          <w:tcPr>
            <w:tcW w:w="4706" w:type="dxa"/>
          </w:tcPr>
          <w:p w14:paraId="6990820F" w14:textId="77777777" w:rsidR="00F50F1D" w:rsidRDefault="00F50F1D" w:rsidP="00F14919"/>
        </w:tc>
        <w:tc>
          <w:tcPr>
            <w:tcW w:w="4649" w:type="dxa"/>
          </w:tcPr>
          <w:p w14:paraId="67DA5AB4" w14:textId="77777777" w:rsidR="00F50F1D" w:rsidRDefault="00F50F1D" w:rsidP="00F14919"/>
        </w:tc>
      </w:tr>
    </w:tbl>
    <w:p w14:paraId="55BD16CB" w14:textId="481ED3E7" w:rsidR="00BC79A6" w:rsidRPr="008D5A7C" w:rsidRDefault="00BC79A6" w:rsidP="00BC79A6">
      <w:r>
        <w:br/>
      </w:r>
      <w:r w:rsidR="00D0484E">
        <w:t xml:space="preserve">Tilbyder skal ha tilstrekkelig erfaring fra gjennomføring av tilsvarende oppdrag, knyttet til utførelsen av slike tjenester og arbeider, ref. kvalifikasjonskrav </w:t>
      </w:r>
      <w:r w:rsidR="009B2E83">
        <w:t>4</w:t>
      </w:r>
      <w:r w:rsidR="00D0484E">
        <w:t>.</w:t>
      </w:r>
      <w:r w:rsidR="3996A12D">
        <w:t>3</w:t>
      </w:r>
      <w:r w:rsidR="00D0484E">
        <w:t xml:space="preserve"> i Konkurransebestemmelser.</w:t>
      </w:r>
    </w:p>
    <w:p w14:paraId="0E3872BA" w14:textId="1D6809DF" w:rsidR="00DB6BD1" w:rsidRDefault="00DB6BD1" w:rsidP="58FAC64E">
      <w:pPr>
        <w:rPr>
          <w:rFonts w:ascii="Calibri" w:eastAsia="Calibri" w:hAnsi="Calibri" w:cs="Calibri"/>
        </w:rPr>
      </w:pPr>
      <w:r w:rsidRPr="00F75981">
        <w:rPr>
          <w:rFonts w:ascii="Calibri" w:eastAsia="Calibri" w:hAnsi="Calibri" w:cs="Calibri"/>
        </w:rPr>
        <w:t xml:space="preserve">Som tilsvarende oppdrag regnes planlegging og gjennomføring av </w:t>
      </w:r>
      <w:r w:rsidR="00642FC6">
        <w:rPr>
          <w:rFonts w:ascii="Calibri" w:eastAsia="Calibri" w:hAnsi="Calibri" w:cs="Calibri"/>
        </w:rPr>
        <w:t xml:space="preserve">sosiale arrangementer, </w:t>
      </w:r>
      <w:r w:rsidRPr="00F75981">
        <w:rPr>
          <w:rFonts w:ascii="Calibri" w:eastAsia="Calibri" w:hAnsi="Calibri" w:cs="Calibri"/>
        </w:rPr>
        <w:t xml:space="preserve">konferanser, fagdager </w:t>
      </w:r>
      <w:r w:rsidR="008F5082">
        <w:rPr>
          <w:rFonts w:ascii="Calibri" w:eastAsia="Calibri" w:hAnsi="Calibri" w:cs="Calibri"/>
        </w:rPr>
        <w:t>og</w:t>
      </w:r>
      <w:r w:rsidRPr="00F75981">
        <w:rPr>
          <w:rFonts w:ascii="Calibri" w:eastAsia="Calibri" w:hAnsi="Calibri" w:cs="Calibri"/>
        </w:rPr>
        <w:t xml:space="preserve"> lignende arrangementer av tilsvarende omfang og kompleksitet.</w:t>
      </w:r>
    </w:p>
    <w:p w14:paraId="78ED4AD2" w14:textId="0B747851" w:rsidR="00C63D83" w:rsidRPr="008D5A7C" w:rsidRDefault="00C63D83" w:rsidP="58FAC64E">
      <w:r>
        <w:t xml:space="preserve">Oppdragsgiver vil vurdere </w:t>
      </w:r>
      <w:r w:rsidR="245F95FF">
        <w:t>Tilbyders</w:t>
      </w:r>
      <w:r>
        <w:t xml:space="preserve"> oppfyllelse av kvalifikasjonskravet ut fra en liste over Tilbyders mest relevante leveransene eller utførte tjenester de siste 3 år (pågående eller leverte), herunder opplysninger om verdi, tidspunkt og mottaker samt oppdragets art. </w:t>
      </w:r>
      <w:r w:rsidR="002F4C96">
        <w:t>Disse skal angis i dette skjemaet.</w:t>
      </w:r>
    </w:p>
    <w:p w14:paraId="25D77E8D" w14:textId="09B49F8F" w:rsidR="008D580E" w:rsidRPr="00F02787" w:rsidRDefault="008D580E" w:rsidP="00BC79A6">
      <w:pPr>
        <w:spacing w:after="240"/>
      </w:pPr>
    </w:p>
    <w:tbl>
      <w:tblPr>
        <w:tblStyle w:val="Tabellrutenett"/>
        <w:tblW w:w="9354" w:type="dxa"/>
        <w:tblLook w:val="06A0" w:firstRow="1" w:lastRow="0" w:firstColumn="1" w:lastColumn="0" w:noHBand="1" w:noVBand="1"/>
      </w:tblPr>
      <w:tblGrid>
        <w:gridCol w:w="3118"/>
        <w:gridCol w:w="6236"/>
      </w:tblGrid>
      <w:tr w:rsidR="00F50F1D" w:rsidRPr="00F02787" w14:paraId="3D7D4840" w14:textId="77777777" w:rsidTr="00B30E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2"/>
          </w:tcPr>
          <w:p w14:paraId="4F885DA4" w14:textId="77777777" w:rsidR="00F50F1D" w:rsidRPr="00F02787" w:rsidRDefault="00F50F1D" w:rsidP="00DD2FD0">
            <w:pPr>
              <w:jc w:val="center"/>
            </w:pPr>
            <w:r w:rsidRPr="00F02787">
              <w:t>Leveranse 1</w:t>
            </w:r>
          </w:p>
        </w:tc>
      </w:tr>
      <w:tr w:rsidR="00F50F1D" w:rsidRPr="00F02787" w14:paraId="4B4673F3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0A4999C4" w14:textId="77777777" w:rsidR="00F50F1D" w:rsidRPr="00F02787" w:rsidRDefault="00F50F1D" w:rsidP="00F02787">
            <w:r w:rsidRPr="00F02787">
              <w:t>Firmanavn kunde</w:t>
            </w:r>
          </w:p>
        </w:tc>
        <w:tc>
          <w:tcPr>
            <w:tcW w:w="6236" w:type="dxa"/>
          </w:tcPr>
          <w:p w14:paraId="449CB7DD" w14:textId="77777777" w:rsidR="00F50F1D" w:rsidRPr="00F02787" w:rsidRDefault="00F50F1D" w:rsidP="00F02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6025ED74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68DB02DF" w14:textId="77777777" w:rsidR="00F50F1D" w:rsidRPr="00F02787" w:rsidRDefault="00F50F1D" w:rsidP="00F02787">
            <w:r w:rsidRPr="00F02787">
              <w:t>Kontaktperson hos kunde</w:t>
            </w:r>
          </w:p>
        </w:tc>
        <w:tc>
          <w:tcPr>
            <w:tcW w:w="6236" w:type="dxa"/>
          </w:tcPr>
          <w:p w14:paraId="350A1DCC" w14:textId="77777777" w:rsidR="00F50F1D" w:rsidRPr="00F02787" w:rsidRDefault="00F50F1D" w:rsidP="00F02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5CC28811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2A136CE2" w14:textId="77777777" w:rsidR="00F50F1D" w:rsidRPr="00F02787" w:rsidRDefault="00F50F1D" w:rsidP="00F02787">
            <w:r w:rsidRPr="00F02787">
              <w:t>Telefonnummer</w:t>
            </w:r>
          </w:p>
        </w:tc>
        <w:tc>
          <w:tcPr>
            <w:tcW w:w="6236" w:type="dxa"/>
          </w:tcPr>
          <w:p w14:paraId="4644E99A" w14:textId="77777777" w:rsidR="00F50F1D" w:rsidRPr="00F02787" w:rsidRDefault="00F50F1D" w:rsidP="00F02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38B15488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2DEAED30" w14:textId="77777777" w:rsidR="00F50F1D" w:rsidRPr="00F02787" w:rsidRDefault="00F50F1D" w:rsidP="00F02787">
            <w:r w:rsidRPr="00F02787">
              <w:t>Leveransens verdi</w:t>
            </w:r>
          </w:p>
        </w:tc>
        <w:tc>
          <w:tcPr>
            <w:tcW w:w="6236" w:type="dxa"/>
          </w:tcPr>
          <w:p w14:paraId="289A0B54" w14:textId="77777777" w:rsidR="00F50F1D" w:rsidRPr="00F02787" w:rsidRDefault="00F50F1D" w:rsidP="00F02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7FEC57C9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0604B608" w14:textId="77777777" w:rsidR="00F50F1D" w:rsidRPr="00F02787" w:rsidRDefault="00F50F1D" w:rsidP="00F02787">
            <w:r w:rsidRPr="00F02787">
              <w:t>Leveransens tidspunkt</w:t>
            </w:r>
          </w:p>
        </w:tc>
        <w:tc>
          <w:tcPr>
            <w:tcW w:w="6236" w:type="dxa"/>
          </w:tcPr>
          <w:p w14:paraId="7DC81576" w14:textId="77777777" w:rsidR="00F50F1D" w:rsidRPr="00F02787" w:rsidRDefault="00F50F1D" w:rsidP="00F02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7B72D47C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28F0A70B" w14:textId="77777777" w:rsidR="00F50F1D" w:rsidRPr="00F02787" w:rsidRDefault="00F50F1D" w:rsidP="00F02787">
            <w:r w:rsidRPr="00F02787">
              <w:t>Offentlig eller privat kunde</w:t>
            </w:r>
          </w:p>
        </w:tc>
        <w:tc>
          <w:tcPr>
            <w:tcW w:w="6236" w:type="dxa"/>
          </w:tcPr>
          <w:p w14:paraId="33450F90" w14:textId="77777777" w:rsidR="00F50F1D" w:rsidRPr="00F02787" w:rsidRDefault="00F50F1D" w:rsidP="00F02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3919070A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7F4E9CB1" w14:textId="77777777" w:rsidR="00F50F1D" w:rsidRPr="00F02787" w:rsidRDefault="00F50F1D" w:rsidP="00F02787">
            <w:r w:rsidRPr="00F02787">
              <w:t>Beskrivelse av leveransen, herunder kundens størrelse og kompleksitet</w:t>
            </w:r>
          </w:p>
        </w:tc>
        <w:tc>
          <w:tcPr>
            <w:tcW w:w="6236" w:type="dxa"/>
          </w:tcPr>
          <w:p w14:paraId="05DE380D" w14:textId="77777777" w:rsidR="00F50F1D" w:rsidRPr="00F02787" w:rsidRDefault="00F50F1D" w:rsidP="00F0278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102FECF1" w14:textId="77777777" w:rsidR="00F50F1D" w:rsidRPr="00F02787" w:rsidRDefault="00F50F1D" w:rsidP="00F02787"/>
    <w:tbl>
      <w:tblPr>
        <w:tblStyle w:val="Tabellrutenett"/>
        <w:tblW w:w="9354" w:type="dxa"/>
        <w:tblLook w:val="06A0" w:firstRow="1" w:lastRow="0" w:firstColumn="1" w:lastColumn="0" w:noHBand="1" w:noVBand="1"/>
      </w:tblPr>
      <w:tblGrid>
        <w:gridCol w:w="3118"/>
        <w:gridCol w:w="6236"/>
      </w:tblGrid>
      <w:tr w:rsidR="00F50F1D" w:rsidRPr="00F02787" w14:paraId="67780285" w14:textId="77777777" w:rsidTr="00B30E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2"/>
          </w:tcPr>
          <w:p w14:paraId="19A19905" w14:textId="77777777" w:rsidR="00F50F1D" w:rsidRPr="00F02787" w:rsidRDefault="00F50F1D" w:rsidP="00DD2FD0">
            <w:pPr>
              <w:jc w:val="center"/>
            </w:pPr>
            <w:r w:rsidRPr="00F02787">
              <w:t>Leveranse 2</w:t>
            </w:r>
          </w:p>
        </w:tc>
      </w:tr>
      <w:tr w:rsidR="00F50F1D" w:rsidRPr="00F02787" w14:paraId="7DDCDD73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0205A0E1" w14:textId="77777777" w:rsidR="00F50F1D" w:rsidRPr="00F02787" w:rsidRDefault="00F50F1D" w:rsidP="000F67C5">
            <w:r w:rsidRPr="00F02787">
              <w:t>Firmanavn kunde</w:t>
            </w:r>
          </w:p>
        </w:tc>
        <w:tc>
          <w:tcPr>
            <w:tcW w:w="6236" w:type="dxa"/>
          </w:tcPr>
          <w:p w14:paraId="2CF9952E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1975D7FC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1D289085" w14:textId="77777777" w:rsidR="00F50F1D" w:rsidRPr="00F02787" w:rsidRDefault="00F50F1D" w:rsidP="000F67C5">
            <w:r w:rsidRPr="00F02787">
              <w:t>Kontaktperson hos kunde</w:t>
            </w:r>
          </w:p>
        </w:tc>
        <w:tc>
          <w:tcPr>
            <w:tcW w:w="6236" w:type="dxa"/>
          </w:tcPr>
          <w:p w14:paraId="383D0F04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4F467C56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58EB959E" w14:textId="77777777" w:rsidR="00F50F1D" w:rsidRPr="00F02787" w:rsidRDefault="00F50F1D" w:rsidP="000F67C5">
            <w:r w:rsidRPr="00F02787">
              <w:t>Telefonnummer</w:t>
            </w:r>
          </w:p>
        </w:tc>
        <w:tc>
          <w:tcPr>
            <w:tcW w:w="6236" w:type="dxa"/>
          </w:tcPr>
          <w:p w14:paraId="60D7BBA4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07EF1812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5E1CCF73" w14:textId="77777777" w:rsidR="00F50F1D" w:rsidRPr="00F02787" w:rsidRDefault="00F50F1D" w:rsidP="000F67C5">
            <w:r w:rsidRPr="00F02787">
              <w:t>Leveransens verdi</w:t>
            </w:r>
          </w:p>
        </w:tc>
        <w:tc>
          <w:tcPr>
            <w:tcW w:w="6236" w:type="dxa"/>
          </w:tcPr>
          <w:p w14:paraId="124F5150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2CE7C07F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7A7B323E" w14:textId="77777777" w:rsidR="00F50F1D" w:rsidRPr="00F02787" w:rsidRDefault="00F50F1D" w:rsidP="000F67C5">
            <w:r w:rsidRPr="00F02787">
              <w:t>Leveransens tidspunkt</w:t>
            </w:r>
          </w:p>
        </w:tc>
        <w:tc>
          <w:tcPr>
            <w:tcW w:w="6236" w:type="dxa"/>
          </w:tcPr>
          <w:p w14:paraId="63436E35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71F43F72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51D0886D" w14:textId="77777777" w:rsidR="00F50F1D" w:rsidRPr="00F02787" w:rsidRDefault="00F50F1D" w:rsidP="000F67C5">
            <w:r w:rsidRPr="00F02787">
              <w:t>Offentlig eller privat kunde</w:t>
            </w:r>
          </w:p>
        </w:tc>
        <w:tc>
          <w:tcPr>
            <w:tcW w:w="6236" w:type="dxa"/>
          </w:tcPr>
          <w:p w14:paraId="480E9198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742D4239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4232E057" w14:textId="77777777" w:rsidR="00F50F1D" w:rsidRPr="00F02787" w:rsidRDefault="00F50F1D" w:rsidP="000F67C5">
            <w:r w:rsidRPr="00F02787">
              <w:t>Beskrivelse av leveransen, herunder kundens størrelse og kompleksitet</w:t>
            </w:r>
          </w:p>
        </w:tc>
        <w:tc>
          <w:tcPr>
            <w:tcW w:w="6236" w:type="dxa"/>
          </w:tcPr>
          <w:p w14:paraId="34D5410C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07526EE2" w14:textId="77777777" w:rsidR="00F50F1D" w:rsidRPr="00F02787" w:rsidRDefault="00F50F1D" w:rsidP="00F02787"/>
    <w:tbl>
      <w:tblPr>
        <w:tblStyle w:val="Tabellrutenett"/>
        <w:tblW w:w="9354" w:type="dxa"/>
        <w:tblLook w:val="06A0" w:firstRow="1" w:lastRow="0" w:firstColumn="1" w:lastColumn="0" w:noHBand="1" w:noVBand="1"/>
      </w:tblPr>
      <w:tblGrid>
        <w:gridCol w:w="3118"/>
        <w:gridCol w:w="6236"/>
      </w:tblGrid>
      <w:tr w:rsidR="00F50F1D" w:rsidRPr="00F02787" w14:paraId="13BB30D5" w14:textId="77777777" w:rsidTr="00B30EB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51" w:type="dxa"/>
            <w:gridSpan w:val="2"/>
          </w:tcPr>
          <w:p w14:paraId="0074966B" w14:textId="77777777" w:rsidR="00F50F1D" w:rsidRPr="00F02787" w:rsidRDefault="00F50F1D" w:rsidP="00DD2FD0">
            <w:pPr>
              <w:jc w:val="center"/>
            </w:pPr>
            <w:r w:rsidRPr="00F02787">
              <w:t>Leveranse 3</w:t>
            </w:r>
          </w:p>
        </w:tc>
      </w:tr>
      <w:tr w:rsidR="00F50F1D" w:rsidRPr="00F02787" w14:paraId="20A359BD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0F4D2A6F" w14:textId="77777777" w:rsidR="00F50F1D" w:rsidRPr="00F02787" w:rsidRDefault="00F50F1D" w:rsidP="000F67C5">
            <w:r w:rsidRPr="00F02787">
              <w:t>Firmanavn kunde</w:t>
            </w:r>
          </w:p>
        </w:tc>
        <w:tc>
          <w:tcPr>
            <w:tcW w:w="6236" w:type="dxa"/>
          </w:tcPr>
          <w:p w14:paraId="1E619524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5EE6DA7F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35B666B7" w14:textId="77777777" w:rsidR="00F50F1D" w:rsidRPr="00F02787" w:rsidRDefault="00F50F1D" w:rsidP="000F67C5">
            <w:r w:rsidRPr="00F02787">
              <w:t>Kontaktperson hos kunde</w:t>
            </w:r>
          </w:p>
        </w:tc>
        <w:tc>
          <w:tcPr>
            <w:tcW w:w="6236" w:type="dxa"/>
          </w:tcPr>
          <w:p w14:paraId="318F3B68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4A43918E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5959328C" w14:textId="77777777" w:rsidR="00F50F1D" w:rsidRPr="00F02787" w:rsidRDefault="00F50F1D" w:rsidP="000F67C5">
            <w:r w:rsidRPr="00F02787">
              <w:t>Telefonnummer</w:t>
            </w:r>
          </w:p>
        </w:tc>
        <w:tc>
          <w:tcPr>
            <w:tcW w:w="6236" w:type="dxa"/>
          </w:tcPr>
          <w:p w14:paraId="4DF4FABA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7065AD46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1D33C237" w14:textId="77777777" w:rsidR="00F50F1D" w:rsidRPr="00F02787" w:rsidRDefault="00F50F1D" w:rsidP="000F67C5">
            <w:r w:rsidRPr="00F02787">
              <w:t>Leveransens verdi</w:t>
            </w:r>
          </w:p>
        </w:tc>
        <w:tc>
          <w:tcPr>
            <w:tcW w:w="6236" w:type="dxa"/>
          </w:tcPr>
          <w:p w14:paraId="65AE7259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53E66209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07B55AAF" w14:textId="77777777" w:rsidR="00F50F1D" w:rsidRPr="00F02787" w:rsidRDefault="00F50F1D" w:rsidP="000F67C5">
            <w:r w:rsidRPr="00F02787">
              <w:t>Leveransens tidspunkt</w:t>
            </w:r>
          </w:p>
        </w:tc>
        <w:tc>
          <w:tcPr>
            <w:tcW w:w="6236" w:type="dxa"/>
          </w:tcPr>
          <w:p w14:paraId="53648F9D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7C2B154B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484BD19B" w14:textId="77777777" w:rsidR="00F50F1D" w:rsidRPr="00F02787" w:rsidRDefault="00F50F1D" w:rsidP="000F67C5">
            <w:r w:rsidRPr="00F02787">
              <w:t>Offentlig eller privat kunde</w:t>
            </w:r>
          </w:p>
        </w:tc>
        <w:tc>
          <w:tcPr>
            <w:tcW w:w="6236" w:type="dxa"/>
          </w:tcPr>
          <w:p w14:paraId="1FB4F516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50F1D" w:rsidRPr="00F02787" w14:paraId="7329164F" w14:textId="77777777" w:rsidTr="00B30EB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8" w:type="dxa"/>
          </w:tcPr>
          <w:p w14:paraId="1BDCE951" w14:textId="77777777" w:rsidR="00F50F1D" w:rsidRPr="00F02787" w:rsidRDefault="00F50F1D" w:rsidP="000F67C5">
            <w:r w:rsidRPr="00F02787">
              <w:lastRenderedPageBreak/>
              <w:t>Beskrivelse av leveransen, herunder kundens størrelse og kompleksitet</w:t>
            </w:r>
          </w:p>
        </w:tc>
        <w:tc>
          <w:tcPr>
            <w:tcW w:w="6236" w:type="dxa"/>
          </w:tcPr>
          <w:p w14:paraId="04EF80B3" w14:textId="77777777" w:rsidR="00F50F1D" w:rsidRPr="00F02787" w:rsidRDefault="00F50F1D" w:rsidP="000F67C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5CD453F5" w14:textId="21732CE9" w:rsidR="00512B3B" w:rsidRPr="00512B3B" w:rsidRDefault="00512B3B" w:rsidP="008F2B11"/>
    <w:sectPr w:rsidR="00512B3B" w:rsidRPr="00512B3B" w:rsidSect="00172E83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4B24E7" w14:textId="77777777" w:rsidR="005E4BA2" w:rsidRDefault="005E4BA2" w:rsidP="008A6B54">
      <w:pPr>
        <w:spacing w:after="0" w:line="240" w:lineRule="auto"/>
      </w:pPr>
      <w:r>
        <w:separator/>
      </w:r>
    </w:p>
  </w:endnote>
  <w:endnote w:type="continuationSeparator" w:id="0">
    <w:p w14:paraId="1D14D038" w14:textId="77777777" w:rsidR="005E4BA2" w:rsidRDefault="005E4BA2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418A29F9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5A7A5CDA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2348F921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115691E6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C791E21" w14:textId="3BA89106" w:rsidR="0001190D" w:rsidRPr="00BD5AA6" w:rsidRDefault="00F50F1D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F50F1D">
            <w:rPr>
              <w:b w:val="0"/>
              <w:bCs/>
              <w:color w:val="003087" w:themeColor="text2"/>
              <w:sz w:val="18"/>
              <w:szCs w:val="18"/>
            </w:rPr>
            <w:t>Vedlegg X – Svarskjema referanser, versjon 07-2023</w:t>
          </w:r>
        </w:p>
      </w:tc>
      <w:tc>
        <w:tcPr>
          <w:tcW w:w="2500" w:type="pct"/>
          <w:shd w:val="clear" w:color="auto" w:fill="auto"/>
        </w:tcPr>
        <w:p w14:paraId="7D85CEAC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4127F04F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4AA8D313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25778CA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70C18218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5DCF570C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49B65026" w14:textId="0B5FF942" w:rsidR="004F084A" w:rsidRPr="00BD5AA6" w:rsidRDefault="00F50F1D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F50F1D">
            <w:rPr>
              <w:b w:val="0"/>
              <w:bCs/>
              <w:color w:val="003087" w:themeColor="text2"/>
              <w:sz w:val="18"/>
              <w:szCs w:val="18"/>
            </w:rPr>
            <w:t>Svarskjema referanser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DB3E80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DB3E80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  <w:shd w:val="clear" w:color="auto" w:fill="auto"/>
        </w:tcPr>
        <w:p w14:paraId="722DB03F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764B526E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C735EE" w14:textId="77777777" w:rsidR="005E4BA2" w:rsidRDefault="005E4BA2" w:rsidP="008A6B54">
      <w:pPr>
        <w:spacing w:after="0" w:line="240" w:lineRule="auto"/>
      </w:pPr>
      <w:r>
        <w:separator/>
      </w:r>
    </w:p>
  </w:footnote>
  <w:footnote w:type="continuationSeparator" w:id="0">
    <w:p w14:paraId="5ECC3B54" w14:textId="77777777" w:rsidR="005E4BA2" w:rsidRDefault="005E4BA2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C419A3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082E683C" wp14:editId="77618D5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17BB" w14:textId="7963891B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7478A170" wp14:editId="52D64DAE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466F736C" w:rsidRPr="005E3FC0">
      <w:rPr>
        <w:sz w:val="18"/>
        <w:szCs w:val="18"/>
      </w:rPr>
      <w:t>Ref.:</w:t>
    </w:r>
    <w:r w:rsidR="466F736C">
      <w:rPr>
        <w:sz w:val="18"/>
        <w:szCs w:val="18"/>
      </w:rPr>
      <w:t xml:space="preserve"> </w:t>
    </w:r>
    <w:r w:rsidR="001639D6" w:rsidRPr="001639D6">
      <w:rPr>
        <w:sz w:val="18"/>
        <w:szCs w:val="18"/>
      </w:rPr>
      <w:t>2026/85514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0F1D"/>
    <w:rsid w:val="0001190D"/>
    <w:rsid w:val="000169B0"/>
    <w:rsid w:val="000246D1"/>
    <w:rsid w:val="00061D42"/>
    <w:rsid w:val="00066FAD"/>
    <w:rsid w:val="000B01D3"/>
    <w:rsid w:val="000E3D69"/>
    <w:rsid w:val="000F11A5"/>
    <w:rsid w:val="001457DD"/>
    <w:rsid w:val="00147A1F"/>
    <w:rsid w:val="001639D6"/>
    <w:rsid w:val="00172E83"/>
    <w:rsid w:val="00174C26"/>
    <w:rsid w:val="001955E7"/>
    <w:rsid w:val="001A0C63"/>
    <w:rsid w:val="001B1451"/>
    <w:rsid w:val="00207464"/>
    <w:rsid w:val="00226FCF"/>
    <w:rsid w:val="00234B11"/>
    <w:rsid w:val="0024794D"/>
    <w:rsid w:val="002527AE"/>
    <w:rsid w:val="00255DC7"/>
    <w:rsid w:val="0027071B"/>
    <w:rsid w:val="002B3EBC"/>
    <w:rsid w:val="002C03B4"/>
    <w:rsid w:val="002C5C80"/>
    <w:rsid w:val="002D33F1"/>
    <w:rsid w:val="002E3C7F"/>
    <w:rsid w:val="002F21B1"/>
    <w:rsid w:val="002F4C96"/>
    <w:rsid w:val="00311005"/>
    <w:rsid w:val="00344FD2"/>
    <w:rsid w:val="003C7810"/>
    <w:rsid w:val="003D3F41"/>
    <w:rsid w:val="00400A8F"/>
    <w:rsid w:val="00402EAE"/>
    <w:rsid w:val="00421342"/>
    <w:rsid w:val="0047732F"/>
    <w:rsid w:val="00486A77"/>
    <w:rsid w:val="004B3EF5"/>
    <w:rsid w:val="004B54E4"/>
    <w:rsid w:val="004E4897"/>
    <w:rsid w:val="004F084A"/>
    <w:rsid w:val="00512B3B"/>
    <w:rsid w:val="005156DA"/>
    <w:rsid w:val="00522354"/>
    <w:rsid w:val="005703FD"/>
    <w:rsid w:val="005A7C4C"/>
    <w:rsid w:val="005E3FC0"/>
    <w:rsid w:val="005E4BA2"/>
    <w:rsid w:val="005E61C2"/>
    <w:rsid w:val="005F5862"/>
    <w:rsid w:val="00642FC6"/>
    <w:rsid w:val="00665994"/>
    <w:rsid w:val="0067352D"/>
    <w:rsid w:val="006837C3"/>
    <w:rsid w:val="006F312A"/>
    <w:rsid w:val="0071102C"/>
    <w:rsid w:val="00750CAD"/>
    <w:rsid w:val="0076237F"/>
    <w:rsid w:val="00771457"/>
    <w:rsid w:val="007D00AD"/>
    <w:rsid w:val="007F13FF"/>
    <w:rsid w:val="0081186E"/>
    <w:rsid w:val="0082344F"/>
    <w:rsid w:val="00832F5D"/>
    <w:rsid w:val="00884491"/>
    <w:rsid w:val="008961BF"/>
    <w:rsid w:val="008A1521"/>
    <w:rsid w:val="008A6B54"/>
    <w:rsid w:val="008D580E"/>
    <w:rsid w:val="008F2B11"/>
    <w:rsid w:val="008F5082"/>
    <w:rsid w:val="00907B33"/>
    <w:rsid w:val="00983A0F"/>
    <w:rsid w:val="009A3E11"/>
    <w:rsid w:val="009B2E83"/>
    <w:rsid w:val="009B4D02"/>
    <w:rsid w:val="009C7E5D"/>
    <w:rsid w:val="009F7F53"/>
    <w:rsid w:val="00A13B9A"/>
    <w:rsid w:val="00A659C6"/>
    <w:rsid w:val="00A81501"/>
    <w:rsid w:val="00AA1652"/>
    <w:rsid w:val="00AA18ED"/>
    <w:rsid w:val="00AE3BC9"/>
    <w:rsid w:val="00B17B02"/>
    <w:rsid w:val="00B254A8"/>
    <w:rsid w:val="00B30A4F"/>
    <w:rsid w:val="00B30EB4"/>
    <w:rsid w:val="00B44C93"/>
    <w:rsid w:val="00B656CC"/>
    <w:rsid w:val="00B73FA0"/>
    <w:rsid w:val="00B96BFF"/>
    <w:rsid w:val="00BC7511"/>
    <w:rsid w:val="00BC79A6"/>
    <w:rsid w:val="00BD5AA6"/>
    <w:rsid w:val="00BF5F17"/>
    <w:rsid w:val="00BF6E3D"/>
    <w:rsid w:val="00C37AEC"/>
    <w:rsid w:val="00C63D83"/>
    <w:rsid w:val="00C80220"/>
    <w:rsid w:val="00CB354A"/>
    <w:rsid w:val="00CC0CDA"/>
    <w:rsid w:val="00D0484E"/>
    <w:rsid w:val="00D0738E"/>
    <w:rsid w:val="00D22676"/>
    <w:rsid w:val="00D25402"/>
    <w:rsid w:val="00D549FA"/>
    <w:rsid w:val="00D758FB"/>
    <w:rsid w:val="00D869B4"/>
    <w:rsid w:val="00DA36C7"/>
    <w:rsid w:val="00DB3E80"/>
    <w:rsid w:val="00DB6BD1"/>
    <w:rsid w:val="00E3138E"/>
    <w:rsid w:val="00E52B55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50F1D"/>
    <w:rsid w:val="00F604BA"/>
    <w:rsid w:val="00F6667E"/>
    <w:rsid w:val="00FA1CD0"/>
    <w:rsid w:val="00FD6AD8"/>
    <w:rsid w:val="03033DA7"/>
    <w:rsid w:val="245F95FF"/>
    <w:rsid w:val="25DD9410"/>
    <w:rsid w:val="3996A12D"/>
    <w:rsid w:val="466F736C"/>
    <w:rsid w:val="4AC6B2CB"/>
    <w:rsid w:val="58FAC64E"/>
    <w:rsid w:val="5A68E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64A563"/>
  <w15:chartTrackingRefBased/>
  <w15:docId w15:val="{CA1995E5-B108-475E-BFA6-30827C2AC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da629c15bae4e91aa6c7e8cbbdfc8b6 xmlns="1beaa448-81cf-483d-9546-6237366576fe">
      <Terms xmlns="http://schemas.microsoft.com/office/infopath/2007/PartnerControls"/>
    </lda629c15bae4e91aa6c7e8cbbdfc8b6>
    <cd34d7d8f9d8445ca63dd03b5376680a xmlns="1beaa448-81cf-483d-9546-6237366576fe">
      <Terms xmlns="http://schemas.microsoft.com/office/infopath/2007/PartnerControls"/>
    </cd34d7d8f9d8445ca63dd03b5376680a>
    <c706b671796746379fc435e5ab8acaf9 xmlns="1beaa448-81cf-483d-9546-6237366576fe">
      <Terms xmlns="http://schemas.microsoft.com/office/infopath/2007/PartnerControls">
        <TermInfo xmlns="http://schemas.microsoft.com/office/infopath/2007/PartnerControls">
          <TermName xmlns="http://schemas.microsoft.com/office/infopath/2007/PartnerControls">Kladd</TermName>
          <TermId xmlns="http://schemas.microsoft.com/office/infopath/2007/PartnerControls">b4b6a614-00e1-4169-90bb-f9dbedae6a98</TermId>
        </TermInfo>
      </Terms>
    </c706b671796746379fc435e5ab8acaf9>
    <TaxCatchAll xmlns="1beaa448-81cf-483d-9546-6237366576fe">
      <Value>1</Value>
    </TaxCatchAll>
    <eddf1c2c1da842e2bc8d48adb607c365 xmlns="1beaa448-81cf-483d-9546-6237366576fe">
      <Terms xmlns="http://schemas.microsoft.com/office/infopath/2007/PartnerControls"/>
    </eddf1c2c1da842e2bc8d48adb607c365>
    <f692c5fbbf584dd1b4cdb2fc07ec6741 xmlns="1beaa448-81cf-483d-9546-6237366576fe">
      <Terms xmlns="http://schemas.microsoft.com/office/infopath/2007/PartnerControls"/>
    </f692c5fbbf584dd1b4cdb2fc07ec6741>
    <mb0d347ee0664214bffb1328b3228b3b xmlns="1beaa448-81cf-483d-9546-6237366576fe">
      <Terms xmlns="http://schemas.microsoft.com/office/infopath/2007/PartnerControls"/>
    </mb0d347ee0664214bffb1328b3228b3b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a64a8461-4d9a-4b5d-93bd-86a5dfa08d83" ContentTypeId="0x01010083DE3F614A9F7E45B7244B4AF84C313B01" PreviousValue="false" LastSyncTimeStamp="2024-11-22T12:42:22.367Z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-Virksomhet" ma:contentTypeID="0x01010083DE3F614A9F7E45B7244B4AF84C313B0100B0564C47B8685942BCF5CC8F30BA3970" ma:contentTypeVersion="4" ma:contentTypeDescription="" ma:contentTypeScope="" ma:versionID="0140256efd8b456c08fd870ec7e18e4e">
  <xsd:schema xmlns:xsd="http://www.w3.org/2001/XMLSchema" xmlns:xs="http://www.w3.org/2001/XMLSchema" xmlns:p="http://schemas.microsoft.com/office/2006/metadata/properties" xmlns:ns2="1beaa448-81cf-483d-9546-6237366576fe" targetNamespace="http://schemas.microsoft.com/office/2006/metadata/properties" ma:root="true" ma:fieldsID="7c62b706fccb99757e95a259d1eeb484" ns2:_="">
    <xsd:import namespace="1beaa448-81cf-483d-9546-6237366576fe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2:lda629c15bae4e91aa6c7e8cbbdfc8b6" minOccurs="0"/>
                <xsd:element ref="ns2:eddf1c2c1da842e2bc8d48adb607c365" minOccurs="0"/>
                <xsd:element ref="ns2:cd34d7d8f9d8445ca63dd03b5376680a" minOccurs="0"/>
                <xsd:element ref="ns2:f692c5fbbf584dd1b4cdb2fc07ec6741" minOccurs="0"/>
                <xsd:element ref="ns2:mb0d347ee0664214bffb1328b3228b3b" minOccurs="0"/>
                <xsd:element ref="ns2:c706b671796746379fc435e5ab8acaf9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aa448-81cf-483d-9546-6237366576fe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f7107a8e-2497-4329-a893-6d2c51959962}" ma:internalName="TaxCatchAll" ma:showField="CatchAllData" ma:web="29081646-cf92-4197-901a-77db14fd1a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hidden="true" ma:list="{f7107a8e-2497-4329-a893-6d2c51959962}" ma:internalName="TaxCatchAllLabel" ma:readOnly="true" ma:showField="CatchAllDataLabel" ma:web="29081646-cf92-4197-901a-77db14fd1a0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da629c15bae4e91aa6c7e8cbbdfc8b6" ma:index="11" nillable="true" ma:taxonomy="true" ma:internalName="lda629c15bae4e91aa6c7e8cbbdfc8b6" ma:taxonomyFieldName="SHICategory" ma:displayName="Nasjonal kategori" ma:readOnly="false" ma:fieldId="{5da629c1-5bae-4e91-aa6c-7e8cbbdfc8b6}" ma:sspId="a64a8461-4d9a-4b5d-93bd-86a5dfa08d83" ma:termSetId="f33ad145-2311-4e7c-b4d6-7e0c128524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ddf1c2c1da842e2bc8d48adb607c365" ma:index="13" nillable="true" ma:taxonomy="true" ma:internalName="eddf1c2c1da842e2bc8d48adb607c365" ma:taxonomyFieldName="SHIBusinessFunction" ma:displayName="Funksjonsområde" ma:readOnly="false" ma:fieldId="{eddf1c2c-1da8-42e2-bc8d-48adb607c365}" ma:sspId="a64a8461-4d9a-4b5d-93bd-86a5dfa08d83" ma:termSetId="c4d1f0c9-91b7-4367-b0d5-61cd668a7e3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d34d7d8f9d8445ca63dd03b5376680a" ma:index="15" nillable="true" ma:taxonomy="true" ma:internalName="cd34d7d8f9d8445ca63dd03b5376680a" ma:taxonomyFieldName="SHIBusinessUnit" ma:displayName="Virksomhet" ma:readOnly="false" ma:fieldId="{cd34d7d8-f9d8-445c-a63d-d03b5376680a}" ma:sspId="a64a8461-4d9a-4b5d-93bd-86a5dfa08d83" ma:termSetId="2a9f6c55-ab6f-4565-82fd-024a3e32e65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f692c5fbbf584dd1b4cdb2fc07ec6741" ma:index="17" nillable="true" ma:taxonomy="true" ma:internalName="f692c5fbbf584dd1b4cdb2fc07ec6741" ma:taxonomyFieldName="SHIJournalType" ma:displayName="Journal type" ma:readOnly="false" ma:fieldId="{f692c5fb-bf58-4dd1-b4cd-b2fc07ec6741}" ma:sspId="a64a8461-4d9a-4b5d-93bd-86a5dfa08d83" ma:termSetId="13ad67d4-550c-40ee-889f-7f0faf01682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b0d347ee0664214bffb1328b3228b3b" ma:index="19" nillable="true" ma:taxonomy="true" ma:internalName="mb0d347ee0664214bffb1328b3228b3b" ma:taxonomyFieldName="SHIArchiveKey" ma:displayName="Arkivnøkkel" ma:readOnly="false" ma:fieldId="{6b0d347e-e066-4214-bffb-1328b3228b3b}" ma:sspId="a64a8461-4d9a-4b5d-93bd-86a5dfa08d83" ma:termSetId="555acf64-63b3-4647-ab35-9df431e92e9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706b671796746379fc435e5ab8acaf9" ma:index="21" nillable="true" ma:taxonomy="true" ma:internalName="c706b671796746379fc435e5ab8acaf9" ma:taxonomyFieldName="SHIStatus" ma:displayName="Arkiv Status" ma:readOnly="false" ma:default="1;#Kladd|b4b6a614-00e1-4169-90bb-f9dbedae6a98" ma:fieldId="{c706b671-7967-4637-9fc4-35e5ab8acaf9}" ma:sspId="a64a8461-4d9a-4b5d-93bd-86a5dfa08d83" ma:termSetId="feb584b6-942d-49a6-99c2-a50b93abe89a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A7819C-BE1F-4167-A4F5-898DD8379F0C}">
  <ds:schemaRefs>
    <ds:schemaRef ds:uri="http://schemas.microsoft.com/office/2006/documentManagement/types"/>
    <ds:schemaRef ds:uri="http://purl.org/dc/terms/"/>
    <ds:schemaRef ds:uri="1beaa448-81cf-483d-9546-6237366576fe"/>
    <ds:schemaRef ds:uri="http://schemas.microsoft.com/office/infopath/2007/PartnerControls"/>
    <ds:schemaRef ds:uri="http://purl.org/dc/elements/1.1/"/>
    <ds:schemaRef ds:uri="http://purl.org/dc/dcmitype/"/>
    <ds:schemaRef ds:uri="http://schemas.microsoft.com/office/2006/metadata/properties"/>
    <ds:schemaRef ds:uri="http://schemas.openxmlformats.org/package/2006/metadata/core-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CF84BA1-A877-46EC-B880-BAB89D502D5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3B090259-0476-4D67-B368-76F1C6C685C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E862B00-3484-4E03-9664-9E7B37A500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aa448-81cf-483d-9546-6237366576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3</TotalTime>
  <Pages>2</Pages>
  <Words>220</Words>
  <Characters>1170</Characters>
  <Application>Microsoft Office Word</Application>
  <DocSecurity>0</DocSecurity>
  <Lines>9</Lines>
  <Paragraphs>2</Paragraphs>
  <ScaleCrop>false</ScaleCrop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Maja Elisa Kobbelhuus</cp:lastModifiedBy>
  <cp:revision>31</cp:revision>
  <dcterms:created xsi:type="dcterms:W3CDTF">2023-07-07T13:05:00Z</dcterms:created>
  <dcterms:modified xsi:type="dcterms:W3CDTF">2026-06-26T12:22:00Z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78900</vt:r8>
  </property>
  <property fmtid="{D5CDD505-2E9C-101B-9397-08002B2CF9AE}" pid="3" name="xd_ProgID">
    <vt:lpwstr/>
  </property>
  <property fmtid="{D5CDD505-2E9C-101B-9397-08002B2CF9AE}" pid="4" name="ContentTypeId">
    <vt:lpwstr>0x01010083DE3F614A9F7E45B7244B4AF84C313B0100B0564C47B8685942BCF5CC8F30BA3970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SHIBusinessUnit">
    <vt:lpwstr/>
  </property>
  <property fmtid="{D5CDD505-2E9C-101B-9397-08002B2CF9AE}" pid="13" name="eddf1c2c1da842e2bc8d48adb607c365">
    <vt:lpwstr/>
  </property>
  <property fmtid="{D5CDD505-2E9C-101B-9397-08002B2CF9AE}" pid="14" name="mb0d347ee0664214bffb1328b3228b3b">
    <vt:lpwstr/>
  </property>
  <property fmtid="{D5CDD505-2E9C-101B-9397-08002B2CF9AE}" pid="15" name="lda629c15bae4e91aa6c7e8cbbdfc8b6">
    <vt:lpwstr/>
  </property>
  <property fmtid="{D5CDD505-2E9C-101B-9397-08002B2CF9AE}" pid="16" name="SHIArchiveKey">
    <vt:lpwstr/>
  </property>
  <property fmtid="{D5CDD505-2E9C-101B-9397-08002B2CF9AE}" pid="17" name="f692c5fbbf584dd1b4cdb2fc07ec6741">
    <vt:lpwstr/>
  </property>
  <property fmtid="{D5CDD505-2E9C-101B-9397-08002B2CF9AE}" pid="18" name="SHIBusinessFunction">
    <vt:lpwstr/>
  </property>
  <property fmtid="{D5CDD505-2E9C-101B-9397-08002B2CF9AE}" pid="19" name="SHIJournalType">
    <vt:lpwstr/>
  </property>
  <property fmtid="{D5CDD505-2E9C-101B-9397-08002B2CF9AE}" pid="20" name="cd34d7d8f9d8445ca63dd03b5376680a">
    <vt:lpwstr/>
  </property>
  <property fmtid="{D5CDD505-2E9C-101B-9397-08002B2CF9AE}" pid="21" name="SHIStatus">
    <vt:lpwstr>1;#Kladd|b4b6a614-00e1-4169-90bb-f9dbedae6a98</vt:lpwstr>
  </property>
  <property fmtid="{D5CDD505-2E9C-101B-9397-08002B2CF9AE}" pid="22" name="_ExtendedDescription">
    <vt:lpwstr/>
  </property>
  <property fmtid="{D5CDD505-2E9C-101B-9397-08002B2CF9AE}" pid="23" name="TriggerFlowInfo">
    <vt:lpwstr/>
  </property>
  <property fmtid="{D5CDD505-2E9C-101B-9397-08002B2CF9AE}" pid="24" name="_SourceUrl">
    <vt:lpwstr/>
  </property>
  <property fmtid="{D5CDD505-2E9C-101B-9397-08002B2CF9AE}" pid="25" name="_SharedFileIndex">
    <vt:lpwstr/>
  </property>
</Properties>
</file>