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D64F5" w14:textId="13904820" w:rsidR="00433D04" w:rsidRPr="00C246A6" w:rsidRDefault="005B25B0" w:rsidP="71651C79">
      <w:pPr>
        <w:jc w:val="center"/>
        <w:rPr>
          <w:b/>
          <w:bCs/>
          <w:sz w:val="36"/>
          <w:szCs w:val="36"/>
        </w:rPr>
      </w:pPr>
      <w:r w:rsidRPr="71651C79">
        <w:rPr>
          <w:b/>
          <w:bCs/>
          <w:sz w:val="36"/>
          <w:szCs w:val="36"/>
        </w:rPr>
        <w:t xml:space="preserve">AVTALEDOKUMENT </w:t>
      </w:r>
      <w:sdt>
        <w:sdtPr>
          <w:rPr>
            <w:b/>
            <w:bCs/>
            <w:sz w:val="36"/>
            <w:szCs w:val="36"/>
          </w:rPr>
          <w:id w:val="1542321290"/>
          <w:placeholder>
            <w:docPart w:val="EAADD890713545D2B28F5781DA428187"/>
          </w:placeholder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EndPr/>
        <w:sdtContent>
          <w:r w:rsidR="20569DFC" w:rsidRPr="71651C79">
            <w:rPr>
              <w:b/>
              <w:bCs/>
              <w:sz w:val="36"/>
              <w:szCs w:val="36"/>
            </w:rPr>
            <w:t>TJENEST</w:t>
          </w:r>
          <w:r w:rsidR="007F26F6" w:rsidRPr="71651C79">
            <w:rPr>
              <w:b/>
              <w:bCs/>
              <w:sz w:val="36"/>
              <w:szCs w:val="36"/>
            </w:rPr>
            <w:t>EKJØP</w:t>
          </w:r>
        </w:sdtContent>
      </w:sdt>
      <w:r w:rsidR="00F406BE" w:rsidRPr="71651C79">
        <w:rPr>
          <w:b/>
          <w:bCs/>
          <w:sz w:val="36"/>
          <w:szCs w:val="36"/>
        </w:rPr>
        <w:t xml:space="preserve"> </w:t>
      </w: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73E9DCC4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12C6E91E" w14:textId="77777777" w:rsidR="00BF750A" w:rsidRPr="00A34AC5" w:rsidRDefault="00A34AC5" w:rsidP="003B4023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3B9DBEE4" w14:textId="77777777" w:rsidTr="3080D389">
        <w:tc>
          <w:tcPr>
            <w:tcW w:w="2122" w:type="dxa"/>
          </w:tcPr>
          <w:p w14:paraId="6DC7463C" w14:textId="76FA46B0" w:rsidR="00BC0E2E" w:rsidRPr="00F406BE" w:rsidRDefault="00270945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 navn</w:t>
            </w:r>
          </w:p>
        </w:tc>
        <w:tc>
          <w:tcPr>
            <w:tcW w:w="6894" w:type="dxa"/>
            <w:gridSpan w:val="3"/>
          </w:tcPr>
          <w:p w14:paraId="10DE4F88" w14:textId="1D651BFA" w:rsidR="00BC0E2E" w:rsidRPr="00F406BE" w:rsidRDefault="004C737D" w:rsidP="3080D389">
            <w:pPr>
              <w:rPr>
                <w:b/>
                <w:bCs/>
                <w:sz w:val="20"/>
                <w:szCs w:val="20"/>
              </w:rPr>
            </w:pPr>
            <w:r>
              <w:t>Evaluering av Follobanen</w:t>
            </w:r>
          </w:p>
        </w:tc>
      </w:tr>
      <w:tr w:rsidR="00765E8D" w:rsidRPr="00F406BE" w14:paraId="0FEB1AAF" w14:textId="77777777" w:rsidTr="3080D389">
        <w:tc>
          <w:tcPr>
            <w:tcW w:w="2122" w:type="dxa"/>
          </w:tcPr>
          <w:p w14:paraId="2DB10A4B" w14:textId="77777777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B7AAFC5" w14:textId="77777777" w:rsidR="00AD377E" w:rsidRDefault="00AD377E" w:rsidP="00AD377E">
            <w:r w:rsidRPr="00E11A13">
              <w:t xml:space="preserve">Forskningsprogrammet Concept utvikler kunnskap som sikrer bedre konseptvalg, ressursutnyttelse og effekt av store statlige investeringer. En av hovedaktivitetene er etterevaluering av prosjekter for å undersøke om </w:t>
            </w:r>
            <w:r>
              <w:t>de</w:t>
            </w:r>
            <w:r w:rsidRPr="00E11A13">
              <w:t xml:space="preserve"> har nådd sine mål. Hensikten er både læring og kontroll slik at erfaringene kan komme fremtidige prosjekter til gode.</w:t>
            </w:r>
          </w:p>
          <w:p w14:paraId="22439E1B" w14:textId="77777777" w:rsidR="00AD377E" w:rsidRPr="00E11A13" w:rsidRDefault="00AD377E" w:rsidP="00AD377E"/>
          <w:p w14:paraId="098E0C8F" w14:textId="77777777" w:rsidR="00AD377E" w:rsidRDefault="00AD377E" w:rsidP="00AD377E">
            <w:pPr>
              <w:rPr>
                <w:sz w:val="24"/>
                <w:szCs w:val="24"/>
              </w:rPr>
            </w:pPr>
            <w:r w:rsidRPr="00EB4DCE">
              <w:rPr>
                <w:sz w:val="24"/>
                <w:szCs w:val="24"/>
              </w:rPr>
              <w:t xml:space="preserve">Leveransen skal være en evalueringsrapport som begrunner vurderingene og scoresettingen, og som vektlegger læringspunkter for senere prosjekter, i tråd med Concepts retningslinje. Rapporten skal skrives på norsk eller annet skandinavisk språk. Dokumenter og tallmateriale som samles inn av evaluator skal også leveres videre til Concept for lagring i </w:t>
            </w:r>
            <w:proofErr w:type="spellStart"/>
            <w:r w:rsidRPr="00EB4DCE">
              <w:rPr>
                <w:sz w:val="24"/>
                <w:szCs w:val="24"/>
              </w:rPr>
              <w:t>Trailbase</w:t>
            </w:r>
            <w:proofErr w:type="spellEnd"/>
            <w:r w:rsidRPr="00EB4DCE">
              <w:rPr>
                <w:sz w:val="24"/>
                <w:szCs w:val="24"/>
              </w:rPr>
              <w:t xml:space="preserve">. </w:t>
            </w:r>
          </w:p>
          <w:p w14:paraId="7BE4B470" w14:textId="77777777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6F531AC7" w14:textId="77777777" w:rsidTr="3080D389">
        <w:tc>
          <w:tcPr>
            <w:tcW w:w="2122" w:type="dxa"/>
          </w:tcPr>
          <w:p w14:paraId="496B77ED" w14:textId="77777777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3AE49C75" w14:textId="022B3D90" w:rsidR="00F547A3" w:rsidRPr="00F406BE" w:rsidRDefault="00EB1675" w:rsidP="00BC0E2E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Institutt </w:t>
            </w:r>
            <w:r w:rsidRPr="006E629C">
              <w:rPr>
                <w:rFonts w:cstheme="minorHAnsi"/>
                <w:b/>
                <w:bCs/>
                <w:sz w:val="20"/>
                <w:szCs w:val="20"/>
              </w:rPr>
              <w:t>for bygg- og miljøteknikk</w:t>
            </w:r>
          </w:p>
        </w:tc>
      </w:tr>
      <w:bookmarkEnd w:id="0"/>
      <w:tr w:rsidR="00291E31" w:rsidRPr="00F406BE" w14:paraId="75EDFEC2" w14:textId="77777777" w:rsidTr="3080D389">
        <w:tc>
          <w:tcPr>
            <w:tcW w:w="2122" w:type="dxa"/>
          </w:tcPr>
          <w:p w14:paraId="6237422C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7CF271D0" w14:textId="3D509406" w:rsidR="00765E8D" w:rsidRPr="003357CD" w:rsidRDefault="003B4023" w:rsidP="0D54D7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ANSK</w:t>
            </w:r>
            <w:r w:rsidR="00AD377E">
              <w:rPr>
                <w:sz w:val="20"/>
                <w:szCs w:val="20"/>
              </w:rPr>
              <w:t>-2</w:t>
            </w:r>
            <w:r w:rsidR="004C737D">
              <w:rPr>
                <w:sz w:val="20"/>
                <w:szCs w:val="20"/>
              </w:rPr>
              <w:t>6-0192</w:t>
            </w:r>
          </w:p>
        </w:tc>
        <w:tc>
          <w:tcPr>
            <w:tcW w:w="2298" w:type="dxa"/>
          </w:tcPr>
          <w:p w14:paraId="7C0544FA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713413F1" w14:textId="7F2E716A" w:rsidR="00765E8D" w:rsidRPr="003357CD" w:rsidRDefault="00AD377E" w:rsidP="00BC0E2E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202</w:t>
            </w:r>
            <w:r w:rsidR="004C737D">
              <w:rPr>
                <w:rFonts w:cstheme="minorHAnsi"/>
                <w:bCs/>
                <w:sz w:val="20"/>
                <w:szCs w:val="20"/>
              </w:rPr>
              <w:t>6</w:t>
            </w:r>
            <w:r w:rsidR="00F406BE" w:rsidRPr="003357CD">
              <w:rPr>
                <w:rFonts w:cstheme="minorHAnsi"/>
                <w:bCs/>
                <w:sz w:val="20"/>
                <w:szCs w:val="20"/>
              </w:rPr>
              <w:t>/</w:t>
            </w:r>
            <w:r w:rsidR="004C737D">
              <w:rPr>
                <w:rFonts w:cstheme="minorHAnsi"/>
                <w:bCs/>
                <w:sz w:val="20"/>
                <w:szCs w:val="20"/>
              </w:rPr>
              <w:t>251682</w:t>
            </w:r>
          </w:p>
        </w:tc>
      </w:tr>
      <w:tr w:rsidR="00E131FA" w:rsidRPr="00F406BE" w14:paraId="750D54E8" w14:textId="77777777" w:rsidTr="3080D389">
        <w:tc>
          <w:tcPr>
            <w:tcW w:w="2122" w:type="dxa"/>
          </w:tcPr>
          <w:p w14:paraId="46533C35" w14:textId="77777777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2398E1B" w14:textId="2DAB731D" w:rsidR="00F406BE" w:rsidRPr="00F406BE" w:rsidRDefault="00C83C61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EAADD890713545D2B28F5781DA428187"/>
                </w:placeholder>
                <w:dropDownList>
                  <w:listItem w:value="Velg et element."/>
                  <w:listItem w:displayText="Varekonktrakt" w:value="Varekonk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EndPr/>
              <w:sdtContent>
                <w:r w:rsidR="00AD377E">
                  <w:rPr>
                    <w:rFonts w:cstheme="minorHAnsi"/>
                    <w:sz w:val="20"/>
                    <w:szCs w:val="20"/>
                  </w:rPr>
                  <w:t>Tjenestekontrakt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F406BE" w14:paraId="3430D54F" w14:textId="77777777" w:rsidTr="3080D389">
        <w:tc>
          <w:tcPr>
            <w:tcW w:w="2122" w:type="dxa"/>
          </w:tcPr>
          <w:p w14:paraId="1B7F43D8" w14:textId="77777777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</w:p>
        </w:tc>
        <w:tc>
          <w:tcPr>
            <w:tcW w:w="6894" w:type="dxa"/>
            <w:gridSpan w:val="3"/>
          </w:tcPr>
          <w:p w14:paraId="7C5A6DBD" w14:textId="5D3A1D31" w:rsidR="00F406BE" w:rsidRPr="00F406BE" w:rsidRDefault="004C737D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  <w:r w:rsidR="00AD377E">
              <w:rPr>
                <w:rFonts w:cstheme="minorHAnsi"/>
                <w:sz w:val="20"/>
                <w:szCs w:val="20"/>
              </w:rPr>
              <w:t>.0</w:t>
            </w:r>
            <w:r>
              <w:rPr>
                <w:rFonts w:cstheme="minorHAnsi"/>
                <w:sz w:val="20"/>
                <w:szCs w:val="20"/>
              </w:rPr>
              <w:t>4</w:t>
            </w:r>
            <w:r w:rsidR="00AD377E">
              <w:rPr>
                <w:rFonts w:cstheme="minorHAnsi"/>
                <w:sz w:val="20"/>
                <w:szCs w:val="20"/>
              </w:rPr>
              <w:t>.202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48C62F76" w14:textId="77777777" w:rsidTr="4AF94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0741609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107E250C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526005AA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3B917ADB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617A080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03753827" w14:textId="77777777" w:rsidR="005C49EA" w:rsidRPr="00F406BE" w:rsidRDefault="005F6DF4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NTNU</w:t>
            </w:r>
          </w:p>
        </w:tc>
        <w:tc>
          <w:tcPr>
            <w:tcW w:w="3498" w:type="dxa"/>
          </w:tcPr>
          <w:p w14:paraId="42F7E824" w14:textId="197EC6EE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7F248F37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22EBDD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</w:p>
        </w:tc>
        <w:tc>
          <w:tcPr>
            <w:tcW w:w="3447" w:type="dxa"/>
          </w:tcPr>
          <w:p w14:paraId="71BF61FC" w14:textId="77777777" w:rsidR="005C49EA" w:rsidRPr="00F406BE" w:rsidRDefault="005F6DF4" w:rsidP="005F6DF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F6DF4">
              <w:rPr>
                <w:rFonts w:cstheme="minorHAnsi"/>
                <w:sz w:val="20"/>
                <w:szCs w:val="20"/>
              </w:rPr>
              <w:t>974767880</w:t>
            </w:r>
          </w:p>
        </w:tc>
        <w:tc>
          <w:tcPr>
            <w:tcW w:w="3498" w:type="dxa"/>
          </w:tcPr>
          <w:p w14:paraId="561F058B" w14:textId="2FA2620B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1BDB0BEB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973C7F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1CF8B65F" w14:textId="77777777" w:rsidR="005C49EA" w:rsidRPr="00F406BE" w:rsidRDefault="005F6DF4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5F6DF4">
              <w:rPr>
                <w:rFonts w:cstheme="minorHAnsi"/>
                <w:sz w:val="20"/>
                <w:szCs w:val="20"/>
              </w:rPr>
              <w:t>7491 Trondheim</w:t>
            </w:r>
          </w:p>
        </w:tc>
        <w:tc>
          <w:tcPr>
            <w:tcW w:w="3498" w:type="dxa"/>
          </w:tcPr>
          <w:p w14:paraId="0C791303" w14:textId="0F72CC05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016D36F7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D650831" w14:textId="77777777" w:rsidR="005C49EA" w:rsidRPr="00F406BE" w:rsidRDefault="0086196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67F82720" w14:textId="2BF83929" w:rsidR="005C49EA" w:rsidRPr="00F406BE" w:rsidRDefault="00C605F0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Wenche Wilhelmsen Finseth</w:t>
            </w:r>
          </w:p>
        </w:tc>
        <w:tc>
          <w:tcPr>
            <w:tcW w:w="3498" w:type="dxa"/>
          </w:tcPr>
          <w:p w14:paraId="3601E2F9" w14:textId="4209913E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7665B146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5E2404D" w14:textId="77777777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3C9A802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A3F387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3A9B76C9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64EC34A" w14:textId="77777777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06A6C747" w14:textId="4F4D59EF" w:rsidR="001D45F2" w:rsidRPr="00F406BE" w:rsidRDefault="00D25D7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Gro Holst Volden</w:t>
            </w:r>
          </w:p>
        </w:tc>
        <w:tc>
          <w:tcPr>
            <w:tcW w:w="3498" w:type="dxa"/>
          </w:tcPr>
          <w:p w14:paraId="473796A8" w14:textId="1EABA210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21063842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928C8FE" w14:textId="77777777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CB3BF85" w14:textId="0DA8EA6F" w:rsidR="001D45F2" w:rsidRPr="00F406BE" w:rsidRDefault="00D25D75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1" w:history="1">
              <w:r w:rsidRPr="00D25D75">
                <w:t>gro.holst.volden@ntnu.no</w:t>
              </w:r>
            </w:hyperlink>
          </w:p>
        </w:tc>
        <w:tc>
          <w:tcPr>
            <w:tcW w:w="3498" w:type="dxa"/>
          </w:tcPr>
          <w:p w14:paraId="06C725EA" w14:textId="3974F038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18A9FD96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6A902F0" w14:textId="77777777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1CE26531" w14:textId="15119A23" w:rsidR="001D45F2" w:rsidRPr="00F406BE" w:rsidRDefault="00B86398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86398">
              <w:rPr>
                <w:rFonts w:cstheme="minorHAnsi"/>
                <w:sz w:val="20"/>
                <w:szCs w:val="20"/>
              </w:rPr>
              <w:t>957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86398">
              <w:rPr>
                <w:rFonts w:cstheme="minorHAnsi"/>
                <w:sz w:val="20"/>
                <w:szCs w:val="20"/>
              </w:rPr>
              <w:t>45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B86398">
              <w:rPr>
                <w:rFonts w:cstheme="minorHAnsi"/>
                <w:sz w:val="20"/>
                <w:szCs w:val="20"/>
              </w:rPr>
              <w:t>565</w:t>
            </w:r>
          </w:p>
        </w:tc>
        <w:tc>
          <w:tcPr>
            <w:tcW w:w="3498" w:type="dxa"/>
          </w:tcPr>
          <w:p w14:paraId="3450BE87" w14:textId="563054DB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544EC712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C723457" w14:textId="77777777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19C3DEE" w14:textId="77777777" w:rsidTr="4AF94804">
        <w:trPr>
          <w:trHeight w:val="8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D37D2BB" w14:textId="774379F5" w:rsidR="009A0580" w:rsidRPr="00F406BE" w:rsidRDefault="00C83C61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EAADD890713545D2B28F5781DA428187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NS8406 Forenklet norsk bygge og anleggskontrakt" w:value="NS8406 Forenklet norsk bygge og anleggskontrakt"/>
                  <w:listItem w:displayText="Listen er ikke uttømmende" w:value="Listen er ikke uttømmende"/>
                </w:comboBox>
              </w:sdtPr>
              <w:sdtEndPr/>
              <w:sdtContent>
                <w:r w:rsidR="00AB4346">
                  <w:rPr>
                    <w:rFonts w:cstheme="minorHAnsi"/>
                    <w:sz w:val="20"/>
                    <w:szCs w:val="20"/>
                  </w:rPr>
                  <w:t>Generelle kontraktsvilkår tjenester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5CFFCBEC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2009FD0" w14:textId="77777777" w:rsidR="00A34AC5" w:rsidRPr="00F406BE" w:rsidRDefault="00A34AC5" w:rsidP="003B402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4C39FB74" w14:textId="77777777" w:rsidTr="4AF94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C3F0303" w14:textId="3A04FBAD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r w:rsidRPr="00665F07">
              <w:rPr>
                <w:rFonts w:cstheme="minorHAnsi"/>
                <w:b w:val="0"/>
                <w:sz w:val="20"/>
                <w:szCs w:val="20"/>
              </w:rPr>
              <w:t xml:space="preserve">Oppdragsgivers </w:t>
            </w:r>
            <w:r w:rsidR="0049064C">
              <w:rPr>
                <w:rFonts w:cstheme="minorHAnsi"/>
                <w:b w:val="0"/>
                <w:sz w:val="20"/>
                <w:szCs w:val="20"/>
              </w:rPr>
              <w:t>u</w:t>
            </w:r>
            <w:r w:rsidR="00B140EB">
              <w:rPr>
                <w:rFonts w:cstheme="minorHAnsi"/>
                <w:b w:val="0"/>
                <w:sz w:val="20"/>
                <w:szCs w:val="20"/>
              </w:rPr>
              <w:t>tlysningstekst</w:t>
            </w:r>
          </w:p>
          <w:p w14:paraId="7863619A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751F48D5" w14:textId="037A9B65" w:rsidR="00267B4A" w:rsidRPr="00267B4A" w:rsidRDefault="00576260" w:rsidP="002F647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 og betalingsbetingelser</w:t>
            </w:r>
          </w:p>
        </w:tc>
      </w:tr>
      <w:bookmarkEnd w:id="4"/>
    </w:tbl>
    <w:p w14:paraId="39C99A73" w14:textId="77777777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05CAA57E" w14:textId="77777777" w:rsidTr="003B4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0636F7BC" w14:textId="784CAB0A" w:rsidR="003D33F6" w:rsidRPr="00A34AC5" w:rsidRDefault="003D33F6" w:rsidP="003B402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LEVERING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CDFBE76" w14:textId="77777777" w:rsidTr="003D33F6">
        <w:tc>
          <w:tcPr>
            <w:tcW w:w="2122" w:type="dxa"/>
          </w:tcPr>
          <w:p w14:paraId="4A3B7D1C" w14:textId="77777777" w:rsidR="003D33F6" w:rsidRPr="00F406BE" w:rsidRDefault="003D33F6" w:rsidP="003B402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673B66B3" w14:textId="750A2423" w:rsidR="003D33F6" w:rsidRPr="00F406BE" w:rsidRDefault="00E856DD" w:rsidP="003B4023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  <w:r w:rsidR="001A642A">
              <w:rPr>
                <w:rFonts w:cstheme="minorHAnsi"/>
                <w:b/>
                <w:sz w:val="20"/>
                <w:szCs w:val="20"/>
              </w:rPr>
              <w:t>.04.202</w:t>
            </w: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</w:tr>
    </w:tbl>
    <w:p w14:paraId="7A4A9637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0B6078D6" w14:textId="77777777" w:rsidTr="003B40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1A71BF42" w14:textId="77777777" w:rsidR="00C246A6" w:rsidRPr="00BF750A" w:rsidRDefault="00C246A6" w:rsidP="003B4023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18C30372" w14:textId="77777777" w:rsidR="00C246A6" w:rsidRPr="00F406BE" w:rsidRDefault="00C246A6" w:rsidP="003B40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0C67F64C" w14:textId="77777777" w:rsidR="00C246A6" w:rsidRPr="00F406BE" w:rsidRDefault="00C246A6" w:rsidP="003B40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Leverandør</w:t>
            </w:r>
          </w:p>
        </w:tc>
      </w:tr>
      <w:tr w:rsidR="00C246A6" w:rsidRPr="00F406BE" w14:paraId="4259D01C" w14:textId="77777777" w:rsidTr="003B40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F085833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64FA4543" w14:textId="77777777" w:rsidR="00C246A6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  <w:p w14:paraId="660319F3" w14:textId="7D0CE3A1" w:rsidR="004244DE" w:rsidRDefault="00BE3FD2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Signeres elektronisk</w:t>
            </w:r>
          </w:p>
          <w:p w14:paraId="4E2C67AE" w14:textId="704018C4" w:rsidR="004244DE" w:rsidRPr="00F406BE" w:rsidRDefault="004244D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47" w:type="dxa"/>
          </w:tcPr>
          <w:p w14:paraId="4988AF68" w14:textId="77777777" w:rsidR="00C246A6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  <w:p w14:paraId="1BBDF283" w14:textId="77777777" w:rsidR="00BE3FD2" w:rsidRDefault="00BE3FD2" w:rsidP="00BE3F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Signeres elektronisk</w:t>
            </w:r>
          </w:p>
          <w:p w14:paraId="18925F2C" w14:textId="0FCA965D" w:rsidR="00BE3FD2" w:rsidRPr="00F406BE" w:rsidRDefault="00BE3FD2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C246A6" w:rsidRPr="00F406BE" w14:paraId="1949D928" w14:textId="77777777" w:rsidTr="003B40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0A9193B3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382EB402" w14:textId="77777777" w:rsidR="00D25D75" w:rsidRPr="00D25D75" w:rsidRDefault="00D25D75" w:rsidP="00D25D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25D75">
              <w:rPr>
                <w:rFonts w:cstheme="minorHAnsi"/>
                <w:sz w:val="20"/>
                <w:szCs w:val="20"/>
              </w:rPr>
              <w:t>Unni Marie Stenholt Berget</w:t>
            </w:r>
          </w:p>
          <w:p w14:paraId="0DDBDF1F" w14:textId="10369CFB" w:rsidR="00C246A6" w:rsidRPr="00F406BE" w:rsidRDefault="00D25D75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Kontorsjef</w:t>
            </w:r>
          </w:p>
        </w:tc>
        <w:tc>
          <w:tcPr>
            <w:tcW w:w="3447" w:type="dxa"/>
          </w:tcPr>
          <w:p w14:paraId="470B585E" w14:textId="211946A2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4244DE" w:rsidRPr="00F406BE" w14:paraId="7B96C858" w14:textId="77777777" w:rsidTr="003B40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CEE2D5A" w14:textId="5FEF545C" w:rsidR="004244DE" w:rsidRDefault="004244DE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84EBA7A" w14:textId="45431388" w:rsidR="004244DE" w:rsidRPr="00F406BE" w:rsidRDefault="00D25D75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hyperlink r:id="rId12" w:history="1">
              <w:r w:rsidRPr="00D25D75">
                <w:t>unni.m.s.berget@ntnu.no</w:t>
              </w:r>
            </w:hyperlink>
          </w:p>
        </w:tc>
        <w:tc>
          <w:tcPr>
            <w:tcW w:w="3447" w:type="dxa"/>
          </w:tcPr>
          <w:p w14:paraId="4F5499A2" w14:textId="61B76853" w:rsidR="004244DE" w:rsidRPr="00F406BE" w:rsidRDefault="004244DE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11C8030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F41A0" w14:textId="77777777" w:rsidR="00C83C61" w:rsidRDefault="00C83C61" w:rsidP="00B2394E">
      <w:pPr>
        <w:spacing w:after="0" w:line="240" w:lineRule="auto"/>
      </w:pPr>
      <w:r>
        <w:separator/>
      </w:r>
    </w:p>
  </w:endnote>
  <w:endnote w:type="continuationSeparator" w:id="0">
    <w:p w14:paraId="57431773" w14:textId="77777777" w:rsidR="00C83C61" w:rsidRDefault="00C83C61" w:rsidP="00B2394E">
      <w:pPr>
        <w:spacing w:after="0" w:line="240" w:lineRule="auto"/>
      </w:pPr>
      <w:r>
        <w:continuationSeparator/>
      </w:r>
    </w:p>
  </w:endnote>
  <w:endnote w:type="continuationNotice" w:id="1">
    <w:p w14:paraId="241129F5" w14:textId="77777777" w:rsidR="00C83C61" w:rsidRDefault="00C83C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2302C3D7" w14:textId="77777777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3C1FCD26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A2E08" w14:textId="77777777" w:rsidR="00C83C61" w:rsidRDefault="00C83C61" w:rsidP="00B2394E">
      <w:pPr>
        <w:spacing w:after="0" w:line="240" w:lineRule="auto"/>
      </w:pPr>
      <w:r>
        <w:separator/>
      </w:r>
    </w:p>
  </w:footnote>
  <w:footnote w:type="continuationSeparator" w:id="0">
    <w:p w14:paraId="0EC62D55" w14:textId="77777777" w:rsidR="00C83C61" w:rsidRDefault="00C83C61" w:rsidP="00B2394E">
      <w:pPr>
        <w:spacing w:after="0" w:line="240" w:lineRule="auto"/>
      </w:pPr>
      <w:r>
        <w:continuationSeparator/>
      </w:r>
    </w:p>
  </w:footnote>
  <w:footnote w:type="continuationNotice" w:id="1">
    <w:p w14:paraId="38683B99" w14:textId="77777777" w:rsidR="00C83C61" w:rsidRDefault="00C83C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620C" w14:textId="77777777" w:rsidR="004944AB" w:rsidRDefault="004944AB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F00F1F">
      <w:fldChar w:fldCharType="begin"/>
    </w:r>
    <w:r w:rsidR="00F00F1F">
      <w:instrText xml:space="preserve"> INCLUDEPICTURE  "cid:image001.png@01CFD0F3.2F8D8D70" \* MERGEFORMATINET </w:instrText>
    </w:r>
    <w:r w:rsidR="00F00F1F">
      <w:fldChar w:fldCharType="separate"/>
    </w:r>
    <w:r w:rsidR="00443171">
      <w:fldChar w:fldCharType="begin"/>
    </w:r>
    <w:r w:rsidR="00443171">
      <w:instrText xml:space="preserve"> INCLUDEPICTURE  "cid:image001.png@01CFD0F3.2F8D8D70" \* MERGEFORMATINET </w:instrText>
    </w:r>
    <w:r w:rsidR="00443171">
      <w:fldChar w:fldCharType="separate"/>
    </w:r>
    <w:r w:rsidR="00BF7C24">
      <w:fldChar w:fldCharType="begin"/>
    </w:r>
    <w:r w:rsidR="00BF7C24">
      <w:instrText xml:space="preserve"> INCLUDEPICTURE  "cid:image001.png@01CFD0F3.2F8D8D70" \* MERGEFORMATINET </w:instrText>
    </w:r>
    <w:r w:rsidR="00BF7C24">
      <w:fldChar w:fldCharType="separate"/>
    </w:r>
    <w:r w:rsidR="00612433">
      <w:fldChar w:fldCharType="begin"/>
    </w:r>
    <w:r w:rsidR="00612433">
      <w:instrText xml:space="preserve"> INCLUDEPICTURE  "cid:image001.png@01CFD0F3.2F8D8D70" \* MERGEFORMATINET </w:instrText>
    </w:r>
    <w:r w:rsidR="00612433">
      <w:fldChar w:fldCharType="separate"/>
    </w:r>
    <w:r w:rsidR="00A75C21">
      <w:fldChar w:fldCharType="begin"/>
    </w:r>
    <w:r w:rsidR="00A75C21">
      <w:instrText xml:space="preserve"> INCLUDEPICTURE  "cid:image001.png@01CFD0F3.2F8D8D70" \* MERGEFORMATINET </w:instrText>
    </w:r>
    <w:r w:rsidR="00A75C21">
      <w:fldChar w:fldCharType="separate"/>
    </w:r>
    <w:r w:rsidR="00201FA3">
      <w:fldChar w:fldCharType="begin"/>
    </w:r>
    <w:r w:rsidR="00201FA3">
      <w:instrText xml:space="preserve"> INCLUDEPICTURE  "cid:image001.png@01CFD0F3.2F8D8D70" \* MERGEFORMATINET </w:instrText>
    </w:r>
    <w:r w:rsidR="00201FA3">
      <w:fldChar w:fldCharType="separate"/>
    </w:r>
    <w:r w:rsidR="00B402E3">
      <w:fldChar w:fldCharType="begin"/>
    </w:r>
    <w:r w:rsidR="00B402E3">
      <w:instrText xml:space="preserve"> INCLUDEPICTURE  "cid:image001.png@01CFD0F3.2F8D8D70" \* MERGEFORMATINET </w:instrText>
    </w:r>
    <w:r w:rsidR="00B402E3">
      <w:fldChar w:fldCharType="separate"/>
    </w:r>
    <w:r w:rsidR="007726B5">
      <w:fldChar w:fldCharType="begin"/>
    </w:r>
    <w:r w:rsidR="007726B5">
      <w:instrText xml:space="preserve"> INCLUDEPICTURE  "cid:image001.png@01CFD0F3.2F8D8D70" \* MERGEFORMATINET </w:instrText>
    </w:r>
    <w:r w:rsidR="007726B5">
      <w:fldChar w:fldCharType="separate"/>
    </w:r>
    <w:r w:rsidR="005F6DF4">
      <w:fldChar w:fldCharType="begin"/>
    </w:r>
    <w:r w:rsidR="005F6DF4">
      <w:instrText xml:space="preserve"> INCLUDEPICTURE  "cid:image001.png@01CFD0F3.2F8D8D70" \* MERGEFORMATINET </w:instrText>
    </w:r>
    <w:r w:rsidR="005F6DF4">
      <w:fldChar w:fldCharType="separate"/>
    </w:r>
    <w:r w:rsidR="00F11765">
      <w:fldChar w:fldCharType="begin"/>
    </w:r>
    <w:r w:rsidR="00F11765">
      <w:instrText xml:space="preserve"> INCLUDEPICTURE  "cid:image001.png@01CFD0F3.2F8D8D70" \* MERGEFORMATINET </w:instrText>
    </w:r>
    <w:r w:rsidR="00F11765">
      <w:fldChar w:fldCharType="separate"/>
    </w:r>
    <w:r w:rsidR="001958F6">
      <w:fldChar w:fldCharType="begin"/>
    </w:r>
    <w:r w:rsidR="001958F6">
      <w:instrText xml:space="preserve"> INCLUDEPICTURE  "cid:image001.png@01CFD0F3.2F8D8D70" \* MERGEFORMATINET </w:instrText>
    </w:r>
    <w:r w:rsidR="001958F6">
      <w:fldChar w:fldCharType="separate"/>
    </w:r>
    <w:r w:rsidR="005D1FDD">
      <w:fldChar w:fldCharType="begin"/>
    </w:r>
    <w:r w:rsidR="005D1FDD">
      <w:instrText xml:space="preserve"> INCLUDEPICTURE  "cid:image001.png@01CFD0F3.2F8D8D70" \* MERGEFORMATINET </w:instrText>
    </w:r>
    <w:r w:rsidR="005D1FD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E15D4A">
      <w:fldChar w:fldCharType="begin"/>
    </w:r>
    <w:r w:rsidR="00E15D4A">
      <w:instrText xml:space="preserve"> INCLUDEPICTURE  "cid:image001.png@01CFD0F3.2F8D8D70" \* MERGEFORMATINET </w:instrText>
    </w:r>
    <w:r w:rsidR="00E15D4A">
      <w:fldChar w:fldCharType="separate"/>
    </w:r>
    <w:r w:rsidR="003B4023">
      <w:fldChar w:fldCharType="begin"/>
    </w:r>
    <w:r w:rsidR="003B4023">
      <w:instrText xml:space="preserve"> INCLUDEPICTURE  "cid:image001.png@01CFD0F3.2F8D8D70" \* MERGEFORMATINET </w:instrText>
    </w:r>
    <w:r w:rsidR="003B4023">
      <w:fldChar w:fldCharType="separate"/>
    </w:r>
    <w:r w:rsidR="00BE3FD2">
      <w:fldChar w:fldCharType="begin"/>
    </w:r>
    <w:r w:rsidR="00BE3FD2">
      <w:instrText xml:space="preserve"> INCLUDEPICTURE  "cid:image001.png@01CFD0F3.2F8D8D70" \* MERGEFORMATINET </w:instrText>
    </w:r>
    <w:r w:rsidR="00BE3FD2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6B2297">
      <w:fldChar w:fldCharType="begin"/>
    </w:r>
    <w:r w:rsidR="006B2297">
      <w:instrText xml:space="preserve"> INCLUDEPICTURE  "cid:image001.png@01CFD0F3.2F8D8D70" \* MERGEFORMATINET </w:instrText>
    </w:r>
    <w:r w:rsidR="006B2297">
      <w:fldChar w:fldCharType="separate"/>
    </w:r>
    <w:r w:rsidR="0014249D">
      <w:fldChar w:fldCharType="begin"/>
    </w:r>
    <w:r w:rsidR="0014249D">
      <w:instrText xml:space="preserve"> INCLUDEPICTURE  "cid:image001.png@01CFD0F3.2F8D8D70" \* MERGEFORMATINET </w:instrText>
    </w:r>
    <w:r w:rsidR="0014249D">
      <w:fldChar w:fldCharType="separate"/>
    </w:r>
    <w:r w:rsidR="00EB1675">
      <w:fldChar w:fldCharType="begin"/>
    </w:r>
    <w:r w:rsidR="00EB1675">
      <w:instrText xml:space="preserve"> INCLUDEPICTURE  "cid:image001.png@01CFD0F3.2F8D8D70" \* MERGEFORMATINET </w:instrText>
    </w:r>
    <w:r w:rsidR="00EB1675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AB41B5">
      <w:fldChar w:fldCharType="begin"/>
    </w:r>
    <w:r w:rsidR="00AB41B5">
      <w:instrText xml:space="preserve"> INCLUDEPICTURE  "cid:image001.png@01CFD0F3.2F8D8D70" \* MERGEFORMATINET </w:instrText>
    </w:r>
    <w:r w:rsidR="00AB41B5">
      <w:fldChar w:fldCharType="separate"/>
    </w:r>
    <w:r w:rsidR="00270945">
      <w:fldChar w:fldCharType="begin"/>
    </w:r>
    <w:r w:rsidR="00270945">
      <w:instrText xml:space="preserve"> INCLUDEPICTURE  "cid:image001.png@01CFD0F3.2F8D8D70" \* MERGEFORMATINET </w:instrText>
    </w:r>
    <w:r w:rsidR="00270945">
      <w:fldChar w:fldCharType="separate"/>
    </w:r>
    <w:r w:rsidR="00C83C61">
      <w:fldChar w:fldCharType="begin"/>
    </w:r>
    <w:r w:rsidR="00C83C61">
      <w:instrText xml:space="preserve"> </w:instrText>
    </w:r>
    <w:r w:rsidR="00C83C61">
      <w:instrText>INCLUDEPICTURE  "cid:image001.png@01CFD0F3.2F8D8D70" \* MERGEFORMATINET</w:instrText>
    </w:r>
    <w:r w:rsidR="00C83C61">
      <w:instrText xml:space="preserve"> </w:instrText>
    </w:r>
    <w:r w:rsidR="00C83C61">
      <w:fldChar w:fldCharType="separate"/>
    </w:r>
    <w:r w:rsidR="00F2147C">
      <w:pict w14:anchorId="00A79D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https://innsida.ntnu.no/documents/10157/3573032/logo_ntnu_bokm.png/03c40305-230c-4dbe-8ae5-fb7930e355d4?t=1386853927042" style="width:75.6pt;height:21.6pt">
          <v:imagedata r:id="rId1" r:href="rId2"/>
        </v:shape>
      </w:pict>
    </w:r>
    <w:r w:rsidR="00C83C61">
      <w:fldChar w:fldCharType="end"/>
    </w:r>
    <w:r w:rsidR="00270945">
      <w:fldChar w:fldCharType="end"/>
    </w:r>
    <w:r w:rsidR="00AB41B5">
      <w:fldChar w:fldCharType="end"/>
    </w:r>
    <w:r>
      <w:fldChar w:fldCharType="end"/>
    </w:r>
    <w:r w:rsidR="00EB1675">
      <w:fldChar w:fldCharType="end"/>
    </w:r>
    <w:r w:rsidR="0014249D">
      <w:fldChar w:fldCharType="end"/>
    </w:r>
    <w:r w:rsidR="006B2297">
      <w:fldChar w:fldCharType="end"/>
    </w:r>
    <w:r>
      <w:fldChar w:fldCharType="end"/>
    </w:r>
    <w:r w:rsidR="00BE3FD2">
      <w:fldChar w:fldCharType="end"/>
    </w:r>
    <w:r w:rsidR="003B4023">
      <w:fldChar w:fldCharType="end"/>
    </w:r>
    <w:r w:rsidR="00E15D4A">
      <w:fldChar w:fldCharType="end"/>
    </w:r>
    <w:r>
      <w:fldChar w:fldCharType="end"/>
    </w:r>
    <w:r w:rsidR="005D1FDD">
      <w:fldChar w:fldCharType="end"/>
    </w:r>
    <w:r w:rsidR="001958F6">
      <w:fldChar w:fldCharType="end"/>
    </w:r>
    <w:r w:rsidR="00F11765">
      <w:fldChar w:fldCharType="end"/>
    </w:r>
    <w:r w:rsidR="005F6DF4">
      <w:fldChar w:fldCharType="end"/>
    </w:r>
    <w:r w:rsidR="007726B5">
      <w:fldChar w:fldCharType="end"/>
    </w:r>
    <w:r w:rsidR="00B402E3">
      <w:fldChar w:fldCharType="end"/>
    </w:r>
    <w:r w:rsidR="00201FA3">
      <w:fldChar w:fldCharType="end"/>
    </w:r>
    <w:r w:rsidR="00A75C21">
      <w:fldChar w:fldCharType="end"/>
    </w:r>
    <w:r w:rsidR="00612433">
      <w:fldChar w:fldCharType="end"/>
    </w:r>
    <w:r w:rsidR="00BF7C24">
      <w:fldChar w:fldCharType="end"/>
    </w:r>
    <w:r w:rsidR="00443171">
      <w:fldChar w:fldCharType="end"/>
    </w:r>
    <w:r w:rsidR="00F00F1F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8165131">
    <w:abstractNumId w:val="34"/>
  </w:num>
  <w:num w:numId="2" w16cid:durableId="1683629105">
    <w:abstractNumId w:val="28"/>
  </w:num>
  <w:num w:numId="3" w16cid:durableId="1315570997">
    <w:abstractNumId w:val="13"/>
  </w:num>
  <w:num w:numId="4" w16cid:durableId="756680555">
    <w:abstractNumId w:val="17"/>
  </w:num>
  <w:num w:numId="5" w16cid:durableId="65954571">
    <w:abstractNumId w:val="5"/>
  </w:num>
  <w:num w:numId="6" w16cid:durableId="1259825240">
    <w:abstractNumId w:val="32"/>
  </w:num>
  <w:num w:numId="7" w16cid:durableId="417291072">
    <w:abstractNumId w:val="24"/>
  </w:num>
  <w:num w:numId="8" w16cid:durableId="1490830565">
    <w:abstractNumId w:val="1"/>
  </w:num>
  <w:num w:numId="9" w16cid:durableId="1513836561">
    <w:abstractNumId w:val="6"/>
  </w:num>
  <w:num w:numId="10" w16cid:durableId="1625842992">
    <w:abstractNumId w:val="30"/>
  </w:num>
  <w:num w:numId="11" w16cid:durableId="2065133301">
    <w:abstractNumId w:val="31"/>
  </w:num>
  <w:num w:numId="12" w16cid:durableId="1297175266">
    <w:abstractNumId w:val="15"/>
  </w:num>
  <w:num w:numId="13" w16cid:durableId="1804273800">
    <w:abstractNumId w:val="19"/>
  </w:num>
  <w:num w:numId="14" w16cid:durableId="1445340413">
    <w:abstractNumId w:val="11"/>
  </w:num>
  <w:num w:numId="15" w16cid:durableId="270826007">
    <w:abstractNumId w:val="12"/>
  </w:num>
  <w:num w:numId="16" w16cid:durableId="1197886998">
    <w:abstractNumId w:val="36"/>
  </w:num>
  <w:num w:numId="17" w16cid:durableId="1828934295">
    <w:abstractNumId w:val="0"/>
  </w:num>
  <w:num w:numId="18" w16cid:durableId="534775166">
    <w:abstractNumId w:val="35"/>
  </w:num>
  <w:num w:numId="19" w16cid:durableId="219248304">
    <w:abstractNumId w:val="9"/>
  </w:num>
  <w:num w:numId="20" w16cid:durableId="450324527">
    <w:abstractNumId w:val="22"/>
  </w:num>
  <w:num w:numId="21" w16cid:durableId="812675405">
    <w:abstractNumId w:val="14"/>
  </w:num>
  <w:num w:numId="22" w16cid:durableId="128062088">
    <w:abstractNumId w:val="23"/>
  </w:num>
  <w:num w:numId="23" w16cid:durableId="887379486">
    <w:abstractNumId w:val="29"/>
  </w:num>
  <w:num w:numId="24" w16cid:durableId="329142031">
    <w:abstractNumId w:val="25"/>
  </w:num>
  <w:num w:numId="25" w16cid:durableId="71048487">
    <w:abstractNumId w:val="20"/>
  </w:num>
  <w:num w:numId="26" w16cid:durableId="350452986">
    <w:abstractNumId w:val="26"/>
  </w:num>
  <w:num w:numId="27" w16cid:durableId="829903907">
    <w:abstractNumId w:val="3"/>
  </w:num>
  <w:num w:numId="28" w16cid:durableId="1864244020">
    <w:abstractNumId w:val="10"/>
  </w:num>
  <w:num w:numId="29" w16cid:durableId="1521700220">
    <w:abstractNumId w:val="2"/>
  </w:num>
  <w:num w:numId="30" w16cid:durableId="240877217">
    <w:abstractNumId w:val="21"/>
  </w:num>
  <w:num w:numId="31" w16cid:durableId="1041173045">
    <w:abstractNumId w:val="7"/>
  </w:num>
  <w:num w:numId="32" w16cid:durableId="1370455262">
    <w:abstractNumId w:val="18"/>
  </w:num>
  <w:num w:numId="33" w16cid:durableId="724375860">
    <w:abstractNumId w:val="33"/>
  </w:num>
  <w:num w:numId="34" w16cid:durableId="432824753">
    <w:abstractNumId w:val="8"/>
  </w:num>
  <w:num w:numId="35" w16cid:durableId="1261110196">
    <w:abstractNumId w:val="27"/>
  </w:num>
  <w:num w:numId="36" w16cid:durableId="1120686670">
    <w:abstractNumId w:val="16"/>
  </w:num>
  <w:num w:numId="37" w16cid:durableId="12777182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72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27DA6"/>
    <w:rsid w:val="000316DC"/>
    <w:rsid w:val="0003326D"/>
    <w:rsid w:val="00036817"/>
    <w:rsid w:val="00036FEE"/>
    <w:rsid w:val="0004619F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C5F3F"/>
    <w:rsid w:val="000E285D"/>
    <w:rsid w:val="000E45B6"/>
    <w:rsid w:val="000F0D08"/>
    <w:rsid w:val="000F6A2A"/>
    <w:rsid w:val="001077CD"/>
    <w:rsid w:val="00110636"/>
    <w:rsid w:val="001243A7"/>
    <w:rsid w:val="0012709A"/>
    <w:rsid w:val="001339C6"/>
    <w:rsid w:val="00135340"/>
    <w:rsid w:val="00136464"/>
    <w:rsid w:val="0014249D"/>
    <w:rsid w:val="0016096E"/>
    <w:rsid w:val="00170CD0"/>
    <w:rsid w:val="00193E1C"/>
    <w:rsid w:val="001954AF"/>
    <w:rsid w:val="001958F6"/>
    <w:rsid w:val="00197FE5"/>
    <w:rsid w:val="001A642A"/>
    <w:rsid w:val="001B14C6"/>
    <w:rsid w:val="001B43F4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560A8"/>
    <w:rsid w:val="00266305"/>
    <w:rsid w:val="00267B4A"/>
    <w:rsid w:val="00270945"/>
    <w:rsid w:val="002732CD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2F63A0"/>
    <w:rsid w:val="002F6472"/>
    <w:rsid w:val="00300800"/>
    <w:rsid w:val="00300F13"/>
    <w:rsid w:val="0030443B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B4023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44DE"/>
    <w:rsid w:val="004255BE"/>
    <w:rsid w:val="00426C41"/>
    <w:rsid w:val="00433D04"/>
    <w:rsid w:val="00433E52"/>
    <w:rsid w:val="0043633D"/>
    <w:rsid w:val="00443171"/>
    <w:rsid w:val="00447C91"/>
    <w:rsid w:val="004569DA"/>
    <w:rsid w:val="00460BC6"/>
    <w:rsid w:val="00464CDF"/>
    <w:rsid w:val="004702DB"/>
    <w:rsid w:val="004720F2"/>
    <w:rsid w:val="00480464"/>
    <w:rsid w:val="00485E1D"/>
    <w:rsid w:val="0049064C"/>
    <w:rsid w:val="004944AB"/>
    <w:rsid w:val="004A2B65"/>
    <w:rsid w:val="004A6869"/>
    <w:rsid w:val="004B2662"/>
    <w:rsid w:val="004C737D"/>
    <w:rsid w:val="004E003D"/>
    <w:rsid w:val="004F339D"/>
    <w:rsid w:val="005060D6"/>
    <w:rsid w:val="0051165A"/>
    <w:rsid w:val="0051535E"/>
    <w:rsid w:val="00515407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A4EDD"/>
    <w:rsid w:val="005B16EC"/>
    <w:rsid w:val="005B25B0"/>
    <w:rsid w:val="005B5EF9"/>
    <w:rsid w:val="005C0C77"/>
    <w:rsid w:val="005C3F45"/>
    <w:rsid w:val="005C49EA"/>
    <w:rsid w:val="005C742B"/>
    <w:rsid w:val="005D109B"/>
    <w:rsid w:val="005D1FDD"/>
    <w:rsid w:val="005E75D3"/>
    <w:rsid w:val="005F0C92"/>
    <w:rsid w:val="005F62F5"/>
    <w:rsid w:val="005F6DF4"/>
    <w:rsid w:val="005F75D1"/>
    <w:rsid w:val="0060229A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64EE5"/>
    <w:rsid w:val="00665012"/>
    <w:rsid w:val="006776ED"/>
    <w:rsid w:val="0067799F"/>
    <w:rsid w:val="00677A4A"/>
    <w:rsid w:val="00682A33"/>
    <w:rsid w:val="00686096"/>
    <w:rsid w:val="0069394C"/>
    <w:rsid w:val="00696340"/>
    <w:rsid w:val="006A2FE0"/>
    <w:rsid w:val="006A6FC6"/>
    <w:rsid w:val="006B2297"/>
    <w:rsid w:val="006B62A5"/>
    <w:rsid w:val="006C3E7F"/>
    <w:rsid w:val="006C5BF1"/>
    <w:rsid w:val="006F2D69"/>
    <w:rsid w:val="006F7EAB"/>
    <w:rsid w:val="00705BE7"/>
    <w:rsid w:val="00710799"/>
    <w:rsid w:val="007276DB"/>
    <w:rsid w:val="00733465"/>
    <w:rsid w:val="0074292A"/>
    <w:rsid w:val="00744780"/>
    <w:rsid w:val="0075278B"/>
    <w:rsid w:val="00765E8D"/>
    <w:rsid w:val="00770A16"/>
    <w:rsid w:val="007726B5"/>
    <w:rsid w:val="00781BBB"/>
    <w:rsid w:val="007B1B9B"/>
    <w:rsid w:val="007D44A6"/>
    <w:rsid w:val="007E0E67"/>
    <w:rsid w:val="007F05E0"/>
    <w:rsid w:val="007F1EFB"/>
    <w:rsid w:val="007F26F6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44447"/>
    <w:rsid w:val="008444A4"/>
    <w:rsid w:val="00857A39"/>
    <w:rsid w:val="00861963"/>
    <w:rsid w:val="008669AC"/>
    <w:rsid w:val="00870AFB"/>
    <w:rsid w:val="00880555"/>
    <w:rsid w:val="00883B22"/>
    <w:rsid w:val="00891EF0"/>
    <w:rsid w:val="00893450"/>
    <w:rsid w:val="00894D74"/>
    <w:rsid w:val="008954AC"/>
    <w:rsid w:val="008A294C"/>
    <w:rsid w:val="008A2DCA"/>
    <w:rsid w:val="008B4DDD"/>
    <w:rsid w:val="008C751D"/>
    <w:rsid w:val="008E07FC"/>
    <w:rsid w:val="008E0DE6"/>
    <w:rsid w:val="008E277F"/>
    <w:rsid w:val="008E6E73"/>
    <w:rsid w:val="00901B29"/>
    <w:rsid w:val="00902CF5"/>
    <w:rsid w:val="009060A8"/>
    <w:rsid w:val="00927F77"/>
    <w:rsid w:val="009305F7"/>
    <w:rsid w:val="00951DAE"/>
    <w:rsid w:val="0096324A"/>
    <w:rsid w:val="009636F6"/>
    <w:rsid w:val="00982A41"/>
    <w:rsid w:val="00982B39"/>
    <w:rsid w:val="00985A58"/>
    <w:rsid w:val="00991607"/>
    <w:rsid w:val="00996084"/>
    <w:rsid w:val="009A0580"/>
    <w:rsid w:val="009A29E6"/>
    <w:rsid w:val="009A31F4"/>
    <w:rsid w:val="009A41FB"/>
    <w:rsid w:val="009A4990"/>
    <w:rsid w:val="009A5712"/>
    <w:rsid w:val="009B1792"/>
    <w:rsid w:val="009C3797"/>
    <w:rsid w:val="009D4919"/>
    <w:rsid w:val="009E00CC"/>
    <w:rsid w:val="009E2E3F"/>
    <w:rsid w:val="009E499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75D17"/>
    <w:rsid w:val="00A8295C"/>
    <w:rsid w:val="00A93722"/>
    <w:rsid w:val="00AA2DF3"/>
    <w:rsid w:val="00AA3E63"/>
    <w:rsid w:val="00AA5DAF"/>
    <w:rsid w:val="00AA7DFA"/>
    <w:rsid w:val="00AB41B5"/>
    <w:rsid w:val="00AB4346"/>
    <w:rsid w:val="00AC31D7"/>
    <w:rsid w:val="00AD1704"/>
    <w:rsid w:val="00AD377E"/>
    <w:rsid w:val="00AF2695"/>
    <w:rsid w:val="00B006C5"/>
    <w:rsid w:val="00B11F84"/>
    <w:rsid w:val="00B140EB"/>
    <w:rsid w:val="00B17E86"/>
    <w:rsid w:val="00B2394E"/>
    <w:rsid w:val="00B2540E"/>
    <w:rsid w:val="00B30BA4"/>
    <w:rsid w:val="00B313EE"/>
    <w:rsid w:val="00B32113"/>
    <w:rsid w:val="00B402E3"/>
    <w:rsid w:val="00B4216A"/>
    <w:rsid w:val="00B43B79"/>
    <w:rsid w:val="00B463FB"/>
    <w:rsid w:val="00B52E86"/>
    <w:rsid w:val="00B53849"/>
    <w:rsid w:val="00B557B3"/>
    <w:rsid w:val="00B57903"/>
    <w:rsid w:val="00B854AA"/>
    <w:rsid w:val="00B86398"/>
    <w:rsid w:val="00B93DE0"/>
    <w:rsid w:val="00B94D6C"/>
    <w:rsid w:val="00B9782D"/>
    <w:rsid w:val="00BA0CDB"/>
    <w:rsid w:val="00BA105E"/>
    <w:rsid w:val="00BA64A1"/>
    <w:rsid w:val="00BC0E2E"/>
    <w:rsid w:val="00BC31C7"/>
    <w:rsid w:val="00BC3CAA"/>
    <w:rsid w:val="00BD033B"/>
    <w:rsid w:val="00BD0E58"/>
    <w:rsid w:val="00BD4367"/>
    <w:rsid w:val="00BD72EE"/>
    <w:rsid w:val="00BE3FD2"/>
    <w:rsid w:val="00BE498A"/>
    <w:rsid w:val="00BE4D15"/>
    <w:rsid w:val="00BF1B8C"/>
    <w:rsid w:val="00BF750A"/>
    <w:rsid w:val="00BF7C24"/>
    <w:rsid w:val="00C00F62"/>
    <w:rsid w:val="00C12329"/>
    <w:rsid w:val="00C129ED"/>
    <w:rsid w:val="00C246A6"/>
    <w:rsid w:val="00C307D7"/>
    <w:rsid w:val="00C364B3"/>
    <w:rsid w:val="00C3668D"/>
    <w:rsid w:val="00C47F06"/>
    <w:rsid w:val="00C512EC"/>
    <w:rsid w:val="00C53E87"/>
    <w:rsid w:val="00C54416"/>
    <w:rsid w:val="00C605F0"/>
    <w:rsid w:val="00C67839"/>
    <w:rsid w:val="00C83C61"/>
    <w:rsid w:val="00C85E47"/>
    <w:rsid w:val="00C86EEA"/>
    <w:rsid w:val="00C94AE3"/>
    <w:rsid w:val="00C95C13"/>
    <w:rsid w:val="00CB57E8"/>
    <w:rsid w:val="00CC1C89"/>
    <w:rsid w:val="00CC2F6F"/>
    <w:rsid w:val="00CC74BB"/>
    <w:rsid w:val="00CD5E7C"/>
    <w:rsid w:val="00CF5322"/>
    <w:rsid w:val="00D00BC7"/>
    <w:rsid w:val="00D15267"/>
    <w:rsid w:val="00D1600E"/>
    <w:rsid w:val="00D20005"/>
    <w:rsid w:val="00D25D75"/>
    <w:rsid w:val="00D27FB0"/>
    <w:rsid w:val="00D33F95"/>
    <w:rsid w:val="00D356E3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2308"/>
    <w:rsid w:val="00DC2E17"/>
    <w:rsid w:val="00DC2F12"/>
    <w:rsid w:val="00DD0B82"/>
    <w:rsid w:val="00DD6D27"/>
    <w:rsid w:val="00DF27C0"/>
    <w:rsid w:val="00E03DDE"/>
    <w:rsid w:val="00E12A93"/>
    <w:rsid w:val="00E131FA"/>
    <w:rsid w:val="00E15D4A"/>
    <w:rsid w:val="00E16544"/>
    <w:rsid w:val="00E22CE6"/>
    <w:rsid w:val="00E30C88"/>
    <w:rsid w:val="00E31608"/>
    <w:rsid w:val="00E32DDD"/>
    <w:rsid w:val="00E35B61"/>
    <w:rsid w:val="00E35B9B"/>
    <w:rsid w:val="00E422FE"/>
    <w:rsid w:val="00E753ED"/>
    <w:rsid w:val="00E75425"/>
    <w:rsid w:val="00E81947"/>
    <w:rsid w:val="00E8469E"/>
    <w:rsid w:val="00E856DD"/>
    <w:rsid w:val="00E930A4"/>
    <w:rsid w:val="00EB1675"/>
    <w:rsid w:val="00EB4FB7"/>
    <w:rsid w:val="00ED5FFB"/>
    <w:rsid w:val="00EE6614"/>
    <w:rsid w:val="00EF3AE7"/>
    <w:rsid w:val="00F00F1F"/>
    <w:rsid w:val="00F046B3"/>
    <w:rsid w:val="00F06C3C"/>
    <w:rsid w:val="00F11765"/>
    <w:rsid w:val="00F1358C"/>
    <w:rsid w:val="00F2147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23E8"/>
    <w:rsid w:val="00F81BBF"/>
    <w:rsid w:val="00F86222"/>
    <w:rsid w:val="00F9333C"/>
    <w:rsid w:val="00FA51E6"/>
    <w:rsid w:val="00FB00BE"/>
    <w:rsid w:val="00FB43C3"/>
    <w:rsid w:val="00FE0236"/>
    <w:rsid w:val="00FE363A"/>
    <w:rsid w:val="00FE6981"/>
    <w:rsid w:val="00FF7BA3"/>
    <w:rsid w:val="0D54D7D1"/>
    <w:rsid w:val="1E79C67E"/>
    <w:rsid w:val="20569DFC"/>
    <w:rsid w:val="3080D389"/>
    <w:rsid w:val="45A6DB62"/>
    <w:rsid w:val="4AF94804"/>
    <w:rsid w:val="71651C79"/>
    <w:rsid w:val="74D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15EC1"/>
  <w15:chartTrackingRefBased/>
  <w15:docId w15:val="{F7F9E20E-2E6F-42AB-BAA7-519351DC9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lstomtale">
    <w:name w:val="Unresolved Mention"/>
    <w:basedOn w:val="Standardskriftforavsnitt"/>
    <w:uiPriority w:val="99"/>
    <w:semiHidden/>
    <w:unhideWhenUsed/>
    <w:rsid w:val="005153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nni.m.s.berget@ntnu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ro.holst.volden@ntnu.n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bekhag\OneDrive%20-%20NTNU\Dokumenter%20ny%20avtale%20nettside\AVTALEDOKUMENT%20ENKELTKJ&#216;P%20OG%20L&#216;PENDE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DD890713545D2B28F5781DA42818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D2199D-52D1-417D-AF8A-9442C4B30A9F}"/>
      </w:docPartPr>
      <w:docPartBody>
        <w:p w:rsidR="00E1051C" w:rsidRDefault="00300F13">
          <w:pPr>
            <w:pStyle w:val="EAADD890713545D2B28F5781DA428187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51C"/>
    <w:rsid w:val="000848BA"/>
    <w:rsid w:val="00300F13"/>
    <w:rsid w:val="003F02B1"/>
    <w:rsid w:val="004720F2"/>
    <w:rsid w:val="00485E1D"/>
    <w:rsid w:val="004B01F3"/>
    <w:rsid w:val="0069394C"/>
    <w:rsid w:val="008A2DCA"/>
    <w:rsid w:val="00AC31D7"/>
    <w:rsid w:val="00B006C5"/>
    <w:rsid w:val="00B52E86"/>
    <w:rsid w:val="00C512EC"/>
    <w:rsid w:val="00DC4612"/>
    <w:rsid w:val="00E1051C"/>
    <w:rsid w:val="00FC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EAADD890713545D2B28F5781DA428187">
    <w:name w:val="EAADD890713545D2B28F5781DA4281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D2BECA50A494DA9EA767D06D848FE" ma:contentTypeVersion="6" ma:contentTypeDescription="Create a new document." ma:contentTypeScope="" ma:versionID="b8932ac03de5eeb0d453535baed6b13d">
  <xsd:schema xmlns:xsd="http://www.w3.org/2001/XMLSchema" xmlns:xs="http://www.w3.org/2001/XMLSchema" xmlns:p="http://schemas.microsoft.com/office/2006/metadata/properties" xmlns:ns2="aa8f4f6a-6736-4342-88d8-e6f2e0484753" xmlns:ns3="9b0e1ed3-153d-4aea-a473-5eb4b5c623b3" targetNamespace="http://schemas.microsoft.com/office/2006/metadata/properties" ma:root="true" ma:fieldsID="1d3424bbf68c4c0aad343861bcac0a26" ns2:_="" ns3:_="">
    <xsd:import namespace="aa8f4f6a-6736-4342-88d8-e6f2e0484753"/>
    <xsd:import namespace="9b0e1ed3-153d-4aea-a473-5eb4b5c62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f4f6a-6736-4342-88d8-e6f2e04847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e1ed3-153d-4aea-a473-5eb4b5c623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7EF54-2A90-439F-8147-8E3DE04EF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8f4f6a-6736-4342-88d8-e6f2e0484753"/>
    <ds:schemaRef ds:uri="9b0e1ed3-153d-4aea-a473-5eb4b5c62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AVTALEDOKUMENT ENKELTKJØP OG LØPENDE .dotx</Template>
  <TotalTime>0</TotalTime>
  <Pages>1</Pages>
  <Words>245</Words>
  <Characters>1457</Characters>
  <Application>Microsoft Office Word</Application>
  <DocSecurity>0</DocSecurity>
  <Lines>27</Lines>
  <Paragraphs>10</Paragraphs>
  <ScaleCrop>false</ScaleCrop>
  <Company>NTNU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Wenche Wilhelmsen Finseth</cp:lastModifiedBy>
  <cp:revision>4</cp:revision>
  <dcterms:created xsi:type="dcterms:W3CDTF">2026-06-26T12:09:00Z</dcterms:created>
  <dcterms:modified xsi:type="dcterms:W3CDTF">2026-06-26T13:44:00Z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0x010100B6ED2BECA50A494DA9EA767D06D848FE</vt:lpwstr>
  </property>
  <property fmtid="{D5CDD505-2E9C-101B-9397-08002B2CF9AE}" pid="3" name="Order">
    <vt:r8>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