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48D4E" w14:textId="785A4293" w:rsidR="00D75E4C" w:rsidRDefault="00857CDF" w:rsidP="00857CDF">
      <w:pPr>
        <w:pStyle w:val="Overskrift1"/>
        <w:rPr>
          <w:lang w:val="nb-NO"/>
        </w:rPr>
      </w:pPr>
      <w:r w:rsidRPr="00857CDF">
        <w:rPr>
          <w:lang w:val="nb-NO"/>
        </w:rPr>
        <w:t>Vedlegg 1 – Tilbudsbrev</w:t>
      </w:r>
    </w:p>
    <w:p w14:paraId="76A501E1" w14:textId="77777777" w:rsidR="00857CDF" w:rsidRPr="004774D4" w:rsidRDefault="00857CDF" w:rsidP="00857CDF">
      <w:pPr>
        <w:spacing w:after="0"/>
      </w:pPr>
      <w:r w:rsidRPr="004774D4">
        <w:t>Alver kommune</w:t>
      </w:r>
    </w:p>
    <w:p w14:paraId="33460069" w14:textId="77777777" w:rsidR="00857CDF" w:rsidRPr="004774D4" w:rsidRDefault="00857CDF" w:rsidP="00857CDF">
      <w:pPr>
        <w:spacing w:after="0"/>
      </w:pPr>
      <w:r w:rsidRPr="004774D4">
        <w:t>Postboks 4</w:t>
      </w:r>
    </w:p>
    <w:p w14:paraId="1F8A96BC" w14:textId="77777777" w:rsidR="00857CDF" w:rsidRPr="004774D4" w:rsidRDefault="00857CDF" w:rsidP="00857CDF">
      <w:pPr>
        <w:spacing w:after="0"/>
        <w:rPr>
          <w:rFonts w:cs="Arial"/>
        </w:rPr>
      </w:pPr>
      <w:r w:rsidRPr="004774D4">
        <w:t>5906 Frekhaug</w:t>
      </w:r>
    </w:p>
    <w:p w14:paraId="22C574ED" w14:textId="77777777" w:rsidR="00857CDF" w:rsidRPr="004774D4" w:rsidRDefault="00857CDF" w:rsidP="00857CDF">
      <w:pPr>
        <w:spacing w:after="0"/>
        <w:rPr>
          <w:rFonts w:cs="Arial"/>
        </w:rPr>
      </w:pPr>
    </w:p>
    <w:p w14:paraId="0C237EA5" w14:textId="4FC15EB9" w:rsidR="00857CDF" w:rsidRPr="004774D4" w:rsidRDefault="00857CDF" w:rsidP="00857CDF">
      <w:pPr>
        <w:spacing w:after="0"/>
        <w:jc w:val="right"/>
        <w:rPr>
          <w:rFonts w:cs="Arial"/>
        </w:rPr>
      </w:pPr>
      <w:r w:rsidRPr="004774D4">
        <w:rPr>
          <w:rFonts w:cs="Arial"/>
        </w:rPr>
        <w:tab/>
      </w:r>
      <w:r w:rsidRPr="004774D4">
        <w:rPr>
          <w:rFonts w:cs="Arial"/>
        </w:rPr>
        <w:tab/>
      </w:r>
      <w:r w:rsidRPr="004774D4">
        <w:rPr>
          <w:rFonts w:cs="Arial"/>
        </w:rPr>
        <w:tab/>
      </w:r>
      <w:r w:rsidRPr="004774D4">
        <w:rPr>
          <w:rFonts w:cs="Arial"/>
        </w:rPr>
        <w:tab/>
      </w:r>
      <w:r w:rsidRPr="004774D4">
        <w:rPr>
          <w:rFonts w:cs="Arial"/>
        </w:rPr>
        <w:tab/>
      </w:r>
      <w:r w:rsidRPr="004774D4">
        <w:rPr>
          <w:rFonts w:cs="Arial"/>
        </w:rPr>
        <w:tab/>
      </w:r>
      <w:r w:rsidRPr="004774D4">
        <w:rPr>
          <w:rFonts w:cs="Arial"/>
        </w:rPr>
        <w:tab/>
      </w:r>
      <w:r w:rsidRPr="004774D4">
        <w:rPr>
          <w:rFonts w:cs="Arial"/>
        </w:rPr>
        <w:tab/>
        <w:t>[</w:t>
      </w:r>
      <w:r w:rsidRPr="004774D4">
        <w:rPr>
          <w:rFonts w:cs="Arial"/>
          <w:highlight w:val="yellow"/>
        </w:rPr>
        <w:t>Sted</w:t>
      </w:r>
      <w:r w:rsidRPr="004774D4">
        <w:rPr>
          <w:rFonts w:cs="Arial"/>
        </w:rPr>
        <w:t xml:space="preserve">, </w:t>
      </w:r>
      <w:r w:rsidRPr="004774D4">
        <w:rPr>
          <w:rFonts w:cs="Arial"/>
          <w:highlight w:val="yellow"/>
        </w:rPr>
        <w:t>dd.mm</w:t>
      </w:r>
      <w:r w:rsidRPr="00857CDF">
        <w:rPr>
          <w:rFonts w:cs="Arial"/>
          <w:highlight w:val="yellow"/>
        </w:rPr>
        <w:t>.20</w:t>
      </w:r>
      <w:r w:rsidR="008356B4">
        <w:rPr>
          <w:rFonts w:cs="Arial"/>
          <w:highlight w:val="yellow"/>
        </w:rPr>
        <w:t>X</w:t>
      </w:r>
      <w:r w:rsidRPr="00857CDF">
        <w:rPr>
          <w:rFonts w:cs="Arial"/>
          <w:highlight w:val="yellow"/>
        </w:rPr>
        <w:t>X</w:t>
      </w:r>
      <w:r w:rsidRPr="004774D4">
        <w:rPr>
          <w:rFonts w:cs="Arial"/>
        </w:rPr>
        <w:t>]</w:t>
      </w:r>
    </w:p>
    <w:p w14:paraId="48BE2B8D" w14:textId="77777777" w:rsidR="00857CDF" w:rsidRPr="004774D4" w:rsidRDefault="00857CDF" w:rsidP="00857CDF">
      <w:pPr>
        <w:spacing w:after="0"/>
        <w:rPr>
          <w:rFonts w:cs="Arial"/>
          <w:highlight w:val="yellow"/>
        </w:rPr>
      </w:pPr>
      <w:r w:rsidRPr="004774D4">
        <w:rPr>
          <w:rFonts w:cs="Arial"/>
          <w:highlight w:val="yellow"/>
        </w:rPr>
        <w:t>[Tilbyder]</w:t>
      </w:r>
    </w:p>
    <w:p w14:paraId="42998F1F" w14:textId="77777777" w:rsidR="00857CDF" w:rsidRPr="004774D4" w:rsidRDefault="00857CDF" w:rsidP="00857CDF">
      <w:pPr>
        <w:spacing w:after="0"/>
        <w:rPr>
          <w:rFonts w:cs="Arial"/>
          <w:highlight w:val="yellow"/>
        </w:rPr>
      </w:pPr>
      <w:r w:rsidRPr="004774D4">
        <w:rPr>
          <w:rFonts w:cs="Arial"/>
          <w:highlight w:val="yellow"/>
        </w:rPr>
        <w:t>[Adresse]</w:t>
      </w:r>
    </w:p>
    <w:p w14:paraId="18147C5E" w14:textId="77777777" w:rsidR="00857CDF" w:rsidRPr="004774D4" w:rsidRDefault="00857CDF" w:rsidP="00857CDF">
      <w:pPr>
        <w:spacing w:after="0"/>
        <w:rPr>
          <w:rFonts w:cs="Arial"/>
        </w:rPr>
      </w:pPr>
      <w:r w:rsidRPr="004774D4">
        <w:rPr>
          <w:rFonts w:cs="Arial"/>
          <w:highlight w:val="yellow"/>
        </w:rPr>
        <w:t>[</w:t>
      </w:r>
      <w:proofErr w:type="spellStart"/>
      <w:r w:rsidRPr="004774D4">
        <w:rPr>
          <w:rFonts w:cs="Arial"/>
          <w:highlight w:val="yellow"/>
        </w:rPr>
        <w:t>Postnr</w:t>
      </w:r>
      <w:proofErr w:type="spellEnd"/>
      <w:r w:rsidRPr="004774D4">
        <w:rPr>
          <w:rFonts w:cs="Arial"/>
          <w:highlight w:val="yellow"/>
        </w:rPr>
        <w:t>. og –sted</w:t>
      </w:r>
      <w:r w:rsidRPr="004774D4">
        <w:rPr>
          <w:rFonts w:cs="Arial"/>
        </w:rPr>
        <w:t>]</w:t>
      </w:r>
    </w:p>
    <w:p w14:paraId="39B9056D" w14:textId="5FC85AA0" w:rsidR="00857CDF" w:rsidRDefault="00857CDF" w:rsidP="00857CDF"/>
    <w:p w14:paraId="33FB6286" w14:textId="3D1FD09C" w:rsidR="004E2C41" w:rsidRPr="006365D8" w:rsidRDefault="004E2C41" w:rsidP="004E2C41">
      <w:r w:rsidRPr="004774D4">
        <w:t>Vi leverer med dette tilb</w:t>
      </w:r>
      <w:r>
        <w:t>u</w:t>
      </w:r>
      <w:r w:rsidRPr="004774D4">
        <w:t>d i konkurransen</w:t>
      </w:r>
      <w:r w:rsidR="000B563B">
        <w:t xml:space="preserve"> nytt tak Stekkevikvegen </w:t>
      </w:r>
      <w:r w:rsidR="006365D8">
        <w:t>.</w:t>
      </w:r>
    </w:p>
    <w:p w14:paraId="24498837" w14:textId="4E0E0B49" w:rsidR="004E2C41" w:rsidRPr="003D4359" w:rsidRDefault="003D4359" w:rsidP="003D4359">
      <w:pPr>
        <w:spacing w:after="0"/>
        <w:rPr>
          <w:bCs/>
        </w:rPr>
      </w:pPr>
      <w:r w:rsidRPr="003D4359">
        <w:rPr>
          <w:bCs/>
          <w:lang w:val="nn-NO"/>
        </w:rPr>
        <w:t>Tilbydars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47"/>
        <w:gridCol w:w="6014"/>
      </w:tblGrid>
      <w:tr w:rsidR="003D4359" w:rsidRPr="00BE7A10" w14:paraId="69F87778" w14:textId="77777777" w:rsidTr="00F45F2A">
        <w:tc>
          <w:tcPr>
            <w:tcW w:w="3047" w:type="dxa"/>
          </w:tcPr>
          <w:p w14:paraId="514902D8" w14:textId="77777777" w:rsidR="003D4359" w:rsidRPr="00BE7A10" w:rsidRDefault="003D4359" w:rsidP="003D4359">
            <w:pPr>
              <w:spacing w:after="0"/>
              <w:rPr>
                <w:b/>
              </w:rPr>
            </w:pPr>
            <w:r w:rsidRPr="00BE7A10">
              <w:rPr>
                <w:b/>
              </w:rPr>
              <w:t>Na</w:t>
            </w:r>
            <w:r>
              <w:rPr>
                <w:b/>
              </w:rPr>
              <w:t>v</w:t>
            </w:r>
            <w:r w:rsidRPr="00BE7A10">
              <w:rPr>
                <w:b/>
              </w:rPr>
              <w:t>n tilbyder:</w:t>
            </w:r>
          </w:p>
        </w:tc>
        <w:tc>
          <w:tcPr>
            <w:tcW w:w="6014" w:type="dxa"/>
          </w:tcPr>
          <w:p w14:paraId="78FF01E4" w14:textId="77777777" w:rsidR="003D4359" w:rsidRPr="00BE7A10" w:rsidRDefault="003D4359" w:rsidP="003D4359">
            <w:pPr>
              <w:spacing w:after="0"/>
            </w:pPr>
            <w:r w:rsidRPr="00BE7A10">
              <w:rPr>
                <w:highlight w:val="yellow"/>
              </w:rPr>
              <w:t>[Sett inn na</w:t>
            </w:r>
            <w:r>
              <w:rPr>
                <w:highlight w:val="yellow"/>
              </w:rPr>
              <w:t>v</w:t>
            </w:r>
            <w:r w:rsidRPr="00BE7A10">
              <w:rPr>
                <w:highlight w:val="yellow"/>
              </w:rPr>
              <w:t>n]</w:t>
            </w:r>
            <w:r w:rsidRPr="00BE7A10">
              <w:t xml:space="preserve"> </w:t>
            </w:r>
          </w:p>
        </w:tc>
      </w:tr>
      <w:tr w:rsidR="003D4359" w:rsidRPr="00BE7A10" w14:paraId="1491BAE1" w14:textId="77777777" w:rsidTr="00F45F2A">
        <w:tc>
          <w:tcPr>
            <w:tcW w:w="3047" w:type="dxa"/>
          </w:tcPr>
          <w:p w14:paraId="7C0C294E" w14:textId="77777777" w:rsidR="003D4359" w:rsidRPr="00BE7A10" w:rsidRDefault="003D4359" w:rsidP="003D4359">
            <w:pPr>
              <w:spacing w:after="0"/>
              <w:rPr>
                <w:b/>
              </w:rPr>
            </w:pPr>
            <w:r w:rsidRPr="00BE7A10">
              <w:rPr>
                <w:b/>
              </w:rPr>
              <w:t>Organisasjonsnummer:</w:t>
            </w:r>
          </w:p>
        </w:tc>
        <w:tc>
          <w:tcPr>
            <w:tcW w:w="6014" w:type="dxa"/>
          </w:tcPr>
          <w:p w14:paraId="7999990F" w14:textId="77777777" w:rsidR="003D4359" w:rsidRPr="00BE7A10" w:rsidRDefault="003D4359" w:rsidP="003D4359">
            <w:pPr>
              <w:spacing w:after="0"/>
            </w:pPr>
            <w:r w:rsidRPr="00BE7A10">
              <w:rPr>
                <w:highlight w:val="yellow"/>
              </w:rPr>
              <w:t xml:space="preserve">[Sett inn </w:t>
            </w:r>
            <w:proofErr w:type="spellStart"/>
            <w:r w:rsidRPr="00BE7A10">
              <w:rPr>
                <w:highlight w:val="yellow"/>
              </w:rPr>
              <w:t>organisasjonsnr</w:t>
            </w:r>
            <w:proofErr w:type="spellEnd"/>
            <w:r w:rsidRPr="00BE7A10">
              <w:rPr>
                <w:highlight w:val="yellow"/>
              </w:rPr>
              <w:t>.]</w:t>
            </w:r>
          </w:p>
        </w:tc>
      </w:tr>
      <w:tr w:rsidR="003D4359" w:rsidRPr="00BE7A10" w14:paraId="0805747B" w14:textId="77777777" w:rsidTr="00F45F2A">
        <w:tc>
          <w:tcPr>
            <w:tcW w:w="3047" w:type="dxa"/>
          </w:tcPr>
          <w:p w14:paraId="3B0A8AB6" w14:textId="77777777" w:rsidR="003D4359" w:rsidRPr="00BE7A10" w:rsidRDefault="003D4359" w:rsidP="003D4359">
            <w:pPr>
              <w:spacing w:after="0"/>
              <w:rPr>
                <w:b/>
              </w:rPr>
            </w:pPr>
            <w:r w:rsidRPr="00BE7A10">
              <w:rPr>
                <w:b/>
              </w:rPr>
              <w:t>Kontaktperson:</w:t>
            </w:r>
          </w:p>
        </w:tc>
        <w:tc>
          <w:tcPr>
            <w:tcW w:w="6014" w:type="dxa"/>
          </w:tcPr>
          <w:p w14:paraId="1E784BED" w14:textId="77777777" w:rsidR="003D4359" w:rsidRPr="00BE7A10" w:rsidRDefault="003D4359" w:rsidP="003D4359">
            <w:pPr>
              <w:spacing w:after="0"/>
            </w:pPr>
            <w:r w:rsidRPr="00BE7A10">
              <w:rPr>
                <w:highlight w:val="yellow"/>
              </w:rPr>
              <w:t>[Sett inn na</w:t>
            </w:r>
            <w:r>
              <w:rPr>
                <w:highlight w:val="yellow"/>
              </w:rPr>
              <w:t>v</w:t>
            </w:r>
            <w:r w:rsidRPr="00BE7A10">
              <w:rPr>
                <w:highlight w:val="yellow"/>
              </w:rPr>
              <w:t>n på kontaktperson for tilb</w:t>
            </w:r>
            <w:r>
              <w:rPr>
                <w:highlight w:val="yellow"/>
              </w:rPr>
              <w:t>u</w:t>
            </w:r>
            <w:r w:rsidRPr="00BE7A10">
              <w:rPr>
                <w:highlight w:val="yellow"/>
              </w:rPr>
              <w:t>det]</w:t>
            </w:r>
          </w:p>
        </w:tc>
      </w:tr>
      <w:tr w:rsidR="003D4359" w:rsidRPr="00BE7A10" w14:paraId="05BB9ECC" w14:textId="77777777" w:rsidTr="00F45F2A">
        <w:tc>
          <w:tcPr>
            <w:tcW w:w="3047" w:type="dxa"/>
          </w:tcPr>
          <w:p w14:paraId="54523AB2" w14:textId="77777777" w:rsidR="003D4359" w:rsidRPr="00BE7A10" w:rsidRDefault="003D4359" w:rsidP="003D4359">
            <w:pPr>
              <w:spacing w:after="0"/>
              <w:rPr>
                <w:b/>
              </w:rPr>
            </w:pPr>
            <w:r w:rsidRPr="00BE7A10">
              <w:rPr>
                <w:b/>
              </w:rPr>
              <w:t>Telefonnummer</w:t>
            </w:r>
          </w:p>
        </w:tc>
        <w:tc>
          <w:tcPr>
            <w:tcW w:w="6014" w:type="dxa"/>
          </w:tcPr>
          <w:p w14:paraId="71A2985A" w14:textId="77777777" w:rsidR="003D4359" w:rsidRPr="00BE7A10" w:rsidRDefault="003D4359" w:rsidP="003D4359">
            <w:pPr>
              <w:spacing w:after="0"/>
            </w:pPr>
            <w:r w:rsidRPr="00BE7A10">
              <w:rPr>
                <w:highlight w:val="yellow"/>
              </w:rPr>
              <w:t>[Sett inn direkte telefonnummer til kontaktperson]</w:t>
            </w:r>
          </w:p>
        </w:tc>
      </w:tr>
      <w:tr w:rsidR="003D4359" w:rsidRPr="00BE7A10" w14:paraId="2CCD0847" w14:textId="77777777" w:rsidTr="00F45F2A">
        <w:tc>
          <w:tcPr>
            <w:tcW w:w="3047" w:type="dxa"/>
          </w:tcPr>
          <w:p w14:paraId="09C7B362" w14:textId="77777777" w:rsidR="003D4359" w:rsidRPr="00BE7A10" w:rsidRDefault="003D4359" w:rsidP="003D4359">
            <w:pPr>
              <w:spacing w:after="0"/>
              <w:rPr>
                <w:b/>
              </w:rPr>
            </w:pPr>
            <w:r w:rsidRPr="00BE7A10">
              <w:rPr>
                <w:b/>
              </w:rPr>
              <w:t>E-post:</w:t>
            </w:r>
          </w:p>
        </w:tc>
        <w:tc>
          <w:tcPr>
            <w:tcW w:w="6014" w:type="dxa"/>
          </w:tcPr>
          <w:p w14:paraId="4D395DB7" w14:textId="77777777" w:rsidR="003D4359" w:rsidRPr="00BE7A10" w:rsidRDefault="003D4359" w:rsidP="003D4359">
            <w:pPr>
              <w:spacing w:after="0"/>
            </w:pPr>
            <w:r w:rsidRPr="00BE7A10">
              <w:rPr>
                <w:highlight w:val="yellow"/>
              </w:rPr>
              <w:t>[Sett inn e-post til kontaktperson]</w:t>
            </w:r>
          </w:p>
        </w:tc>
      </w:tr>
    </w:tbl>
    <w:p w14:paraId="2C07AB87" w14:textId="3B1ED4EB" w:rsidR="003D4359" w:rsidRDefault="003D4359" w:rsidP="00857CDF"/>
    <w:p w14:paraId="7944F937" w14:textId="77777777" w:rsidR="003D4359" w:rsidRPr="00B0309D" w:rsidRDefault="003D4359" w:rsidP="003D4359">
      <w:pPr>
        <w:pStyle w:val="Overskrift2"/>
      </w:pPr>
      <w:r w:rsidRPr="00B0309D">
        <w:t>Opplysninger til bruk ved en eventuell kontraktsignering:</w:t>
      </w:r>
    </w:p>
    <w:p w14:paraId="6619ABD6" w14:textId="0FD24D5A" w:rsidR="003D4359" w:rsidRPr="003D4359" w:rsidRDefault="003D4359" w:rsidP="003D4359">
      <w:pPr>
        <w:spacing w:after="0"/>
      </w:pPr>
      <w:r w:rsidRPr="003D4359">
        <w:t>Informasjon om Signeringsfullmektig: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20"/>
        <w:gridCol w:w="7841"/>
      </w:tblGrid>
      <w:tr w:rsidR="003D4359" w:rsidRPr="00120C6C" w14:paraId="77772989" w14:textId="77777777" w:rsidTr="00A95B58">
        <w:tc>
          <w:tcPr>
            <w:tcW w:w="1242" w:type="dxa"/>
          </w:tcPr>
          <w:p w14:paraId="01E23080" w14:textId="77777777" w:rsidR="003D4359" w:rsidRPr="00120C6C" w:rsidRDefault="003D4359" w:rsidP="003D4359">
            <w:pPr>
              <w:spacing w:after="0"/>
              <w:rPr>
                <w:b/>
              </w:rPr>
            </w:pPr>
            <w:r w:rsidRPr="00084F54">
              <w:rPr>
                <w:b/>
              </w:rPr>
              <w:t>Na</w:t>
            </w:r>
            <w:r>
              <w:rPr>
                <w:b/>
              </w:rPr>
              <w:t>v</w:t>
            </w:r>
            <w:r w:rsidRPr="00084F54">
              <w:rPr>
                <w:b/>
              </w:rPr>
              <w:t>n</w:t>
            </w:r>
          </w:p>
        </w:tc>
        <w:tc>
          <w:tcPr>
            <w:tcW w:w="8258" w:type="dxa"/>
          </w:tcPr>
          <w:p w14:paraId="5D6B465C" w14:textId="77777777" w:rsidR="003D4359" w:rsidRPr="00120C6C" w:rsidRDefault="003D4359" w:rsidP="003D4359">
            <w:pPr>
              <w:spacing w:after="0"/>
            </w:pPr>
            <w:r w:rsidRPr="00120C6C">
              <w:rPr>
                <w:highlight w:val="yellow"/>
              </w:rPr>
              <w:t>[Sett inn navn]</w:t>
            </w:r>
          </w:p>
        </w:tc>
      </w:tr>
      <w:tr w:rsidR="003D4359" w:rsidRPr="00120C6C" w14:paraId="7A3F47E8" w14:textId="77777777" w:rsidTr="00A95B58">
        <w:tc>
          <w:tcPr>
            <w:tcW w:w="1242" w:type="dxa"/>
          </w:tcPr>
          <w:p w14:paraId="3181761D" w14:textId="77777777" w:rsidR="003D4359" w:rsidRPr="00120C6C" w:rsidRDefault="003D4359" w:rsidP="003D4359">
            <w:pPr>
              <w:spacing w:after="0"/>
              <w:rPr>
                <w:b/>
              </w:rPr>
            </w:pPr>
            <w:r>
              <w:rPr>
                <w:b/>
              </w:rPr>
              <w:t>Stilling</w:t>
            </w:r>
          </w:p>
        </w:tc>
        <w:tc>
          <w:tcPr>
            <w:tcW w:w="8258" w:type="dxa"/>
          </w:tcPr>
          <w:p w14:paraId="4E9D0E6D" w14:textId="77777777" w:rsidR="003D4359" w:rsidRPr="00120C6C" w:rsidRDefault="003D4359" w:rsidP="003D4359">
            <w:pPr>
              <w:spacing w:after="0"/>
            </w:pPr>
            <w:r w:rsidRPr="00120C6C">
              <w:rPr>
                <w:highlight w:val="yellow"/>
              </w:rPr>
              <w:t xml:space="preserve">[Sett inn </w:t>
            </w:r>
            <w:r>
              <w:rPr>
                <w:highlight w:val="yellow"/>
              </w:rPr>
              <w:t>stillingstittel</w:t>
            </w:r>
            <w:r w:rsidRPr="00120C6C">
              <w:rPr>
                <w:highlight w:val="yellow"/>
              </w:rPr>
              <w:t>]</w:t>
            </w:r>
          </w:p>
        </w:tc>
      </w:tr>
    </w:tbl>
    <w:p w14:paraId="28DB1F1A" w14:textId="18B473C8" w:rsidR="003D4359" w:rsidRDefault="003D4359" w:rsidP="00EE2FD1">
      <w:pPr>
        <w:spacing w:after="0"/>
      </w:pPr>
    </w:p>
    <w:p w14:paraId="063FDF86" w14:textId="6FEEC6E9" w:rsidR="00F3380F" w:rsidRDefault="009B658A" w:rsidP="00DD138A">
      <w:pPr>
        <w:spacing w:after="0"/>
        <w:rPr>
          <w:rFonts w:cs="Arial"/>
          <w:b/>
        </w:rPr>
      </w:pPr>
      <w:bookmarkStart w:id="0" w:name="_Hlk83023543"/>
      <w:r>
        <w:rPr>
          <w:rFonts w:cs="Arial"/>
          <w:b/>
        </w:rPr>
        <w:t>Forbehold</w:t>
      </w:r>
      <w:r w:rsidR="006365D8">
        <w:rPr>
          <w:rFonts w:cs="Arial"/>
          <w:b/>
        </w:rPr>
        <w:t xml:space="preserve"> og avvik</w:t>
      </w:r>
      <w:r>
        <w:rPr>
          <w:rFonts w:cs="Arial"/>
          <w:b/>
        </w:rPr>
        <w:t>:</w:t>
      </w:r>
    </w:p>
    <w:bookmarkEnd w:id="0"/>
    <w:p w14:paraId="1CBB6267" w14:textId="0D84167E" w:rsidR="00DD138A" w:rsidRPr="00841B95" w:rsidRDefault="001A0ECF" w:rsidP="00DD138A">
      <w:pPr>
        <w:spacing w:after="0"/>
        <w:rPr>
          <w:rFonts w:cs="Arial"/>
        </w:rPr>
      </w:pPr>
      <w:sdt>
        <w:sdtPr>
          <w:rPr>
            <w:rFonts w:cs="Arial"/>
            <w:b/>
          </w:rPr>
          <w:id w:val="-6633954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138A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DD138A" w:rsidRPr="00841B95">
        <w:rPr>
          <w:rFonts w:cs="Arial"/>
        </w:rPr>
        <w:t xml:space="preserve"> </w:t>
      </w:r>
      <w:r w:rsidR="008D2ED1">
        <w:rPr>
          <w:rFonts w:cs="Arial"/>
        </w:rPr>
        <w:t>Tilbudet</w:t>
      </w:r>
      <w:r w:rsidR="00DD138A" w:rsidRPr="00841B95">
        <w:rPr>
          <w:rFonts w:cs="Arial"/>
        </w:rPr>
        <w:t xml:space="preserve"> leveres uten forbehold eller avvik.</w:t>
      </w:r>
    </w:p>
    <w:p w14:paraId="69E3834A" w14:textId="77777777" w:rsidR="00EF3351" w:rsidRPr="00EF3351" w:rsidRDefault="00EF3351" w:rsidP="00EF3351">
      <w:pPr>
        <w:spacing w:after="0"/>
        <w:rPr>
          <w:rFonts w:cs="Arial"/>
        </w:rPr>
      </w:pPr>
    </w:p>
    <w:p w14:paraId="704D7686" w14:textId="2B3CF22A" w:rsidR="00EF3351" w:rsidRPr="00E70101" w:rsidRDefault="00483D9B" w:rsidP="00EF3351">
      <w:pPr>
        <w:rPr>
          <w:rFonts w:cs="Arial"/>
        </w:rPr>
      </w:pPr>
      <w:r>
        <w:rPr>
          <w:rFonts w:cs="Arial"/>
        </w:rPr>
        <w:t>Tilbyder</w:t>
      </w:r>
      <w:r w:rsidR="00EF3351" w:rsidRPr="00841B95">
        <w:rPr>
          <w:rFonts w:cs="Arial"/>
        </w:rPr>
        <w:t xml:space="preserve"> plikter å beskrive alle avvik og forbehold i dette </w:t>
      </w:r>
      <w:r w:rsidR="00EF3351">
        <w:rPr>
          <w:rFonts w:cs="Arial"/>
        </w:rPr>
        <w:t>tilbudsbrevet</w:t>
      </w:r>
      <w:r w:rsidR="00EF3351" w:rsidRPr="00841B95">
        <w:rPr>
          <w:rFonts w:cs="Arial"/>
        </w:rPr>
        <w:t>.</w:t>
      </w:r>
    </w:p>
    <w:p w14:paraId="672AAE40" w14:textId="77777777" w:rsidR="00EF3351" w:rsidRPr="007E2800" w:rsidRDefault="00EF3351" w:rsidP="00EF3351">
      <w:pPr>
        <w:rPr>
          <w:rFonts w:cs="Arial"/>
          <w:b/>
          <w:bCs/>
        </w:rPr>
      </w:pPr>
      <w:r w:rsidRPr="007E2800">
        <w:rPr>
          <w:rFonts w:ascii="Segoe UI Symbol" w:hAnsi="Segoe UI Symbol" w:cs="Segoe UI Symbol"/>
          <w:b/>
          <w:bCs/>
        </w:rPr>
        <w:t>☐</w:t>
      </w:r>
      <w:r w:rsidRPr="007E2800">
        <w:rPr>
          <w:rFonts w:cs="Arial"/>
          <w:b/>
          <w:bCs/>
        </w:rPr>
        <w:t xml:space="preserve"> Vi tar følgende forbehold mot avtalevilkårene: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EF3351" w14:paraId="7A2E5431" w14:textId="77777777" w:rsidTr="00A95B58">
        <w:tc>
          <w:tcPr>
            <w:tcW w:w="2265" w:type="dxa"/>
            <w:shd w:val="clear" w:color="auto" w:fill="B4C6E7" w:themeFill="accent1" w:themeFillTint="66"/>
          </w:tcPr>
          <w:p w14:paraId="6B6BC06A" w14:textId="77777777" w:rsidR="00EF3351" w:rsidRPr="009A0641" w:rsidRDefault="00EF3351" w:rsidP="0016682A">
            <w:pPr>
              <w:spacing w:after="0"/>
              <w:rPr>
                <w:lang w:val="nn-NO"/>
              </w:rPr>
            </w:pPr>
            <w:r w:rsidRPr="009A0641">
              <w:rPr>
                <w:rFonts w:cs="Arial"/>
                <w:lang w:val="nn-NO"/>
              </w:rPr>
              <w:t>Ref. nr. i avtale-vilkår/</w:t>
            </w:r>
            <w:proofErr w:type="spellStart"/>
            <w:r w:rsidRPr="009A0641">
              <w:rPr>
                <w:rFonts w:cs="Arial"/>
                <w:lang w:val="nn-NO"/>
              </w:rPr>
              <w:t>bilag</w:t>
            </w:r>
            <w:proofErr w:type="spellEnd"/>
          </w:p>
        </w:tc>
        <w:tc>
          <w:tcPr>
            <w:tcW w:w="2265" w:type="dxa"/>
            <w:shd w:val="clear" w:color="auto" w:fill="B4C6E7" w:themeFill="accent1" w:themeFillTint="66"/>
          </w:tcPr>
          <w:p w14:paraId="1FC18351" w14:textId="77777777" w:rsidR="00EF3351" w:rsidRDefault="00EF3351" w:rsidP="0016682A">
            <w:pPr>
              <w:spacing w:after="0"/>
            </w:pPr>
            <w:r w:rsidRPr="00A15BB6">
              <w:rPr>
                <w:rFonts w:cs="Arial"/>
              </w:rPr>
              <w:t>Beskrivelse av forbehold</w:t>
            </w:r>
          </w:p>
        </w:tc>
        <w:tc>
          <w:tcPr>
            <w:tcW w:w="2265" w:type="dxa"/>
            <w:shd w:val="clear" w:color="auto" w:fill="B4C6E7" w:themeFill="accent1" w:themeFillTint="66"/>
          </w:tcPr>
          <w:p w14:paraId="5DD787FA" w14:textId="77777777" w:rsidR="00EF3351" w:rsidRPr="007E2800" w:rsidRDefault="00EF3351" w:rsidP="0016682A">
            <w:pPr>
              <w:pStyle w:val="Brdtekst"/>
              <w:rPr>
                <w:rFonts w:asciiTheme="minorHAnsi" w:hAnsiTheme="minorHAnsi" w:cs="Arial"/>
                <w:sz w:val="22"/>
                <w:szCs w:val="22"/>
              </w:rPr>
            </w:pPr>
            <w:r w:rsidRPr="00A15BB6">
              <w:rPr>
                <w:rFonts w:asciiTheme="minorHAnsi" w:hAnsiTheme="minorHAnsi" w:cs="Arial"/>
                <w:b w:val="0"/>
                <w:sz w:val="22"/>
                <w:szCs w:val="22"/>
              </w:rPr>
              <w:t xml:space="preserve">Årsak til </w:t>
            </w:r>
            <w:r w:rsidRPr="007E2800">
              <w:rPr>
                <w:rFonts w:asciiTheme="minorHAnsi" w:hAnsiTheme="minorHAnsi" w:cs="Arial"/>
                <w:b w:val="0"/>
                <w:sz w:val="22"/>
                <w:szCs w:val="22"/>
                <w:lang w:val="nb-NO"/>
              </w:rPr>
              <w:t>forbehold</w:t>
            </w:r>
          </w:p>
        </w:tc>
        <w:tc>
          <w:tcPr>
            <w:tcW w:w="2266" w:type="dxa"/>
            <w:shd w:val="clear" w:color="auto" w:fill="B4C6E7" w:themeFill="accent1" w:themeFillTint="66"/>
          </w:tcPr>
          <w:p w14:paraId="30885B96" w14:textId="77777777" w:rsidR="00EF3351" w:rsidRDefault="00EF3351" w:rsidP="0016682A">
            <w:pPr>
              <w:spacing w:after="0"/>
            </w:pPr>
            <w:r w:rsidRPr="00A15BB6">
              <w:rPr>
                <w:rFonts w:cs="Arial"/>
              </w:rPr>
              <w:t>Konsekvenser for ytelser, pris, risiko, fremdrift mv.</w:t>
            </w:r>
          </w:p>
        </w:tc>
      </w:tr>
      <w:tr w:rsidR="00EF3351" w14:paraId="03558B99" w14:textId="77777777" w:rsidTr="00A95B58">
        <w:tc>
          <w:tcPr>
            <w:tcW w:w="2265" w:type="dxa"/>
          </w:tcPr>
          <w:p w14:paraId="5E60DFAC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4571BDB3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37874B4D" w14:textId="77777777" w:rsidR="00EF3351" w:rsidRDefault="00EF3351" w:rsidP="0016682A">
            <w:pPr>
              <w:spacing w:after="0"/>
            </w:pPr>
          </w:p>
        </w:tc>
        <w:tc>
          <w:tcPr>
            <w:tcW w:w="2266" w:type="dxa"/>
          </w:tcPr>
          <w:p w14:paraId="5C60A98E" w14:textId="77777777" w:rsidR="00EF3351" w:rsidRDefault="00EF3351" w:rsidP="0016682A">
            <w:pPr>
              <w:spacing w:after="0"/>
            </w:pPr>
          </w:p>
        </w:tc>
      </w:tr>
      <w:tr w:rsidR="00EF3351" w14:paraId="50E77C76" w14:textId="77777777" w:rsidTr="00A95B58">
        <w:tc>
          <w:tcPr>
            <w:tcW w:w="2265" w:type="dxa"/>
          </w:tcPr>
          <w:p w14:paraId="03D92C5A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3D871BE9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0346A1B9" w14:textId="77777777" w:rsidR="00EF3351" w:rsidRDefault="00EF3351" w:rsidP="0016682A">
            <w:pPr>
              <w:spacing w:after="0"/>
            </w:pPr>
          </w:p>
        </w:tc>
        <w:tc>
          <w:tcPr>
            <w:tcW w:w="2266" w:type="dxa"/>
          </w:tcPr>
          <w:p w14:paraId="47B6F526" w14:textId="77777777" w:rsidR="00EF3351" w:rsidRDefault="00EF3351" w:rsidP="0016682A">
            <w:pPr>
              <w:spacing w:after="0"/>
            </w:pPr>
          </w:p>
        </w:tc>
      </w:tr>
    </w:tbl>
    <w:p w14:paraId="6E9BEB56" w14:textId="77777777" w:rsidR="00EF3351" w:rsidRPr="00A15BB6" w:rsidRDefault="001A0ECF" w:rsidP="00EF3351">
      <w:pPr>
        <w:rPr>
          <w:rFonts w:cs="Arial"/>
          <w:b/>
        </w:rPr>
      </w:pPr>
      <w:sdt>
        <w:sdtPr>
          <w:rPr>
            <w:rFonts w:cs="Arial"/>
            <w:b/>
          </w:rPr>
          <w:id w:val="-968738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351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EF3351" w:rsidRPr="00A15BB6">
        <w:rPr>
          <w:rFonts w:cs="Arial"/>
          <w:b/>
        </w:rPr>
        <w:t xml:space="preserve"> Vi tar følgende forbehold mot konkurransegrunnlaget: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EF3351" w14:paraId="6710E40F" w14:textId="77777777" w:rsidTr="00A95B58">
        <w:tc>
          <w:tcPr>
            <w:tcW w:w="2265" w:type="dxa"/>
            <w:shd w:val="clear" w:color="auto" w:fill="B4C6E7" w:themeFill="accent1" w:themeFillTint="66"/>
          </w:tcPr>
          <w:p w14:paraId="6EA03375" w14:textId="77777777" w:rsidR="00EF3351" w:rsidRPr="009A0641" w:rsidRDefault="00EF3351" w:rsidP="0016682A">
            <w:pPr>
              <w:spacing w:after="0"/>
              <w:rPr>
                <w:lang w:val="nn-NO"/>
              </w:rPr>
            </w:pPr>
            <w:r w:rsidRPr="009A0641">
              <w:rPr>
                <w:rFonts w:cs="Arial"/>
                <w:lang w:val="nn-NO"/>
              </w:rPr>
              <w:t>Ref. nr. i avtale-vilkår/</w:t>
            </w:r>
            <w:proofErr w:type="spellStart"/>
            <w:r w:rsidRPr="009A0641">
              <w:rPr>
                <w:rFonts w:cs="Arial"/>
                <w:lang w:val="nn-NO"/>
              </w:rPr>
              <w:t>bilag</w:t>
            </w:r>
            <w:proofErr w:type="spellEnd"/>
          </w:p>
        </w:tc>
        <w:tc>
          <w:tcPr>
            <w:tcW w:w="2265" w:type="dxa"/>
            <w:shd w:val="clear" w:color="auto" w:fill="B4C6E7" w:themeFill="accent1" w:themeFillTint="66"/>
          </w:tcPr>
          <w:p w14:paraId="12E2FB07" w14:textId="77777777" w:rsidR="00EF3351" w:rsidRDefault="00EF3351" w:rsidP="0016682A">
            <w:pPr>
              <w:spacing w:after="0"/>
            </w:pPr>
            <w:r w:rsidRPr="00A15BB6">
              <w:rPr>
                <w:rFonts w:cs="Arial"/>
              </w:rPr>
              <w:t>Beskrivelse av forbehold</w:t>
            </w:r>
          </w:p>
        </w:tc>
        <w:tc>
          <w:tcPr>
            <w:tcW w:w="2265" w:type="dxa"/>
            <w:shd w:val="clear" w:color="auto" w:fill="B4C6E7" w:themeFill="accent1" w:themeFillTint="66"/>
          </w:tcPr>
          <w:p w14:paraId="28C50832" w14:textId="77777777" w:rsidR="00EF3351" w:rsidRPr="007E2800" w:rsidRDefault="00EF3351" w:rsidP="0016682A">
            <w:pPr>
              <w:pStyle w:val="Brdtekst"/>
              <w:rPr>
                <w:rFonts w:asciiTheme="minorHAnsi" w:hAnsiTheme="minorHAnsi" w:cs="Arial"/>
                <w:sz w:val="22"/>
                <w:szCs w:val="22"/>
              </w:rPr>
            </w:pPr>
            <w:r w:rsidRPr="00A15BB6">
              <w:rPr>
                <w:rFonts w:asciiTheme="minorHAnsi" w:hAnsiTheme="minorHAnsi" w:cs="Arial"/>
                <w:b w:val="0"/>
                <w:sz w:val="22"/>
                <w:szCs w:val="22"/>
              </w:rPr>
              <w:t xml:space="preserve">Årsak til </w:t>
            </w:r>
            <w:r w:rsidRPr="007E2800">
              <w:rPr>
                <w:rFonts w:asciiTheme="minorHAnsi" w:hAnsiTheme="minorHAnsi" w:cs="Arial"/>
                <w:b w:val="0"/>
                <w:sz w:val="22"/>
                <w:szCs w:val="22"/>
                <w:lang w:val="nb-NO"/>
              </w:rPr>
              <w:t>forbehold</w:t>
            </w:r>
          </w:p>
        </w:tc>
        <w:tc>
          <w:tcPr>
            <w:tcW w:w="2266" w:type="dxa"/>
            <w:shd w:val="clear" w:color="auto" w:fill="B4C6E7" w:themeFill="accent1" w:themeFillTint="66"/>
          </w:tcPr>
          <w:p w14:paraId="29D83909" w14:textId="77777777" w:rsidR="00EF3351" w:rsidRDefault="00EF3351" w:rsidP="0016682A">
            <w:pPr>
              <w:spacing w:after="0"/>
            </w:pPr>
            <w:r w:rsidRPr="00A15BB6">
              <w:rPr>
                <w:rFonts w:cs="Arial"/>
              </w:rPr>
              <w:t>Konsekvenser for ytelser, pris, risiko, fremdrift mv.</w:t>
            </w:r>
          </w:p>
        </w:tc>
      </w:tr>
      <w:tr w:rsidR="00EF3351" w14:paraId="4BED4A0E" w14:textId="77777777" w:rsidTr="00A95B58">
        <w:tc>
          <w:tcPr>
            <w:tcW w:w="2265" w:type="dxa"/>
          </w:tcPr>
          <w:p w14:paraId="0E0A12D5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338120C3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7BD2B932" w14:textId="77777777" w:rsidR="00EF3351" w:rsidRDefault="00EF3351" w:rsidP="0016682A">
            <w:pPr>
              <w:spacing w:after="0"/>
            </w:pPr>
          </w:p>
        </w:tc>
        <w:tc>
          <w:tcPr>
            <w:tcW w:w="2266" w:type="dxa"/>
          </w:tcPr>
          <w:p w14:paraId="5E17A3A1" w14:textId="77777777" w:rsidR="00EF3351" w:rsidRDefault="00EF3351" w:rsidP="0016682A">
            <w:pPr>
              <w:spacing w:after="0"/>
            </w:pPr>
          </w:p>
        </w:tc>
      </w:tr>
      <w:tr w:rsidR="00EF3351" w14:paraId="07168EF9" w14:textId="77777777" w:rsidTr="00A95B58">
        <w:tc>
          <w:tcPr>
            <w:tcW w:w="2265" w:type="dxa"/>
          </w:tcPr>
          <w:p w14:paraId="693ECA82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28EBCBBF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78F43527" w14:textId="77777777" w:rsidR="00EF3351" w:rsidRDefault="00EF3351" w:rsidP="0016682A">
            <w:pPr>
              <w:spacing w:after="0"/>
            </w:pPr>
          </w:p>
        </w:tc>
        <w:tc>
          <w:tcPr>
            <w:tcW w:w="2266" w:type="dxa"/>
          </w:tcPr>
          <w:p w14:paraId="4BA8000B" w14:textId="77777777" w:rsidR="00EF3351" w:rsidRDefault="00EF3351" w:rsidP="0016682A">
            <w:pPr>
              <w:spacing w:after="0"/>
            </w:pPr>
          </w:p>
        </w:tc>
      </w:tr>
    </w:tbl>
    <w:p w14:paraId="16E24AAD" w14:textId="77777777" w:rsidR="00EF3351" w:rsidRDefault="00EF3351" w:rsidP="00EF3351">
      <w:pPr>
        <w:spacing w:after="0"/>
        <w:rPr>
          <w:rFonts w:cs="Arial"/>
          <w:b/>
        </w:rPr>
      </w:pPr>
    </w:p>
    <w:p w14:paraId="151977D0" w14:textId="11156492" w:rsidR="00EF3351" w:rsidRDefault="001A0ECF" w:rsidP="00EF3351">
      <w:pPr>
        <w:spacing w:after="0"/>
      </w:pPr>
      <w:sdt>
        <w:sdtPr>
          <w:rPr>
            <w:rFonts w:cs="Arial"/>
            <w:b/>
          </w:rPr>
          <w:id w:val="-12010005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351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EF3351">
        <w:t xml:space="preserve"> Tilbyder bekrefter at han i løpet av de siste fem år ikke er rettskraftig dømt eller vedtatt et forelegg for følgende straffbare forhold:</w:t>
      </w:r>
    </w:p>
    <w:p w14:paraId="0D1633BE" w14:textId="77777777" w:rsidR="00EF3351" w:rsidRDefault="00EF3351" w:rsidP="00EF3351">
      <w:pPr>
        <w:pStyle w:val="Listeavsnitt"/>
        <w:numPr>
          <w:ilvl w:val="0"/>
          <w:numId w:val="1"/>
        </w:numPr>
        <w:spacing w:after="0"/>
      </w:pPr>
      <w:r>
        <w:t>Deltakelse i en kriminell organisasjon</w:t>
      </w:r>
    </w:p>
    <w:p w14:paraId="27CBB6F3" w14:textId="77777777" w:rsidR="00EF3351" w:rsidRDefault="00EF3351" w:rsidP="00EF3351">
      <w:pPr>
        <w:pStyle w:val="Listeavsnitt"/>
        <w:numPr>
          <w:ilvl w:val="0"/>
          <w:numId w:val="1"/>
        </w:numPr>
        <w:spacing w:after="0"/>
      </w:pPr>
      <w:r>
        <w:t>Korrupsjon</w:t>
      </w:r>
    </w:p>
    <w:p w14:paraId="4D364139" w14:textId="77777777" w:rsidR="00EF3351" w:rsidRDefault="00EF3351" w:rsidP="00EF3351">
      <w:pPr>
        <w:pStyle w:val="Listeavsnitt"/>
        <w:numPr>
          <w:ilvl w:val="0"/>
          <w:numId w:val="1"/>
        </w:numPr>
        <w:spacing w:after="0"/>
      </w:pPr>
      <w:r>
        <w:t>Bedrageri</w:t>
      </w:r>
    </w:p>
    <w:p w14:paraId="35710358" w14:textId="77777777" w:rsidR="00EF3351" w:rsidRDefault="00EF3351" w:rsidP="00EF3351">
      <w:pPr>
        <w:pStyle w:val="Listeavsnitt"/>
        <w:numPr>
          <w:ilvl w:val="0"/>
          <w:numId w:val="1"/>
        </w:numPr>
        <w:spacing w:after="0"/>
      </w:pPr>
      <w:r>
        <w:t>Terrorhandlinger eller straffbare handlinger i forbindelse med terroraktivitet</w:t>
      </w:r>
    </w:p>
    <w:p w14:paraId="4B9A266D" w14:textId="77777777" w:rsidR="00EF3351" w:rsidRDefault="00EF3351" w:rsidP="00EF3351">
      <w:pPr>
        <w:pStyle w:val="Listeavsnitt"/>
        <w:numPr>
          <w:ilvl w:val="0"/>
          <w:numId w:val="1"/>
        </w:numPr>
        <w:spacing w:after="0"/>
      </w:pPr>
      <w:r>
        <w:t>Hvitvasking av penger eller finansiering av terrorisme</w:t>
      </w:r>
    </w:p>
    <w:p w14:paraId="7D8EF4AC" w14:textId="2E43E56B" w:rsidR="00EF3351" w:rsidRDefault="00EF3351" w:rsidP="00857CDF">
      <w:pPr>
        <w:pStyle w:val="Listeavsnitt"/>
        <w:numPr>
          <w:ilvl w:val="0"/>
          <w:numId w:val="1"/>
        </w:numPr>
        <w:spacing w:after="0"/>
      </w:pPr>
      <w:r>
        <w:t>Barnearbeid og andre former for menneskehandel</w:t>
      </w:r>
    </w:p>
    <w:p w14:paraId="4BD6EE28" w14:textId="77777777" w:rsidR="00757237" w:rsidRPr="009A0641" w:rsidRDefault="00757237" w:rsidP="00757237">
      <w:pPr>
        <w:pStyle w:val="Listeavsnitt"/>
        <w:spacing w:after="0"/>
      </w:pPr>
    </w:p>
    <w:p w14:paraId="6F351597" w14:textId="77777777" w:rsidR="009A0641" w:rsidRDefault="009A0641" w:rsidP="00AC0A07">
      <w:pPr>
        <w:spacing w:after="0"/>
        <w:rPr>
          <w:rFonts w:asciiTheme="majorHAnsi" w:eastAsiaTheme="majorEastAsia" w:hAnsiTheme="majorHAnsi" w:cstheme="majorBidi"/>
          <w:b/>
          <w:bCs/>
        </w:rPr>
      </w:pPr>
      <w:r w:rsidRPr="0096461E">
        <w:rPr>
          <w:rFonts w:asciiTheme="majorHAnsi" w:eastAsiaTheme="majorEastAsia" w:hAnsiTheme="majorHAnsi" w:cstheme="majorBidi"/>
          <w:b/>
          <w:bCs/>
        </w:rPr>
        <w:t>Pris</w:t>
      </w:r>
      <w:r>
        <w:rPr>
          <w:rFonts w:asciiTheme="majorHAnsi" w:eastAsiaTheme="majorEastAsia" w:hAnsiTheme="majorHAnsi" w:cstheme="majorBidi"/>
          <w:b/>
          <w:bCs/>
        </w:rPr>
        <w:t xml:space="preserve"> </w:t>
      </w:r>
    </w:p>
    <w:tbl>
      <w:tblPr>
        <w:tblW w:w="8220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1680"/>
        <w:gridCol w:w="2460"/>
        <w:gridCol w:w="1200"/>
        <w:gridCol w:w="1200"/>
      </w:tblGrid>
      <w:tr w:rsidR="00757237" w:rsidRPr="00757237" w14:paraId="023B8224" w14:textId="77777777" w:rsidTr="00AC0A07">
        <w:trPr>
          <w:trHeight w:val="300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A103C" w14:textId="77777777" w:rsidR="00757237" w:rsidRPr="00757237" w:rsidRDefault="00757237" w:rsidP="00757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DAEFA" w14:textId="77777777" w:rsidR="00757237" w:rsidRPr="00757237" w:rsidRDefault="00757237" w:rsidP="00757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E9D4A" w14:textId="77777777" w:rsidR="00757237" w:rsidRPr="00757237" w:rsidRDefault="00757237" w:rsidP="00757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4EC03" w14:textId="77777777" w:rsidR="00757237" w:rsidRPr="00757237" w:rsidRDefault="00757237" w:rsidP="00757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EF78C" w14:textId="77777777" w:rsidR="00757237" w:rsidRPr="00757237" w:rsidRDefault="00757237" w:rsidP="00757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</w:tr>
    </w:tbl>
    <w:tbl>
      <w:tblPr>
        <w:tblStyle w:val="Tabellrutenett"/>
        <w:tblW w:w="90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AC0A07" w14:paraId="1D99F56A" w14:textId="77777777" w:rsidTr="00AC0A07">
        <w:tc>
          <w:tcPr>
            <w:tcW w:w="9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59AB599E" w14:textId="77777777" w:rsidR="00AC0A07" w:rsidRDefault="00AC0A07">
            <w:pPr>
              <w:rPr>
                <w:color w:val="0000FF"/>
              </w:rPr>
            </w:pPr>
            <w:r>
              <w:rPr>
                <w:highlight w:val="yellow"/>
              </w:rPr>
              <w:t xml:space="preserve">Fyll inn deres tilbudspris </w:t>
            </w:r>
          </w:p>
        </w:tc>
      </w:tr>
    </w:tbl>
    <w:tbl>
      <w:tblPr>
        <w:tblW w:w="8220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0"/>
      </w:tblGrid>
      <w:tr w:rsidR="00757237" w:rsidRPr="00757237" w14:paraId="4D73A935" w14:textId="77777777" w:rsidTr="00AC0A07">
        <w:trPr>
          <w:trHeight w:val="1080"/>
        </w:trPr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FC4F1C" w14:textId="3316DC2E" w:rsidR="00757237" w:rsidRPr="00757237" w:rsidRDefault="00757237" w:rsidP="00757237">
            <w:pPr>
              <w:spacing w:after="0" w:line="240" w:lineRule="auto"/>
              <w:ind w:left="-75"/>
              <w:rPr>
                <w:rFonts w:eastAsia="Times New Roman" w:cs="Times New Roman"/>
                <w:color w:val="000000"/>
                <w:lang w:eastAsia="nb-NO"/>
              </w:rPr>
            </w:pPr>
            <w:r w:rsidRPr="00757237">
              <w:rPr>
                <w:rFonts w:eastAsia="Times New Roman" w:cs="Times New Roman"/>
                <w:color w:val="000000"/>
                <w:lang w:eastAsia="nb-NO"/>
              </w:rPr>
              <w:t>Alt arbeid som må utfør</w:t>
            </w:r>
            <w:r>
              <w:rPr>
                <w:rFonts w:eastAsia="Times New Roman" w:cs="Times New Roman"/>
                <w:color w:val="000000"/>
                <w:lang w:eastAsia="nb-NO"/>
              </w:rPr>
              <w:t>es</w:t>
            </w:r>
            <w:r w:rsidRPr="00757237">
              <w:rPr>
                <w:rFonts w:eastAsia="Times New Roman" w:cs="Times New Roman"/>
                <w:color w:val="000000"/>
                <w:lang w:eastAsia="nb-NO"/>
              </w:rPr>
              <w:t xml:space="preserve"> skal inngå i prisen</w:t>
            </w:r>
            <w:r w:rsidR="00AC0A07">
              <w:rPr>
                <w:rFonts w:eastAsia="Times New Roman" w:cs="Times New Roman"/>
                <w:color w:val="000000"/>
                <w:lang w:eastAsia="nb-NO"/>
              </w:rPr>
              <w:t>.</w:t>
            </w:r>
          </w:p>
        </w:tc>
      </w:tr>
    </w:tbl>
    <w:p w14:paraId="215B8BB0" w14:textId="3702AAF1" w:rsidR="009A0641" w:rsidRPr="009A0641" w:rsidRDefault="009A0641" w:rsidP="0075751D">
      <w:pPr>
        <w:rPr>
          <w:rFonts w:asciiTheme="majorHAnsi" w:eastAsiaTheme="majorEastAsia" w:hAnsiTheme="majorHAnsi" w:cstheme="majorBidi"/>
          <w:b/>
          <w:bCs/>
        </w:rPr>
      </w:pPr>
      <w:r w:rsidRPr="009A0641">
        <w:rPr>
          <w:rFonts w:asciiTheme="majorHAnsi" w:eastAsiaTheme="majorEastAsia" w:hAnsiTheme="majorHAnsi" w:cstheme="majorBidi"/>
          <w:b/>
          <w:bCs/>
        </w:rPr>
        <w:t>Vedståelse</w:t>
      </w:r>
    </w:p>
    <w:p w14:paraId="4CE48FDB" w14:textId="4CE1E86B" w:rsidR="006365D8" w:rsidRDefault="0075751D" w:rsidP="0075751D">
      <w:r w:rsidRPr="004774D4">
        <w:t xml:space="preserve">Det </w:t>
      </w:r>
      <w:r>
        <w:t xml:space="preserve">bekreftes </w:t>
      </w:r>
      <w:r w:rsidRPr="004774D4">
        <w:t>at tilb</w:t>
      </w:r>
      <w:r>
        <w:t>u</w:t>
      </w:r>
      <w:r w:rsidRPr="004774D4">
        <w:t xml:space="preserve">det </w:t>
      </w:r>
      <w:r>
        <w:t>vedstå</w:t>
      </w:r>
      <w:r w:rsidR="008356B4">
        <w:t>s</w:t>
      </w:r>
      <w:r>
        <w:t xml:space="preserve"> </w:t>
      </w:r>
      <w:r w:rsidRPr="004774D4">
        <w:t>fr</w:t>
      </w:r>
      <w:r w:rsidR="008356B4">
        <w:t>e</w:t>
      </w:r>
      <w:r w:rsidRPr="004774D4">
        <w:t>m til vedst</w:t>
      </w:r>
      <w:r>
        <w:t>åelses</w:t>
      </w:r>
      <w:r w:rsidRPr="004774D4">
        <w:t>fristen</w:t>
      </w:r>
      <w:r w:rsidR="008356B4">
        <w:t>s</w:t>
      </w:r>
      <w:r w:rsidRPr="004774D4">
        <w:t xml:space="preserve"> utløp som oppgitt i konkurransegrunnlaget, ev</w:t>
      </w:r>
      <w:r w:rsidR="00F267B6">
        <w:t>t</w:t>
      </w:r>
      <w:r w:rsidRPr="004774D4">
        <w:t>. frem til kontraktsignering dersom det skjer før.</w:t>
      </w:r>
    </w:p>
    <w:p w14:paraId="0FE02372" w14:textId="77777777" w:rsidR="006365D8" w:rsidRDefault="006365D8" w:rsidP="0075751D"/>
    <w:p w14:paraId="3E931809" w14:textId="7548C3D5" w:rsidR="00051E48" w:rsidRDefault="00051E48" w:rsidP="0075751D">
      <w:r>
        <w:t xml:space="preserve">Med vennlig hilsen </w:t>
      </w:r>
    </w:p>
    <w:p w14:paraId="42F0C169" w14:textId="78B7CF28" w:rsidR="0075751D" w:rsidRPr="00120C6C" w:rsidRDefault="0075751D" w:rsidP="0075751D">
      <w:r>
        <w:t>_________________________________________</w:t>
      </w:r>
    </w:p>
    <w:p w14:paraId="7DFDED50" w14:textId="77777777" w:rsidR="0075751D" w:rsidRPr="004774D4" w:rsidRDefault="0075751D" w:rsidP="0075751D">
      <w:pPr>
        <w:rPr>
          <w:highlight w:val="yellow"/>
        </w:rPr>
      </w:pPr>
      <w:r w:rsidRPr="004774D4">
        <w:rPr>
          <w:highlight w:val="yellow"/>
        </w:rPr>
        <w:t>[NN]</w:t>
      </w:r>
    </w:p>
    <w:p w14:paraId="5E53746B" w14:textId="1F25FF76" w:rsidR="0075751D" w:rsidRPr="004774D4" w:rsidRDefault="0075751D" w:rsidP="0075751D">
      <w:r w:rsidRPr="004774D4">
        <w:rPr>
          <w:highlight w:val="yellow"/>
        </w:rPr>
        <w:t>[Tittel]</w:t>
      </w:r>
    </w:p>
    <w:p w14:paraId="20AD538E" w14:textId="77777777" w:rsidR="0075751D" w:rsidRPr="00857CDF" w:rsidRDefault="0075751D" w:rsidP="00857CDF"/>
    <w:sectPr w:rsidR="0075751D" w:rsidRPr="00857CDF" w:rsidSect="000B4FBC">
      <w:headerReference w:type="default" r:id="rId8"/>
      <w:headerReference w:type="first" r:id="rId9"/>
      <w:pgSz w:w="11907" w:h="16840" w:code="9"/>
      <w:pgMar w:top="2410" w:right="1418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62B7D" w14:textId="77777777" w:rsidR="001A0ECF" w:rsidRDefault="001A0ECF" w:rsidP="001F53C1">
      <w:r>
        <w:separator/>
      </w:r>
    </w:p>
  </w:endnote>
  <w:endnote w:type="continuationSeparator" w:id="0">
    <w:p w14:paraId="7B1829CC" w14:textId="77777777" w:rsidR="001A0ECF" w:rsidRDefault="001A0ECF" w:rsidP="001F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9BC4D" w14:textId="77777777" w:rsidR="001A0ECF" w:rsidRDefault="001A0ECF" w:rsidP="001F53C1">
      <w:r>
        <w:separator/>
      </w:r>
    </w:p>
  </w:footnote>
  <w:footnote w:type="continuationSeparator" w:id="0">
    <w:p w14:paraId="34B92580" w14:textId="77777777" w:rsidR="001A0ECF" w:rsidRDefault="001A0ECF" w:rsidP="001F5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4C978" w14:textId="77777777" w:rsidR="00EE1817" w:rsidRDefault="00CC04FB" w:rsidP="001F53C1">
    <w:pPr>
      <w:pStyle w:val="Toppteks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5B54241" wp14:editId="35BB773A">
          <wp:simplePos x="0" y="0"/>
          <wp:positionH relativeFrom="page">
            <wp:posOffset>5026660</wp:posOffset>
          </wp:positionH>
          <wp:positionV relativeFrom="page">
            <wp:posOffset>542925</wp:posOffset>
          </wp:positionV>
          <wp:extent cx="1619885" cy="404495"/>
          <wp:effectExtent l="0" t="0" r="0" b="0"/>
          <wp:wrapNone/>
          <wp:docPr id="1" name="Grafik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04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13A0B">
      <w:rPr>
        <w:noProof/>
      </w:rPr>
      <w:drawing>
        <wp:anchor distT="0" distB="0" distL="114300" distR="114300" simplePos="0" relativeHeight="251661312" behindDoc="0" locked="0" layoutInCell="1" allowOverlap="1" wp14:anchorId="73D9CE13" wp14:editId="05C39F39">
          <wp:simplePos x="0" y="0"/>
          <wp:positionH relativeFrom="margin">
            <wp:posOffset>-725515</wp:posOffset>
          </wp:positionH>
          <wp:positionV relativeFrom="page">
            <wp:posOffset>3775075</wp:posOffset>
          </wp:positionV>
          <wp:extent cx="216569" cy="1586499"/>
          <wp:effectExtent l="0" t="0" r="0" b="0"/>
          <wp:wrapNone/>
          <wp:docPr id="24" name="Bild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bRETTESTREK.emf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69" cy="15864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150FD" w14:textId="5300718A" w:rsidR="00CC04FB" w:rsidRDefault="0045489E">
    <w:pPr>
      <w:pStyle w:val="Topptekst"/>
    </w:pPr>
    <w:r w:rsidRPr="00967AB9">
      <w:rPr>
        <w:noProof/>
        <w:highlight w:val="yellow"/>
      </w:rPr>
      <w:drawing>
        <wp:anchor distT="0" distB="0" distL="114300" distR="114300" simplePos="0" relativeHeight="251665408" behindDoc="0" locked="0" layoutInCell="1" allowOverlap="1" wp14:anchorId="3CC00BF9" wp14:editId="2E982720">
          <wp:simplePos x="0" y="0"/>
          <wp:positionH relativeFrom="page">
            <wp:posOffset>5026660</wp:posOffset>
          </wp:positionH>
          <wp:positionV relativeFrom="page">
            <wp:posOffset>542925</wp:posOffset>
          </wp:positionV>
          <wp:extent cx="1619885" cy="404495"/>
          <wp:effectExtent l="0" t="0" r="0" b="0"/>
          <wp:wrapNone/>
          <wp:docPr id="4" name="Grafik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04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67AB9">
      <w:rPr>
        <w:noProof/>
        <w:highlight w:val="yellow"/>
      </w:rPr>
      <w:drawing>
        <wp:anchor distT="0" distB="0" distL="114300" distR="114300" simplePos="0" relativeHeight="251664384" behindDoc="0" locked="0" layoutInCell="1" allowOverlap="1" wp14:anchorId="1E21BE09" wp14:editId="0F8416B8">
          <wp:simplePos x="0" y="0"/>
          <wp:positionH relativeFrom="margin">
            <wp:posOffset>-725515</wp:posOffset>
          </wp:positionH>
          <wp:positionV relativeFrom="page">
            <wp:posOffset>3775075</wp:posOffset>
          </wp:positionV>
          <wp:extent cx="216569" cy="1586499"/>
          <wp:effectExtent l="0" t="0" r="0" b="0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bRETTESTREK.emf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69" cy="15864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67AB9" w:rsidRPr="00967AB9">
      <w:rPr>
        <w:highlight w:val="yellow"/>
      </w:rPr>
      <w:t xml:space="preserve">Versjon </w:t>
    </w:r>
    <w:r w:rsidR="009A0641">
      <w:rPr>
        <w:highlight w:val="yellow"/>
      </w:rPr>
      <w:t>15</w:t>
    </w:r>
    <w:r w:rsidR="00967AB9" w:rsidRPr="00967AB9">
      <w:rPr>
        <w:highlight w:val="yellow"/>
      </w:rPr>
      <w:t>.0</w:t>
    </w:r>
    <w:r w:rsidR="009A0641">
      <w:rPr>
        <w:highlight w:val="yellow"/>
      </w:rPr>
      <w:t>5.</w:t>
    </w:r>
    <w:r w:rsidR="00967AB9" w:rsidRPr="00967AB9">
      <w:rPr>
        <w:highlight w:val="yellow"/>
      </w:rPr>
      <w:t>202</w:t>
    </w:r>
    <w:r w:rsidR="009A0641" w:rsidRPr="009A0641">
      <w:rPr>
        <w:highlight w:val="yellow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574017"/>
    <w:multiLevelType w:val="hybridMultilevel"/>
    <w:tmpl w:val="E8E8AB1A"/>
    <w:lvl w:ilvl="0" w:tplc="8CD06BA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616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C8B"/>
    <w:rsid w:val="00020EA6"/>
    <w:rsid w:val="00032F46"/>
    <w:rsid w:val="00051E48"/>
    <w:rsid w:val="000B0AAE"/>
    <w:rsid w:val="000B4FBC"/>
    <w:rsid w:val="000B563B"/>
    <w:rsid w:val="0016682A"/>
    <w:rsid w:val="001A0ECF"/>
    <w:rsid w:val="001A183C"/>
    <w:rsid w:val="001F19A0"/>
    <w:rsid w:val="001F53C1"/>
    <w:rsid w:val="00281728"/>
    <w:rsid w:val="003344D7"/>
    <w:rsid w:val="00373104"/>
    <w:rsid w:val="003738FE"/>
    <w:rsid w:val="00375C8B"/>
    <w:rsid w:val="003D4359"/>
    <w:rsid w:val="003E29EF"/>
    <w:rsid w:val="003F00C3"/>
    <w:rsid w:val="0043707F"/>
    <w:rsid w:val="0045489E"/>
    <w:rsid w:val="00473664"/>
    <w:rsid w:val="00483D9B"/>
    <w:rsid w:val="004B13A6"/>
    <w:rsid w:val="004E2C41"/>
    <w:rsid w:val="004E3309"/>
    <w:rsid w:val="005C37D3"/>
    <w:rsid w:val="0062130B"/>
    <w:rsid w:val="006365D8"/>
    <w:rsid w:val="006409BC"/>
    <w:rsid w:val="00686741"/>
    <w:rsid w:val="006A6C8B"/>
    <w:rsid w:val="006B05B0"/>
    <w:rsid w:val="006E0416"/>
    <w:rsid w:val="006E31DC"/>
    <w:rsid w:val="00700EDD"/>
    <w:rsid w:val="007524B6"/>
    <w:rsid w:val="00757237"/>
    <w:rsid w:val="0075751D"/>
    <w:rsid w:val="00790D13"/>
    <w:rsid w:val="007A14F1"/>
    <w:rsid w:val="007A4C9B"/>
    <w:rsid w:val="007C5510"/>
    <w:rsid w:val="007E117C"/>
    <w:rsid w:val="00807591"/>
    <w:rsid w:val="00811C15"/>
    <w:rsid w:val="0082479D"/>
    <w:rsid w:val="00826E2F"/>
    <w:rsid w:val="008356B4"/>
    <w:rsid w:val="008510F6"/>
    <w:rsid w:val="00857CDF"/>
    <w:rsid w:val="008732BD"/>
    <w:rsid w:val="0088682F"/>
    <w:rsid w:val="008A0D6A"/>
    <w:rsid w:val="008C62E8"/>
    <w:rsid w:val="008D2ED1"/>
    <w:rsid w:val="0090624C"/>
    <w:rsid w:val="009361D2"/>
    <w:rsid w:val="00946F68"/>
    <w:rsid w:val="00967AB9"/>
    <w:rsid w:val="00981130"/>
    <w:rsid w:val="00981A63"/>
    <w:rsid w:val="0099539B"/>
    <w:rsid w:val="009A0641"/>
    <w:rsid w:val="009A56CA"/>
    <w:rsid w:val="009B2B37"/>
    <w:rsid w:val="009B658A"/>
    <w:rsid w:val="00A13A0B"/>
    <w:rsid w:val="00A62BA4"/>
    <w:rsid w:val="00A717AC"/>
    <w:rsid w:val="00AB3E9B"/>
    <w:rsid w:val="00AC0A07"/>
    <w:rsid w:val="00AC1AF1"/>
    <w:rsid w:val="00AC3217"/>
    <w:rsid w:val="00AE4A1C"/>
    <w:rsid w:val="00B077B4"/>
    <w:rsid w:val="00B528D7"/>
    <w:rsid w:val="00B81A1A"/>
    <w:rsid w:val="00B84F58"/>
    <w:rsid w:val="00BA2296"/>
    <w:rsid w:val="00C15BDE"/>
    <w:rsid w:val="00C3552A"/>
    <w:rsid w:val="00C36B13"/>
    <w:rsid w:val="00C40CF5"/>
    <w:rsid w:val="00CC04FB"/>
    <w:rsid w:val="00CC122A"/>
    <w:rsid w:val="00CD0E60"/>
    <w:rsid w:val="00CF3C56"/>
    <w:rsid w:val="00D44954"/>
    <w:rsid w:val="00D75E4C"/>
    <w:rsid w:val="00D874EC"/>
    <w:rsid w:val="00DB44DE"/>
    <w:rsid w:val="00DB56C8"/>
    <w:rsid w:val="00DD138A"/>
    <w:rsid w:val="00DE48C0"/>
    <w:rsid w:val="00E04209"/>
    <w:rsid w:val="00E23C6A"/>
    <w:rsid w:val="00E53406"/>
    <w:rsid w:val="00E53BC0"/>
    <w:rsid w:val="00E614ED"/>
    <w:rsid w:val="00E94871"/>
    <w:rsid w:val="00EA2646"/>
    <w:rsid w:val="00EE1817"/>
    <w:rsid w:val="00EE2FD1"/>
    <w:rsid w:val="00EF3351"/>
    <w:rsid w:val="00F1245C"/>
    <w:rsid w:val="00F200FC"/>
    <w:rsid w:val="00F267B6"/>
    <w:rsid w:val="00F3380F"/>
    <w:rsid w:val="00F45F2A"/>
    <w:rsid w:val="00FE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73340C"/>
  <w15:chartTrackingRefBased/>
  <w15:docId w15:val="{EF45B320-FBFE-4A8A-90AA-3F365A863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8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3C1"/>
    <w:pPr>
      <w:spacing w:after="320" w:line="293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8A0D6A"/>
    <w:pPr>
      <w:keepNext/>
      <w:keepLines/>
      <w:spacing w:before="240" w:after="360" w:line="240" w:lineRule="auto"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nn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409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Ingress">
    <w:name w:val="Ingress"/>
    <w:basedOn w:val="Normal"/>
    <w:next w:val="Overskrift2"/>
    <w:rsid w:val="0062130B"/>
    <w:pPr>
      <w:spacing w:after="920" w:line="252" w:lineRule="auto"/>
    </w:pPr>
    <w:rPr>
      <w:i/>
      <w:iCs/>
      <w:sz w:val="38"/>
      <w:szCs w:val="38"/>
      <w:lang w:val="sv-SE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409BC"/>
    <w:rPr>
      <w:rFonts w:asciiTheme="majorHAnsi" w:eastAsiaTheme="majorEastAsia" w:hAnsiTheme="majorHAnsi" w:cstheme="majorBidi"/>
      <w:b/>
      <w:bCs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8A0D6A"/>
    <w:rPr>
      <w:rFonts w:asciiTheme="majorHAnsi" w:eastAsiaTheme="majorEastAsia" w:hAnsiTheme="majorHAnsi" w:cstheme="majorBidi"/>
      <w:b/>
      <w:bCs/>
      <w:sz w:val="28"/>
      <w:szCs w:val="28"/>
      <w:lang w:val="nn-NO"/>
    </w:rPr>
  </w:style>
  <w:style w:type="paragraph" w:styleId="Topptekst">
    <w:name w:val="header"/>
    <w:basedOn w:val="Normal"/>
    <w:link w:val="TopptekstTegn"/>
    <w:uiPriority w:val="99"/>
    <w:unhideWhenUsed/>
    <w:rsid w:val="006213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2130B"/>
    <w:rPr>
      <w:color w:val="1B2534"/>
      <w:sz w:val="22"/>
      <w:szCs w:val="22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CC04FB"/>
    <w:pPr>
      <w:tabs>
        <w:tab w:val="center" w:pos="4513"/>
        <w:tab w:val="right" w:pos="9026"/>
      </w:tabs>
      <w:spacing w:after="0" w:line="240" w:lineRule="auto"/>
    </w:pPr>
    <w:rPr>
      <w:rFonts w:ascii="Century Gothic" w:hAnsi="Century Gothic"/>
      <w:sz w:val="13"/>
    </w:rPr>
  </w:style>
  <w:style w:type="character" w:customStyle="1" w:styleId="BunntekstTegn">
    <w:name w:val="Bunntekst Tegn"/>
    <w:basedOn w:val="Standardskriftforavsnitt"/>
    <w:link w:val="Bunntekst"/>
    <w:uiPriority w:val="99"/>
    <w:rsid w:val="00CC04FB"/>
    <w:rPr>
      <w:rFonts w:ascii="Century Gothic" w:hAnsi="Century Gothic"/>
      <w:sz w:val="13"/>
    </w:rPr>
  </w:style>
  <w:style w:type="table" w:styleId="Tabellrutenett">
    <w:name w:val="Table Grid"/>
    <w:basedOn w:val="Vanligtabell"/>
    <w:uiPriority w:val="39"/>
    <w:rsid w:val="00AC3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8732BD"/>
    <w:rPr>
      <w:color w:val="808080"/>
    </w:rPr>
  </w:style>
  <w:style w:type="character" w:styleId="Merknadsreferanse">
    <w:name w:val="annotation reference"/>
    <w:basedOn w:val="Standardskriftforavsnitt"/>
    <w:semiHidden/>
    <w:unhideWhenUsed/>
    <w:rsid w:val="004B13A6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4B13A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4B13A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B13A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B13A6"/>
    <w:rPr>
      <w:b/>
      <w:bCs/>
      <w:sz w:val="20"/>
      <w:szCs w:val="20"/>
    </w:rPr>
  </w:style>
  <w:style w:type="paragraph" w:styleId="Brdtekst">
    <w:name w:val="Body Text"/>
    <w:basedOn w:val="Normal"/>
    <w:link w:val="BrdtekstTegn"/>
    <w:uiPriority w:val="99"/>
    <w:rsid w:val="00EF3351"/>
    <w:pPr>
      <w:spacing w:after="0" w:line="240" w:lineRule="auto"/>
      <w:jc w:val="center"/>
    </w:pPr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EF3351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paragraph" w:styleId="Listeavsnitt">
    <w:name w:val="List Paragraph"/>
    <w:basedOn w:val="Normal"/>
    <w:uiPriority w:val="34"/>
    <w:rsid w:val="00EF3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lverinternfil\alverMaler$\Alver%20kommune%20Enkel%20wordmal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Egendefinert 6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>
</root>
</file>

<file path=customXml/itemProps1.xml><?xml version="1.0" encoding="utf-8"?>
<ds:datastoreItem xmlns:ds="http://schemas.openxmlformats.org/officeDocument/2006/customXml" ds:itemID="{20E18738-2F20-4643-9824-33BCF441C0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Alver kommune Enkel wordmal</Template>
  <TotalTime>1</TotalTime>
  <Pages>2</Pages>
  <Words>301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Børge Engedal</dc:creator>
  <cp:keywords/>
  <dc:description/>
  <cp:lastModifiedBy>Bente Irene Isdal</cp:lastModifiedBy>
  <cp:revision>2</cp:revision>
  <dcterms:created xsi:type="dcterms:W3CDTF">2026-06-29T13:32:00Z</dcterms:created>
  <dcterms:modified xsi:type="dcterms:W3CDTF">2026-06-29T13:32:00Z</dcterms:modified>
</cp:coreProperties>
</file>