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73D3" w14:textId="5182E1A3" w:rsidR="00B349A1" w:rsidRDefault="009B2547" w:rsidP="00FB3317">
      <w:pPr>
        <w:pStyle w:val="Tittel"/>
      </w:pPr>
      <w:r>
        <w:t>Bilag</w:t>
      </w:r>
      <w:r w:rsidR="0064652A">
        <w:t>:</w:t>
      </w:r>
      <w:r w:rsidR="71F1AC55">
        <w:t xml:space="preserve"> </w:t>
      </w:r>
      <w:r w:rsidR="00E6462D">
        <w:t>Kompetanse og e</w:t>
      </w:r>
      <w:r w:rsidR="00325D03">
        <w:t xml:space="preserve">rfaring </w:t>
      </w:r>
      <w:r w:rsidR="00E5287F">
        <w:t xml:space="preserve"> </w:t>
      </w:r>
    </w:p>
    <w:p w14:paraId="57149235" w14:textId="455FB40B" w:rsidR="00FB3317" w:rsidRPr="003F0BB5" w:rsidRDefault="092EDB4B" w:rsidP="00FB3317">
      <w:pPr>
        <w:pStyle w:val="Overskrift2"/>
      </w:pPr>
      <w:r>
        <w:t>Navn på</w:t>
      </w:r>
      <w:proofErr w:type="gramStart"/>
      <w:r>
        <w:t xml:space="preserve"> ….....................</w:t>
      </w:r>
      <w:proofErr w:type="gramEnd"/>
      <w:r>
        <w:t>: (tilbyder skriver inn navn</w:t>
      </w:r>
      <w:r w:rsidR="67A29716">
        <w:t xml:space="preserve"> på firmaet</w:t>
      </w:r>
      <w:r>
        <w:t>)</w:t>
      </w:r>
    </w:p>
    <w:p w14:paraId="039DA37C" w14:textId="1C9EBDF3" w:rsidR="1FFEF904" w:rsidRDefault="1FFEF904" w:rsidP="1FFEF904"/>
    <w:p w14:paraId="2BE29238" w14:textId="0E0220B0" w:rsidR="0099557D" w:rsidRDefault="005666D0" w:rsidP="0A790234">
      <w:pPr>
        <w:rPr>
          <w:b/>
          <w:bCs/>
        </w:rPr>
      </w:pPr>
      <w:r w:rsidRPr="0A790234">
        <w:rPr>
          <w:b/>
          <w:bCs/>
        </w:rPr>
        <w:t xml:space="preserve">Info: </w:t>
      </w:r>
      <w:r w:rsidR="0099557D" w:rsidRPr="0A790234">
        <w:rPr>
          <w:b/>
          <w:bCs/>
        </w:rPr>
        <w:t xml:space="preserve">Vedlegget fylles ut for </w:t>
      </w:r>
      <w:r w:rsidR="210756CA" w:rsidRPr="0A790234">
        <w:rPr>
          <w:b/>
          <w:bCs/>
        </w:rPr>
        <w:t>hver enkelt tilbudt ressurs</w:t>
      </w:r>
      <w:r w:rsidR="76103C59" w:rsidRPr="0A790234">
        <w:rPr>
          <w:b/>
          <w:bCs/>
        </w:rPr>
        <w:t>/person</w:t>
      </w:r>
      <w:r w:rsidR="210756CA" w:rsidRPr="0A790234">
        <w:rPr>
          <w:b/>
          <w:bCs/>
        </w:rPr>
        <w:t>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16"/>
      </w:tblGrid>
      <w:tr w:rsidR="00B349A1" w14:paraId="0C00C426" w14:textId="77777777" w:rsidTr="03ACAD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6A20EBBE" w14:textId="27B9AE97" w:rsidR="00B349A1" w:rsidRPr="003F0BB5" w:rsidRDefault="00506FEA" w:rsidP="00B349A1">
            <w:pPr>
              <w:pStyle w:val="Listeavsnitt"/>
              <w:numPr>
                <w:ilvl w:val="0"/>
                <w:numId w:val="1"/>
              </w:numPr>
            </w:pPr>
            <w:r>
              <w:t>Op</w:t>
            </w:r>
            <w:r w:rsidR="00D400CB">
              <w:t>pgi</w:t>
            </w:r>
            <w:r w:rsidR="71E7804B">
              <w:t xml:space="preserve"> </w:t>
            </w:r>
            <w:r w:rsidR="007A004B">
              <w:t>tilbudte</w:t>
            </w:r>
            <w:r w:rsidR="00A77B87">
              <w:t xml:space="preserve"> </w:t>
            </w:r>
            <w:r w:rsidR="007A004B">
              <w:t>ressurs</w:t>
            </w:r>
            <w:r w:rsidR="006D6546">
              <w:t>/person</w:t>
            </w:r>
            <w:r w:rsidR="00F44E83">
              <w:t xml:space="preserve"> </w:t>
            </w:r>
            <w:r w:rsidR="00703D7F">
              <w:t>med</w:t>
            </w:r>
            <w:r w:rsidR="00E328A9">
              <w:t xml:space="preserve"> angivelse av</w:t>
            </w:r>
            <w:r w:rsidR="00A77B87">
              <w:t xml:space="preserve"> </w:t>
            </w:r>
            <w:r w:rsidR="71E7804B">
              <w:t>navn</w:t>
            </w:r>
            <w:r w:rsidR="00382EAF">
              <w:t xml:space="preserve">, </w:t>
            </w:r>
            <w:r w:rsidR="2331775E">
              <w:t xml:space="preserve">alder og </w:t>
            </w:r>
            <w:r w:rsidR="00382EAF">
              <w:t>rolle</w:t>
            </w:r>
          </w:p>
        </w:tc>
      </w:tr>
      <w:tr w:rsidR="00B349A1" w14:paraId="01237814" w14:textId="77777777" w:rsidTr="003549E1">
        <w:trPr>
          <w:trHeight w:val="789"/>
        </w:trPr>
        <w:tc>
          <w:tcPr>
            <w:tcW w:w="9016" w:type="dxa"/>
          </w:tcPr>
          <w:p w14:paraId="38198415" w14:textId="77777777" w:rsidR="00B349A1" w:rsidRDefault="00B349A1"/>
          <w:p w14:paraId="2B11D920" w14:textId="77777777" w:rsidR="00023795" w:rsidRDefault="00023795"/>
          <w:p w14:paraId="71F67327" w14:textId="77777777" w:rsidR="00023795" w:rsidRDefault="00023795"/>
          <w:p w14:paraId="763CFEE9" w14:textId="77777777" w:rsidR="00023795" w:rsidRDefault="00023795"/>
          <w:p w14:paraId="68362B2E" w14:textId="16AC9781" w:rsidR="00023795" w:rsidRDefault="00023795"/>
        </w:tc>
      </w:tr>
    </w:tbl>
    <w:p w14:paraId="38324B89" w14:textId="77777777" w:rsidR="008479C9" w:rsidRDefault="008479C9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16"/>
      </w:tblGrid>
      <w:tr w:rsidR="00B10323" w14:paraId="3EB0F778" w14:textId="77777777" w:rsidTr="03ACAD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6412C232" w14:textId="425566C5" w:rsidR="00B10323" w:rsidRPr="003F0BB5" w:rsidRDefault="00B11004">
            <w:pPr>
              <w:pStyle w:val="Listeavsnitt"/>
              <w:numPr>
                <w:ilvl w:val="0"/>
                <w:numId w:val="1"/>
              </w:numPr>
            </w:pPr>
            <w:r>
              <w:t>Beskriv hvilken</w:t>
            </w:r>
            <w:r w:rsidR="00637A61">
              <w:t xml:space="preserve"> </w:t>
            </w:r>
            <w:r w:rsidR="00FE7C11">
              <w:t xml:space="preserve">formell </w:t>
            </w:r>
            <w:r w:rsidR="00637A61">
              <w:t>kompetanse</w:t>
            </w:r>
            <w:r w:rsidR="00D63571">
              <w:t xml:space="preserve"> </w:t>
            </w:r>
            <w:r w:rsidR="00180382">
              <w:t xml:space="preserve">tilbudte </w:t>
            </w:r>
            <w:r w:rsidR="0095057D">
              <w:t>ressurs har</w:t>
            </w:r>
            <w:r w:rsidR="00D5589F">
              <w:t xml:space="preserve"> (</w:t>
            </w:r>
            <w:r w:rsidR="005B53FA">
              <w:t xml:space="preserve">herunder </w:t>
            </w:r>
            <w:r w:rsidR="00D5589F">
              <w:t xml:space="preserve">utdanning, </w:t>
            </w:r>
            <w:r w:rsidR="00282F9E">
              <w:t>kurs</w:t>
            </w:r>
            <w:r>
              <w:t xml:space="preserve"> og</w:t>
            </w:r>
            <w:r w:rsidR="00282F9E">
              <w:t xml:space="preserve"> sertifikater</w:t>
            </w:r>
            <w:r w:rsidR="00842BC2">
              <w:t>)</w:t>
            </w:r>
          </w:p>
        </w:tc>
      </w:tr>
      <w:tr w:rsidR="00B10323" w14:paraId="40C4A792" w14:textId="77777777" w:rsidTr="03ACAD7F">
        <w:tc>
          <w:tcPr>
            <w:tcW w:w="9016" w:type="dxa"/>
          </w:tcPr>
          <w:p w14:paraId="26128160" w14:textId="77777777" w:rsidR="00B10323" w:rsidRDefault="00B10323"/>
          <w:p w14:paraId="2EF9FDFE" w14:textId="77777777" w:rsidR="00B10323" w:rsidRDefault="00B10323"/>
          <w:p w14:paraId="4791C301" w14:textId="77777777" w:rsidR="00B10323" w:rsidRDefault="00B10323"/>
          <w:p w14:paraId="3DF2CD03" w14:textId="77777777" w:rsidR="00B10323" w:rsidRDefault="00B10323"/>
          <w:p w14:paraId="26AFC927" w14:textId="77777777" w:rsidR="00B10323" w:rsidRDefault="00B10323"/>
        </w:tc>
      </w:tr>
    </w:tbl>
    <w:p w14:paraId="66B6D53F" w14:textId="4F99DF9D" w:rsidR="00512B3B" w:rsidRDefault="00512B3B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16"/>
      </w:tblGrid>
      <w:tr w:rsidR="00B11004" w14:paraId="13F87044" w14:textId="77777777" w:rsidTr="03ACAD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2B8E7A59" w14:textId="6A7D08EC" w:rsidR="00B11004" w:rsidRPr="003F0BB5" w:rsidRDefault="00B11004">
            <w:pPr>
              <w:pStyle w:val="Listeavsnitt"/>
              <w:numPr>
                <w:ilvl w:val="0"/>
                <w:numId w:val="1"/>
              </w:numPr>
            </w:pPr>
            <w:r>
              <w:t xml:space="preserve">Beskriv </w:t>
            </w:r>
            <w:r w:rsidR="008B778F">
              <w:t xml:space="preserve">arbeidserfaring til </w:t>
            </w:r>
            <w:r w:rsidR="008E256B">
              <w:t>tilbud</w:t>
            </w:r>
            <w:r w:rsidR="00180382">
              <w:t xml:space="preserve">te </w:t>
            </w:r>
            <w:r w:rsidR="008B778F">
              <w:t>ressurs og oppgi</w:t>
            </w:r>
            <w:r w:rsidR="00FF0994">
              <w:t xml:space="preserve"> </w:t>
            </w:r>
            <w:r w:rsidR="00E30B3F">
              <w:t>erfaring fra</w:t>
            </w:r>
            <w:r w:rsidR="00BF64E5">
              <w:t xml:space="preserve"> </w:t>
            </w:r>
            <w:r w:rsidR="59E9700F">
              <w:t xml:space="preserve">tre </w:t>
            </w:r>
            <w:r w:rsidR="00175BD9">
              <w:t xml:space="preserve">relevante </w:t>
            </w:r>
            <w:r w:rsidR="00655441">
              <w:t>erfarings</w:t>
            </w:r>
            <w:r w:rsidR="007C5F39">
              <w:t xml:space="preserve">oppdrag </w:t>
            </w:r>
            <w:r w:rsidR="003F48BB">
              <w:t>til</w:t>
            </w:r>
            <w:r w:rsidR="00EC7121">
              <w:t xml:space="preserve"> den enkelte ressu</w:t>
            </w:r>
            <w:r w:rsidR="00C6126A">
              <w:t>rs (</w:t>
            </w:r>
            <w:r w:rsidR="005B53FA">
              <w:t xml:space="preserve">herunder </w:t>
            </w:r>
            <w:r w:rsidR="00C6126A">
              <w:t>oppgi</w:t>
            </w:r>
            <w:r w:rsidR="005B53FA">
              <w:t xml:space="preserve"> rollen til ressursen</w:t>
            </w:r>
            <w:r w:rsidR="00C31BA5">
              <w:t>, oppgaver,</w:t>
            </w:r>
            <w:r w:rsidR="00C6126A">
              <w:t xml:space="preserve"> kunde</w:t>
            </w:r>
            <w:r w:rsidR="00BC1921">
              <w:t xml:space="preserve"> </w:t>
            </w:r>
            <w:r w:rsidR="000F2427">
              <w:t>for erfaringsoppdrag</w:t>
            </w:r>
            <w:r w:rsidR="00655441">
              <w:t xml:space="preserve"> </w:t>
            </w:r>
            <w:r w:rsidR="00EF78F3">
              <w:t>og tidsperiode</w:t>
            </w:r>
            <w:r w:rsidR="008B4D1D">
              <w:t xml:space="preserve"> f</w:t>
            </w:r>
            <w:r w:rsidR="00335A7B">
              <w:t>or erfaringsoppdraget</w:t>
            </w:r>
            <w:r w:rsidR="5C96F9B9">
              <w:t>)</w:t>
            </w:r>
            <w:r w:rsidR="313706A5">
              <w:t>.</w:t>
            </w:r>
          </w:p>
        </w:tc>
      </w:tr>
      <w:tr w:rsidR="00B11004" w14:paraId="54CA91EC" w14:textId="77777777" w:rsidTr="03ACAD7F">
        <w:tc>
          <w:tcPr>
            <w:tcW w:w="9016" w:type="dxa"/>
          </w:tcPr>
          <w:p w14:paraId="3CF7A291" w14:textId="77777777" w:rsidR="00B11004" w:rsidRDefault="00B11004"/>
          <w:p w14:paraId="0324618E" w14:textId="77777777" w:rsidR="00B11004" w:rsidRDefault="00B11004"/>
          <w:p w14:paraId="25BF4600" w14:textId="77777777" w:rsidR="00B11004" w:rsidRDefault="00B11004"/>
          <w:p w14:paraId="35ED376F" w14:textId="77777777" w:rsidR="00B11004" w:rsidRDefault="00B11004"/>
          <w:p w14:paraId="6874681A" w14:textId="77777777" w:rsidR="00B11004" w:rsidRDefault="00B11004"/>
        </w:tc>
      </w:tr>
    </w:tbl>
    <w:p w14:paraId="7A4CFAD3" w14:textId="77777777" w:rsidR="00B11004" w:rsidRDefault="00B11004" w:rsidP="00B11004"/>
    <w:p w14:paraId="15CBD5A1" w14:textId="77777777" w:rsidR="00B11004" w:rsidRDefault="00B11004" w:rsidP="00B11004"/>
    <w:p w14:paraId="47CF37F6" w14:textId="77777777" w:rsidR="00B11004" w:rsidRDefault="00B11004" w:rsidP="00B11004"/>
    <w:p w14:paraId="398008E4" w14:textId="77777777" w:rsidR="00B11004" w:rsidRPr="00512B3B" w:rsidRDefault="00B11004" w:rsidP="008F2B11"/>
    <w:sectPr w:rsidR="00B11004" w:rsidRPr="00512B3B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1AA87" w14:textId="77777777" w:rsidR="003C69DD" w:rsidRDefault="003C69DD" w:rsidP="008A6B54">
      <w:pPr>
        <w:spacing w:after="0" w:line="240" w:lineRule="auto"/>
      </w:pPr>
      <w:r>
        <w:separator/>
      </w:r>
    </w:p>
  </w:endnote>
  <w:endnote w:type="continuationSeparator" w:id="0">
    <w:p w14:paraId="7BE75F3B" w14:textId="77777777" w:rsidR="003C69DD" w:rsidRDefault="003C69DD" w:rsidP="008A6B54">
      <w:pPr>
        <w:spacing w:after="0" w:line="240" w:lineRule="auto"/>
      </w:pPr>
      <w:r>
        <w:continuationSeparator/>
      </w:r>
    </w:p>
  </w:endnote>
  <w:endnote w:type="continuationNotice" w:id="1">
    <w:p w14:paraId="27DF9297" w14:textId="77777777" w:rsidR="003C69DD" w:rsidRDefault="003C69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8E0F" w14:textId="77777777" w:rsidR="00AF37C9" w:rsidRDefault="00AF37C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7289FA7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3057BC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46ADC1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A60FD3E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5A1267" w14:textId="7FEAA95D" w:rsidR="0001190D" w:rsidRPr="00BD5AA6" w:rsidRDefault="0001190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480C060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5DFE940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9"/>
      <w:gridCol w:w="5521"/>
    </w:tblGrid>
    <w:tr w:rsidR="004F084A" w:rsidRPr="00907B33" w14:paraId="29D1FBC0" w14:textId="77777777" w:rsidTr="008479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53" w:type="pct"/>
          <w:shd w:val="clear" w:color="auto" w:fill="auto"/>
        </w:tcPr>
        <w:p w14:paraId="38EA22C5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3047" w:type="pct"/>
          <w:shd w:val="clear" w:color="auto" w:fill="auto"/>
        </w:tcPr>
        <w:p w14:paraId="0944A74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34FCED75" w14:textId="77777777" w:rsidTr="008479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53" w:type="pct"/>
          <w:shd w:val="clear" w:color="auto" w:fill="auto"/>
        </w:tcPr>
        <w:p w14:paraId="77B3CDFD" w14:textId="2AA8699B" w:rsidR="004F084A" w:rsidRPr="00BD5AA6" w:rsidRDefault="004F084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3047" w:type="pct"/>
          <w:shd w:val="clear" w:color="auto" w:fill="auto"/>
        </w:tcPr>
        <w:p w14:paraId="47F2499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2E7AAB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1FDA" w14:textId="77777777" w:rsidR="003C69DD" w:rsidRDefault="003C69DD" w:rsidP="008A6B54">
      <w:pPr>
        <w:spacing w:after="0" w:line="240" w:lineRule="auto"/>
      </w:pPr>
      <w:r>
        <w:separator/>
      </w:r>
    </w:p>
  </w:footnote>
  <w:footnote w:type="continuationSeparator" w:id="0">
    <w:p w14:paraId="6A704C28" w14:textId="77777777" w:rsidR="003C69DD" w:rsidRDefault="003C69DD" w:rsidP="008A6B54">
      <w:pPr>
        <w:spacing w:after="0" w:line="240" w:lineRule="auto"/>
      </w:pPr>
      <w:r>
        <w:continuationSeparator/>
      </w:r>
    </w:p>
  </w:footnote>
  <w:footnote w:type="continuationNotice" w:id="1">
    <w:p w14:paraId="70AC143C" w14:textId="77777777" w:rsidR="003C69DD" w:rsidRDefault="003C69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C07C9" w14:textId="77777777" w:rsidR="00AF37C9" w:rsidRDefault="00AF37C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C85A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514B927E" wp14:editId="5B3FD738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5499" w14:textId="1BC70571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B306B51" wp14:editId="4B91D27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AF37C9" w:rsidRPr="00AF37C9">
      <w:rPr>
        <w:sz w:val="18"/>
        <w:szCs w:val="18"/>
      </w:rPr>
      <w:t xml:space="preserve"> 202557207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B115A"/>
    <w:multiLevelType w:val="hybridMultilevel"/>
    <w:tmpl w:val="C12AE9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6C7B1B"/>
    <w:multiLevelType w:val="hybridMultilevel"/>
    <w:tmpl w:val="1ED8CF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37389">
    <w:abstractNumId w:val="1"/>
  </w:num>
  <w:num w:numId="2" w16cid:durableId="2043437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9A1"/>
    <w:rsid w:val="00010990"/>
    <w:rsid w:val="0001190D"/>
    <w:rsid w:val="000169B0"/>
    <w:rsid w:val="00023795"/>
    <w:rsid w:val="00046A3F"/>
    <w:rsid w:val="000602F1"/>
    <w:rsid w:val="00061D0F"/>
    <w:rsid w:val="00061D42"/>
    <w:rsid w:val="00066FAD"/>
    <w:rsid w:val="000833B8"/>
    <w:rsid w:val="000A7700"/>
    <w:rsid w:val="000C1396"/>
    <w:rsid w:val="000E15F1"/>
    <w:rsid w:val="000E3D69"/>
    <w:rsid w:val="000F11A5"/>
    <w:rsid w:val="000F2427"/>
    <w:rsid w:val="00104B78"/>
    <w:rsid w:val="001163DD"/>
    <w:rsid w:val="00141BDB"/>
    <w:rsid w:val="001457DD"/>
    <w:rsid w:val="00155BBD"/>
    <w:rsid w:val="00172E83"/>
    <w:rsid w:val="00174C26"/>
    <w:rsid w:val="00175BD9"/>
    <w:rsid w:val="00180382"/>
    <w:rsid w:val="001814B0"/>
    <w:rsid w:val="001979E0"/>
    <w:rsid w:val="001B4A5D"/>
    <w:rsid w:val="00234B11"/>
    <w:rsid w:val="00240403"/>
    <w:rsid w:val="0026462A"/>
    <w:rsid w:val="00265447"/>
    <w:rsid w:val="00282F9E"/>
    <w:rsid w:val="002B66C6"/>
    <w:rsid w:val="002C03B4"/>
    <w:rsid w:val="002C5C80"/>
    <w:rsid w:val="002D33F1"/>
    <w:rsid w:val="002E61A4"/>
    <w:rsid w:val="002F0256"/>
    <w:rsid w:val="002F21B1"/>
    <w:rsid w:val="00311005"/>
    <w:rsid w:val="00325D03"/>
    <w:rsid w:val="00335A7B"/>
    <w:rsid w:val="0034183D"/>
    <w:rsid w:val="003549E1"/>
    <w:rsid w:val="00375C2A"/>
    <w:rsid w:val="00382EAF"/>
    <w:rsid w:val="003C69DD"/>
    <w:rsid w:val="003C7810"/>
    <w:rsid w:val="003D3534"/>
    <w:rsid w:val="003D3F41"/>
    <w:rsid w:val="003F48BB"/>
    <w:rsid w:val="00400A8F"/>
    <w:rsid w:val="00402EAE"/>
    <w:rsid w:val="00407416"/>
    <w:rsid w:val="00421342"/>
    <w:rsid w:val="0042234B"/>
    <w:rsid w:val="004275CD"/>
    <w:rsid w:val="004331DF"/>
    <w:rsid w:val="0047732F"/>
    <w:rsid w:val="00486A77"/>
    <w:rsid w:val="00495F0B"/>
    <w:rsid w:val="004A690B"/>
    <w:rsid w:val="004B54E4"/>
    <w:rsid w:val="004F084A"/>
    <w:rsid w:val="00506FEA"/>
    <w:rsid w:val="00512B3B"/>
    <w:rsid w:val="00522354"/>
    <w:rsid w:val="005666D0"/>
    <w:rsid w:val="005703FD"/>
    <w:rsid w:val="00574014"/>
    <w:rsid w:val="00575223"/>
    <w:rsid w:val="00586E4B"/>
    <w:rsid w:val="005A4A7B"/>
    <w:rsid w:val="005B53FA"/>
    <w:rsid w:val="005E11EC"/>
    <w:rsid w:val="005E3FC0"/>
    <w:rsid w:val="005E42CF"/>
    <w:rsid w:val="005E61C2"/>
    <w:rsid w:val="005F5862"/>
    <w:rsid w:val="005F684D"/>
    <w:rsid w:val="006008D8"/>
    <w:rsid w:val="00623720"/>
    <w:rsid w:val="00630DC4"/>
    <w:rsid w:val="00637A61"/>
    <w:rsid w:val="0064652A"/>
    <w:rsid w:val="00650CE3"/>
    <w:rsid w:val="00655441"/>
    <w:rsid w:val="006837C3"/>
    <w:rsid w:val="0068407F"/>
    <w:rsid w:val="006A3899"/>
    <w:rsid w:val="006B5A9F"/>
    <w:rsid w:val="006C084F"/>
    <w:rsid w:val="006D6546"/>
    <w:rsid w:val="006F312A"/>
    <w:rsid w:val="00703D7F"/>
    <w:rsid w:val="00726232"/>
    <w:rsid w:val="007455FE"/>
    <w:rsid w:val="007564C9"/>
    <w:rsid w:val="0076237F"/>
    <w:rsid w:val="00771457"/>
    <w:rsid w:val="0078084B"/>
    <w:rsid w:val="007A004B"/>
    <w:rsid w:val="007C5F39"/>
    <w:rsid w:val="007D00AD"/>
    <w:rsid w:val="007D1E0E"/>
    <w:rsid w:val="007D7BE5"/>
    <w:rsid w:val="007E5845"/>
    <w:rsid w:val="007F13FF"/>
    <w:rsid w:val="0081186E"/>
    <w:rsid w:val="0082344F"/>
    <w:rsid w:val="00840FAF"/>
    <w:rsid w:val="00842BC2"/>
    <w:rsid w:val="008479C9"/>
    <w:rsid w:val="00874A1E"/>
    <w:rsid w:val="00883B05"/>
    <w:rsid w:val="00884491"/>
    <w:rsid w:val="0089517F"/>
    <w:rsid w:val="008961BF"/>
    <w:rsid w:val="008A1521"/>
    <w:rsid w:val="008A6B54"/>
    <w:rsid w:val="008B4D1D"/>
    <w:rsid w:val="008B778F"/>
    <w:rsid w:val="008C270F"/>
    <w:rsid w:val="008E2362"/>
    <w:rsid w:val="008E256B"/>
    <w:rsid w:val="008F2B11"/>
    <w:rsid w:val="00906FF0"/>
    <w:rsid w:val="00907B33"/>
    <w:rsid w:val="0095057D"/>
    <w:rsid w:val="009723E2"/>
    <w:rsid w:val="009845FB"/>
    <w:rsid w:val="00984FBC"/>
    <w:rsid w:val="0099557D"/>
    <w:rsid w:val="009A3E11"/>
    <w:rsid w:val="009B2547"/>
    <w:rsid w:val="009B4D02"/>
    <w:rsid w:val="009C080F"/>
    <w:rsid w:val="009C7E5D"/>
    <w:rsid w:val="009F7F53"/>
    <w:rsid w:val="00A13B9A"/>
    <w:rsid w:val="00A159D0"/>
    <w:rsid w:val="00A22E62"/>
    <w:rsid w:val="00A6439C"/>
    <w:rsid w:val="00A659C6"/>
    <w:rsid w:val="00A77B87"/>
    <w:rsid w:val="00AA1652"/>
    <w:rsid w:val="00AE37E1"/>
    <w:rsid w:val="00AE3BC9"/>
    <w:rsid w:val="00AF2BD9"/>
    <w:rsid w:val="00AF37C9"/>
    <w:rsid w:val="00B10323"/>
    <w:rsid w:val="00B11004"/>
    <w:rsid w:val="00B17475"/>
    <w:rsid w:val="00B17F1F"/>
    <w:rsid w:val="00B214B4"/>
    <w:rsid w:val="00B254A8"/>
    <w:rsid w:val="00B30A4F"/>
    <w:rsid w:val="00B349A1"/>
    <w:rsid w:val="00B656CC"/>
    <w:rsid w:val="00B7662E"/>
    <w:rsid w:val="00B76BA4"/>
    <w:rsid w:val="00B776C2"/>
    <w:rsid w:val="00B83454"/>
    <w:rsid w:val="00BB41AD"/>
    <w:rsid w:val="00BC1921"/>
    <w:rsid w:val="00BC7511"/>
    <w:rsid w:val="00BD2D86"/>
    <w:rsid w:val="00BD3287"/>
    <w:rsid w:val="00BD5AA6"/>
    <w:rsid w:val="00BF64E5"/>
    <w:rsid w:val="00C31BA5"/>
    <w:rsid w:val="00C37AEC"/>
    <w:rsid w:val="00C6126A"/>
    <w:rsid w:val="00C76586"/>
    <w:rsid w:val="00C80220"/>
    <w:rsid w:val="00CA7F33"/>
    <w:rsid w:val="00CB354A"/>
    <w:rsid w:val="00CC0CDA"/>
    <w:rsid w:val="00CE2B7C"/>
    <w:rsid w:val="00D0738E"/>
    <w:rsid w:val="00D14507"/>
    <w:rsid w:val="00D25402"/>
    <w:rsid w:val="00D27449"/>
    <w:rsid w:val="00D400CB"/>
    <w:rsid w:val="00D4149F"/>
    <w:rsid w:val="00D4615B"/>
    <w:rsid w:val="00D549FA"/>
    <w:rsid w:val="00D5589F"/>
    <w:rsid w:val="00D63571"/>
    <w:rsid w:val="00D758FB"/>
    <w:rsid w:val="00D869B4"/>
    <w:rsid w:val="00DB2B4F"/>
    <w:rsid w:val="00DD0C4D"/>
    <w:rsid w:val="00DD4AC0"/>
    <w:rsid w:val="00E22363"/>
    <w:rsid w:val="00E30B3F"/>
    <w:rsid w:val="00E3138E"/>
    <w:rsid w:val="00E328A9"/>
    <w:rsid w:val="00E5287F"/>
    <w:rsid w:val="00E579CA"/>
    <w:rsid w:val="00E6462D"/>
    <w:rsid w:val="00E869F6"/>
    <w:rsid w:val="00EA45CB"/>
    <w:rsid w:val="00EB13E8"/>
    <w:rsid w:val="00EB5F17"/>
    <w:rsid w:val="00EC7121"/>
    <w:rsid w:val="00ED29B3"/>
    <w:rsid w:val="00EF326A"/>
    <w:rsid w:val="00EF5D0C"/>
    <w:rsid w:val="00EF78F3"/>
    <w:rsid w:val="00F027F6"/>
    <w:rsid w:val="00F139BA"/>
    <w:rsid w:val="00F141F6"/>
    <w:rsid w:val="00F22DA7"/>
    <w:rsid w:val="00F300FC"/>
    <w:rsid w:val="00F3117C"/>
    <w:rsid w:val="00F3344C"/>
    <w:rsid w:val="00F44E83"/>
    <w:rsid w:val="00F604BA"/>
    <w:rsid w:val="00F607BA"/>
    <w:rsid w:val="00F6667E"/>
    <w:rsid w:val="00FA1CD0"/>
    <w:rsid w:val="00FB3317"/>
    <w:rsid w:val="00FD6AD8"/>
    <w:rsid w:val="00FE7C11"/>
    <w:rsid w:val="00FF0994"/>
    <w:rsid w:val="00FF5F6F"/>
    <w:rsid w:val="036B0FF9"/>
    <w:rsid w:val="03AB6F34"/>
    <w:rsid w:val="03ACAD7F"/>
    <w:rsid w:val="05473F95"/>
    <w:rsid w:val="064F8225"/>
    <w:rsid w:val="069242C3"/>
    <w:rsid w:val="092EDB4B"/>
    <w:rsid w:val="0A790234"/>
    <w:rsid w:val="0C2E774F"/>
    <w:rsid w:val="0D89EC23"/>
    <w:rsid w:val="0D9EC78D"/>
    <w:rsid w:val="0EEE21DB"/>
    <w:rsid w:val="0F7BBC7D"/>
    <w:rsid w:val="1225C29D"/>
    <w:rsid w:val="1657C84A"/>
    <w:rsid w:val="1EEAA0F3"/>
    <w:rsid w:val="1FFEF904"/>
    <w:rsid w:val="210756CA"/>
    <w:rsid w:val="2331775E"/>
    <w:rsid w:val="29390F27"/>
    <w:rsid w:val="297BB912"/>
    <w:rsid w:val="313706A5"/>
    <w:rsid w:val="3472A427"/>
    <w:rsid w:val="35196A20"/>
    <w:rsid w:val="35F8D0B7"/>
    <w:rsid w:val="366C330F"/>
    <w:rsid w:val="39A3D3D1"/>
    <w:rsid w:val="3B322C19"/>
    <w:rsid w:val="3D807D2A"/>
    <w:rsid w:val="4095EE3B"/>
    <w:rsid w:val="437F4CE7"/>
    <w:rsid w:val="443A97A3"/>
    <w:rsid w:val="44CC48F3"/>
    <w:rsid w:val="48CAAECE"/>
    <w:rsid w:val="4CC8A615"/>
    <w:rsid w:val="4D89921D"/>
    <w:rsid w:val="534BDD70"/>
    <w:rsid w:val="58F5BD3D"/>
    <w:rsid w:val="59409A80"/>
    <w:rsid w:val="5968B041"/>
    <w:rsid w:val="59B8BB82"/>
    <w:rsid w:val="59E9700F"/>
    <w:rsid w:val="5A767E23"/>
    <w:rsid w:val="5C96F9B9"/>
    <w:rsid w:val="5F64FEC1"/>
    <w:rsid w:val="629C9F83"/>
    <w:rsid w:val="67A29716"/>
    <w:rsid w:val="6A20EE00"/>
    <w:rsid w:val="6B9B6561"/>
    <w:rsid w:val="6BBC93D5"/>
    <w:rsid w:val="711EE072"/>
    <w:rsid w:val="71E7804B"/>
    <w:rsid w:val="71F1AC55"/>
    <w:rsid w:val="7595720B"/>
    <w:rsid w:val="76103C59"/>
    <w:rsid w:val="76198669"/>
    <w:rsid w:val="76CCB484"/>
    <w:rsid w:val="76F909B4"/>
    <w:rsid w:val="798D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C8297"/>
  <w15:chartTrackingRefBased/>
  <w15:docId w15:val="{58F87C6C-332E-41BC-8E5A-37B3EC81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aliases w:val="Lister"/>
    <w:basedOn w:val="Normal"/>
    <w:uiPriority w:val="34"/>
    <w:qFormat/>
    <w:rsid w:val="00B349A1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A38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A389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A389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A38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A38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jemoo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0A0EFA-D1B6-4DBE-A9F7-CE177C97CE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94F1A5-6EDB-4269-8EF0-AC007A7FB6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19DC3A-B456-47E5-8F76-14C51C85C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5</TotalTime>
  <Pages>1</Pages>
  <Words>95</Words>
  <Characters>506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13</cp:revision>
  <dcterms:created xsi:type="dcterms:W3CDTF">2024-10-15T15:32:00Z</dcterms:created>
  <dcterms:modified xsi:type="dcterms:W3CDTF">2026-06-19T08:31:00Z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79200</vt:r8>
  </property>
  <property fmtid="{D5CDD505-2E9C-101B-9397-08002B2CF9AE}" pid="3" name="xd_ProgID">
    <vt:lpwstr/>
  </property>
  <property fmtid="{D5CDD505-2E9C-101B-9397-08002B2CF9AE}" pid="4" name="ContentTypeId">
    <vt:lpwstr>0x0101002DFF638B86203543A97F904B960A738D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