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0CACC4F2" w14:textId="06BCAFD2" w:rsidR="00BA0A9D" w:rsidRPr="003D6F58" w:rsidRDefault="00014881" w:rsidP="00A23A13">
      <w:pPr>
        <w:rPr>
          <w:b/>
          <w:bCs/>
        </w:rPr>
      </w:pPr>
      <w:r w:rsidRPr="003D6F58">
        <w:rPr>
          <w:b/>
          <w:bCs/>
        </w:rPr>
        <w:t xml:space="preserve">202557207 </w:t>
      </w:r>
      <w:r w:rsidR="00690E84">
        <w:rPr>
          <w:b/>
          <w:bCs/>
        </w:rPr>
        <w:t xml:space="preserve">- </w:t>
      </w:r>
      <w:r w:rsidRPr="003D6F58">
        <w:rPr>
          <w:b/>
          <w:bCs/>
        </w:rPr>
        <w:t>Kjøp</w:t>
      </w:r>
      <w:r w:rsidR="003D6F58" w:rsidRPr="003D6F58">
        <w:rPr>
          <w:b/>
          <w:bCs/>
        </w:rPr>
        <w:t>, tjenester</w:t>
      </w:r>
      <w:r w:rsidRPr="003D6F58">
        <w:rPr>
          <w:b/>
          <w:bCs/>
        </w:rPr>
        <w:t xml:space="preserve"> og service på sikkerhetsanlegg til Akershus universitetssykehus HF</w:t>
      </w:r>
    </w:p>
    <w:p w14:paraId="0B179587" w14:textId="77777777" w:rsidR="003D6F58" w:rsidRDefault="003D6F58" w:rsidP="00A23A13"/>
    <w:p w14:paraId="5B0C1E47" w14:textId="7E7935F3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0E5BC482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9796A">
      <w:rPr>
        <w:sz w:val="18"/>
        <w:szCs w:val="18"/>
      </w:rPr>
      <w:t xml:space="preserve"> </w:t>
    </w:r>
    <w:r w:rsidR="0019796A" w:rsidRPr="0019796A">
      <w:rPr>
        <w:sz w:val="18"/>
        <w:szCs w:val="18"/>
      </w:rPr>
      <w:t>202</w:t>
    </w:r>
    <w:r w:rsidR="00A877AA">
      <w:rPr>
        <w:sz w:val="18"/>
        <w:szCs w:val="18"/>
      </w:rPr>
      <w:t>557207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4881"/>
    <w:rsid w:val="000169B0"/>
    <w:rsid w:val="00061D42"/>
    <w:rsid w:val="00066FAD"/>
    <w:rsid w:val="000E3D69"/>
    <w:rsid w:val="000F11A5"/>
    <w:rsid w:val="001457DD"/>
    <w:rsid w:val="00172E83"/>
    <w:rsid w:val="00174C26"/>
    <w:rsid w:val="0019796A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D6F58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5085"/>
    <w:rsid w:val="005E61C2"/>
    <w:rsid w:val="005F5862"/>
    <w:rsid w:val="006837C3"/>
    <w:rsid w:val="00690E84"/>
    <w:rsid w:val="006A2685"/>
    <w:rsid w:val="006F312A"/>
    <w:rsid w:val="006F514B"/>
    <w:rsid w:val="00701566"/>
    <w:rsid w:val="0076237F"/>
    <w:rsid w:val="00771300"/>
    <w:rsid w:val="00771457"/>
    <w:rsid w:val="007857D2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10C7"/>
    <w:rsid w:val="009A3E11"/>
    <w:rsid w:val="009B4D02"/>
    <w:rsid w:val="009C7E5D"/>
    <w:rsid w:val="009D1B29"/>
    <w:rsid w:val="009F7F53"/>
    <w:rsid w:val="00A13B9A"/>
    <w:rsid w:val="00A659C6"/>
    <w:rsid w:val="00A877AA"/>
    <w:rsid w:val="00AA1652"/>
    <w:rsid w:val="00AA48FD"/>
    <w:rsid w:val="00AB07A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17973"/>
    <w:rsid w:val="00D25402"/>
    <w:rsid w:val="00D549FA"/>
    <w:rsid w:val="00D758FB"/>
    <w:rsid w:val="00D869B4"/>
    <w:rsid w:val="00E3138E"/>
    <w:rsid w:val="00E36432"/>
    <w:rsid w:val="00EA45CB"/>
    <w:rsid w:val="00EB13E8"/>
    <w:rsid w:val="00EB5F17"/>
    <w:rsid w:val="00ED29B3"/>
    <w:rsid w:val="00ED5BA3"/>
    <w:rsid w:val="00F139BA"/>
    <w:rsid w:val="00F141F6"/>
    <w:rsid w:val="00F22DA7"/>
    <w:rsid w:val="00F300FC"/>
    <w:rsid w:val="00F3117C"/>
    <w:rsid w:val="00F3344C"/>
    <w:rsid w:val="00F604BA"/>
    <w:rsid w:val="00F607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9EBB4-19D9-4C5A-B51F-085CA5CB7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65</Words>
  <Characters>346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8</cp:revision>
  <dcterms:created xsi:type="dcterms:W3CDTF">2026-03-20T06:08:00Z</dcterms:created>
  <dcterms:modified xsi:type="dcterms:W3CDTF">2026-05-13T04:54:00Z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