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D8F2F" w14:textId="39FC1B75" w:rsidR="00BB6628" w:rsidRPr="00BB6628" w:rsidRDefault="00BB6628" w:rsidP="00BB6628">
      <w:pPr>
        <w:pStyle w:val="Tittel"/>
      </w:pPr>
      <w:r w:rsidRPr="00BB6628">
        <w:t>Egenrapportering</w:t>
      </w:r>
      <w:r w:rsidR="000C732C">
        <w:t xml:space="preserve"> </w:t>
      </w:r>
      <w:r w:rsidR="00EB71C5">
        <w:t xml:space="preserve">- </w:t>
      </w:r>
      <w:proofErr w:type="spellStart"/>
      <w:r w:rsidR="00EB71C5">
        <w:t>akrim</w:t>
      </w:r>
      <w:proofErr w:type="spellEnd"/>
    </w:p>
    <w:p w14:paraId="34DAF4E9" w14:textId="00888788" w:rsidR="00BB6628" w:rsidRPr="00BB6628" w:rsidRDefault="00EB71C5" w:rsidP="00BB6628">
      <w:pPr>
        <w:pStyle w:val="Overskrift1"/>
      </w:pPr>
      <w:r>
        <w:t>Generelt</w:t>
      </w:r>
    </w:p>
    <w:p w14:paraId="4EF26BC8" w14:textId="5FE8D1EA" w:rsidR="00BB6628" w:rsidRDefault="00BB6628" w:rsidP="00FF52D8">
      <w:r w:rsidRPr="005E6951">
        <w:t xml:space="preserve">Krav til lønns- og arbeidsvilkår er omtalt i punkt </w:t>
      </w:r>
      <w:r w:rsidR="008550A7">
        <w:t>3.2.6.2</w:t>
      </w:r>
      <w:r w:rsidRPr="005E6951">
        <w:t xml:space="preserve"> i </w:t>
      </w:r>
      <w:r w:rsidR="00912FCF">
        <w:t>rammeavtalen</w:t>
      </w:r>
      <w:r w:rsidRPr="005E6951">
        <w:t xml:space="preserve">. Denne egenrapporteringen er en del av oppfølgingen, og skal uoppfordret returneres utfylt til </w:t>
      </w:r>
      <w:r w:rsidR="007E6FEB">
        <w:t xml:space="preserve">Avtaleforvalter </w:t>
      </w:r>
      <w:r w:rsidRPr="005E6951">
        <w:rPr>
          <w:u w:val="single"/>
        </w:rPr>
        <w:t>innen én måned</w:t>
      </w:r>
      <w:r w:rsidRPr="005E6951">
        <w:t xml:space="preserve"> etter at kontrakt</w:t>
      </w:r>
      <w:r w:rsidR="00F96D5A">
        <w:t xml:space="preserve">en </w:t>
      </w:r>
      <w:r w:rsidR="00301A68">
        <w:t>er signert</w:t>
      </w:r>
      <w:r w:rsidRPr="005E6951">
        <w:t xml:space="preserve">, med mindre annet er avtalt. Dette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</w:t>
      </w:r>
      <w:r w:rsidRPr="00DD23DB">
        <w:rPr>
          <w:u w:val="single"/>
        </w:rPr>
        <w:t xml:space="preserve">Dersom dere har underleverandører, skal de også fylle ut samme skjema </w:t>
      </w:r>
      <w:r w:rsidR="005A08F2" w:rsidRPr="00DD23DB">
        <w:rPr>
          <w:u w:val="single"/>
        </w:rPr>
        <w:t xml:space="preserve">(eget) </w:t>
      </w:r>
      <w:r w:rsidR="00704F8D" w:rsidRPr="00DD23DB">
        <w:rPr>
          <w:u w:val="single"/>
        </w:rPr>
        <w:t xml:space="preserve">som </w:t>
      </w:r>
      <w:r w:rsidRPr="00DD23DB">
        <w:rPr>
          <w:u w:val="single"/>
        </w:rPr>
        <w:t>sende</w:t>
      </w:r>
      <w:r w:rsidR="00704F8D" w:rsidRPr="00DD23DB">
        <w:rPr>
          <w:u w:val="single"/>
        </w:rPr>
        <w:t>s</w:t>
      </w:r>
      <w:r w:rsidRPr="00DD23DB">
        <w:rPr>
          <w:u w:val="single"/>
        </w:rPr>
        <w:t xml:space="preserve"> inn sammen med denne rapporteringen.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5619"/>
      </w:tblGrid>
      <w:tr w:rsidR="00215AB8" w14:paraId="2B98CD27" w14:textId="77777777" w:rsidTr="00215A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0477BB3" w14:textId="7B4A650F" w:rsidR="00215AB8" w:rsidRDefault="00215AB8" w:rsidP="00FF52D8">
            <w:r>
              <w:t>Informasjon</w:t>
            </w:r>
          </w:p>
        </w:tc>
        <w:tc>
          <w:tcPr>
            <w:tcW w:w="5619" w:type="dxa"/>
          </w:tcPr>
          <w:p w14:paraId="216144CA" w14:textId="7013DC7E" w:rsidR="00215AB8" w:rsidRDefault="00215AB8" w:rsidP="00FF52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Fyll inn under</w:t>
            </w:r>
          </w:p>
        </w:tc>
      </w:tr>
      <w:tr w:rsidR="00BB6628" w14:paraId="41DBEEF2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51DA907" w14:textId="77777777" w:rsidR="00BB6628" w:rsidRDefault="00BB6628" w:rsidP="00FF52D8">
            <w:r>
              <w:t>Leverandør:</w:t>
            </w:r>
          </w:p>
        </w:tc>
        <w:tc>
          <w:tcPr>
            <w:tcW w:w="5619" w:type="dxa"/>
          </w:tcPr>
          <w:p w14:paraId="1DEA556D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16610327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D6A842B" w14:textId="77777777" w:rsidR="00BB6628" w:rsidRDefault="00BB6628" w:rsidP="00FF52D8">
            <w:r>
              <w:t>Organisasjonsnummer leverandør:</w:t>
            </w:r>
          </w:p>
        </w:tc>
        <w:tc>
          <w:tcPr>
            <w:tcW w:w="5619" w:type="dxa"/>
          </w:tcPr>
          <w:p w14:paraId="6A5D3FAF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48A01E24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2C2BC32" w14:textId="77777777" w:rsidR="00BB6628" w:rsidRDefault="00BB6628" w:rsidP="00FF52D8">
            <w:r>
              <w:t>Land foretaket er registrert i:</w:t>
            </w:r>
          </w:p>
        </w:tc>
        <w:tc>
          <w:tcPr>
            <w:tcW w:w="5619" w:type="dxa"/>
          </w:tcPr>
          <w:p w14:paraId="23BA9984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5C5AD2DA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1B125F7" w14:textId="77777777" w:rsidR="00BB6628" w:rsidRDefault="00BB6628" w:rsidP="00FF52D8">
            <w:r>
              <w:t>Kontrakts-/avtalenummer:</w:t>
            </w:r>
          </w:p>
        </w:tc>
        <w:tc>
          <w:tcPr>
            <w:tcW w:w="5619" w:type="dxa"/>
          </w:tcPr>
          <w:p w14:paraId="440A5B3C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7DC95F40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357EF08" w14:textId="77777777" w:rsidR="00BB6628" w:rsidRPr="005E6951" w:rsidRDefault="00BB6628" w:rsidP="00FF52D8">
            <w:pPr>
              <w:rPr>
                <w:b w:val="0"/>
              </w:rPr>
            </w:pPr>
            <w:proofErr w:type="spellStart"/>
            <w:r>
              <w:t>Kontraktsnavn</w:t>
            </w:r>
            <w:proofErr w:type="spellEnd"/>
            <w:r>
              <w:t>:</w:t>
            </w:r>
          </w:p>
        </w:tc>
        <w:tc>
          <w:tcPr>
            <w:tcW w:w="5619" w:type="dxa"/>
          </w:tcPr>
          <w:p w14:paraId="7F79C6B7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5563B542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158155C" w14:textId="77777777" w:rsidR="00BB6628" w:rsidRDefault="00BB6628" w:rsidP="00FF52D8">
            <w:r>
              <w:t>Varighet kontrakt:</w:t>
            </w:r>
          </w:p>
        </w:tc>
        <w:tc>
          <w:tcPr>
            <w:tcW w:w="5619" w:type="dxa"/>
          </w:tcPr>
          <w:p w14:paraId="1B382EAF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79A8B420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D2D7BF7" w14:textId="77777777" w:rsidR="00BB6628" w:rsidRDefault="00BB6628" w:rsidP="00FF52D8">
            <w:r>
              <w:t>Svarfrist:</w:t>
            </w:r>
          </w:p>
        </w:tc>
        <w:tc>
          <w:tcPr>
            <w:tcW w:w="5619" w:type="dxa"/>
          </w:tcPr>
          <w:p w14:paraId="04F9AE84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81315FA" w14:textId="77777777" w:rsidR="00BB6628" w:rsidRDefault="00BB6628" w:rsidP="00FF52D8"/>
    <w:p w14:paraId="6F3EF674" w14:textId="77777777" w:rsidR="00BB6628" w:rsidRDefault="00BB6628" w:rsidP="00FF52D8"/>
    <w:p w14:paraId="5D81A9CA" w14:textId="77777777" w:rsidR="00BB6628" w:rsidRDefault="00BB6628" w:rsidP="00FF52D8"/>
    <w:p w14:paraId="525B88B7" w14:textId="77777777" w:rsidR="00BB6628" w:rsidRDefault="00BB6628" w:rsidP="00FF52D8"/>
    <w:p w14:paraId="1C98C89F" w14:textId="77777777" w:rsidR="00BB6628" w:rsidRDefault="00BB6628" w:rsidP="00FF52D8"/>
    <w:p w14:paraId="2C554412" w14:textId="77777777" w:rsidR="00BB6628" w:rsidRDefault="00BB6628" w:rsidP="00FF52D8">
      <w:r>
        <w:t>…………………………………………..</w:t>
      </w:r>
      <w:r>
        <w:tab/>
      </w:r>
      <w:r>
        <w:tab/>
        <w:t>……………………………………………………………………………………………..</w:t>
      </w:r>
    </w:p>
    <w:p w14:paraId="5E2124E1" w14:textId="77777777" w:rsidR="00BB6628" w:rsidRDefault="00BB6628" w:rsidP="00FF52D8">
      <w:r>
        <w:t>Sted, dato</w:t>
      </w:r>
      <w:r>
        <w:tab/>
      </w:r>
      <w:r>
        <w:tab/>
      </w:r>
      <w:r>
        <w:tab/>
      </w:r>
      <w:r>
        <w:tab/>
        <w:t>Navn, daglig leder</w:t>
      </w:r>
    </w:p>
    <w:p w14:paraId="6646377A" w14:textId="2ECB3C42" w:rsidR="00BB6628" w:rsidRDefault="00BB6628" w:rsidP="00FF52D8">
      <w:r>
        <w:br w:type="page"/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45D8F0EF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665E2C5E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 w:rsidRPr="005E6951">
              <w:lastRenderedPageBreak/>
              <w:t>Selskapsinformasjon</w:t>
            </w:r>
          </w:p>
        </w:tc>
      </w:tr>
      <w:tr w:rsidR="00BB6628" w14:paraId="58F7499A" w14:textId="77777777" w:rsidTr="00B256DE">
        <w:tc>
          <w:tcPr>
            <w:tcW w:w="4390" w:type="dxa"/>
          </w:tcPr>
          <w:p w14:paraId="2E9FD20C" w14:textId="77777777" w:rsidR="00BB6628" w:rsidRPr="005E6951" w:rsidRDefault="00BB6628" w:rsidP="00FF52D8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4449EC4D" w14:textId="77777777" w:rsidR="00BB6628" w:rsidRPr="005E6951" w:rsidRDefault="00BB6628" w:rsidP="00FF52D8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62FB2CEC" w14:textId="421DAACF" w:rsidR="00BB6628" w:rsidRPr="005E6951" w:rsidRDefault="00BB6628" w:rsidP="00FF52D8">
            <w:pPr>
              <w:rPr>
                <w:b/>
                <w:bCs/>
              </w:rPr>
            </w:pPr>
            <w:r w:rsidRPr="73DD54E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4A717E96" w14:textId="77777777" w:rsidTr="00B256DE">
        <w:tc>
          <w:tcPr>
            <w:tcW w:w="4390" w:type="dxa"/>
          </w:tcPr>
          <w:p w14:paraId="2F8A2E26" w14:textId="23720E17" w:rsidR="00BB6628" w:rsidRDefault="00BB6628" w:rsidP="005E6951">
            <w:pPr>
              <w:pStyle w:val="Listeavsnitt"/>
              <w:numPr>
                <w:ilvl w:val="0"/>
                <w:numId w:val="2"/>
              </w:numPr>
            </w:pPr>
            <w:r>
              <w:t>Har virksomheten endret selskapsnavn eller organisasjonsnummer de siste to</w:t>
            </w:r>
            <w:r w:rsidR="00427A47">
              <w:t>-</w:t>
            </w:r>
            <w:r>
              <w:t xml:space="preserve">tre årene? Legg i så fall ved dokumentasjon samt en beskrivelse av forholdet. </w:t>
            </w:r>
          </w:p>
        </w:tc>
        <w:tc>
          <w:tcPr>
            <w:tcW w:w="2409" w:type="dxa"/>
          </w:tcPr>
          <w:p w14:paraId="63193115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587CE531" w14:textId="77777777" w:rsidR="00BB6628" w:rsidRDefault="00BB6628" w:rsidP="00FF52D8"/>
        </w:tc>
      </w:tr>
      <w:tr w:rsidR="00BB6628" w14:paraId="15CBE697" w14:textId="77777777" w:rsidTr="00B256DE">
        <w:tc>
          <w:tcPr>
            <w:tcW w:w="4390" w:type="dxa"/>
          </w:tcPr>
          <w:p w14:paraId="77A25CDB" w14:textId="0EBE3BC6" w:rsidR="00BB6628" w:rsidRDefault="00BB6628" w:rsidP="00FF52D8">
            <w:pPr>
              <w:pStyle w:val="Listeavsnitt"/>
              <w:numPr>
                <w:ilvl w:val="0"/>
                <w:numId w:val="2"/>
              </w:numPr>
            </w:pPr>
            <w:r>
              <w:t xml:space="preserve">Har virksomheten byttet revisor de siste to årene? Legg i så fall ved informasjon om tidligere og ny revisor samt en kort begrunnelse. </w:t>
            </w:r>
          </w:p>
        </w:tc>
        <w:tc>
          <w:tcPr>
            <w:tcW w:w="2409" w:type="dxa"/>
          </w:tcPr>
          <w:p w14:paraId="2AD12496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34755F0B" w14:textId="77777777" w:rsidR="00BB6628" w:rsidRDefault="00BB6628" w:rsidP="00FF52D8"/>
        </w:tc>
      </w:tr>
      <w:tr w:rsidR="00BB6628" w14:paraId="022E1545" w14:textId="77777777" w:rsidTr="00B256DE">
        <w:tc>
          <w:tcPr>
            <w:tcW w:w="4390" w:type="dxa"/>
          </w:tcPr>
          <w:p w14:paraId="7712D41D" w14:textId="57EBD9FB" w:rsidR="00BB6628" w:rsidRDefault="00BB6628" w:rsidP="00FF52D8">
            <w:pPr>
              <w:pStyle w:val="Listeavsnitt"/>
              <w:numPr>
                <w:ilvl w:val="0"/>
                <w:numId w:val="2"/>
              </w:numPr>
            </w:pPr>
            <w:r>
              <w:t>Beskriv virksomheten i korte trekk. Inkluder informasjon om selskapsform, eierstruktur (inkludert navn), organisasjonsform, omsetning, stiftelsesdato og organisasjonsnummer.  Legg evt. ved lenke til nettside med denne informasjonen.</w:t>
            </w:r>
          </w:p>
        </w:tc>
        <w:tc>
          <w:tcPr>
            <w:tcW w:w="2409" w:type="dxa"/>
          </w:tcPr>
          <w:p w14:paraId="28605D57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13E98F60" w14:textId="77777777" w:rsidR="00BB6628" w:rsidRDefault="00BB6628" w:rsidP="00FF52D8"/>
        </w:tc>
      </w:tr>
      <w:tr w:rsidR="00BB6628" w14:paraId="57456324" w14:textId="77777777" w:rsidTr="00B256DE">
        <w:tc>
          <w:tcPr>
            <w:tcW w:w="4390" w:type="dxa"/>
          </w:tcPr>
          <w:p w14:paraId="3CF29ECE" w14:textId="77777777" w:rsidR="00BB6628" w:rsidRDefault="00BB6628" w:rsidP="00BB6628">
            <w:pPr>
              <w:pStyle w:val="Listeavsnitt"/>
              <w:numPr>
                <w:ilvl w:val="0"/>
                <w:numId w:val="2"/>
              </w:numPr>
            </w:pPr>
            <w:r>
              <w:t>Hvilke(n) næringskode(er) er virksomheten registrert med?</w:t>
            </w:r>
          </w:p>
        </w:tc>
        <w:tc>
          <w:tcPr>
            <w:tcW w:w="2409" w:type="dxa"/>
          </w:tcPr>
          <w:p w14:paraId="42C31B28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51F5A19A" w14:textId="77777777" w:rsidR="00BB6628" w:rsidRDefault="00BB6628" w:rsidP="00FF52D8"/>
        </w:tc>
      </w:tr>
    </w:tbl>
    <w:p w14:paraId="1BF93FE3" w14:textId="77777777" w:rsidR="00BB6628" w:rsidRDefault="00BB6628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653864D8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441498D8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>
              <w:t>Informasjon om kontraktsarbeidet</w:t>
            </w:r>
          </w:p>
        </w:tc>
      </w:tr>
      <w:tr w:rsidR="00BB6628" w14:paraId="1BD710BD" w14:textId="77777777" w:rsidTr="00B256DE">
        <w:tc>
          <w:tcPr>
            <w:tcW w:w="4390" w:type="dxa"/>
          </w:tcPr>
          <w:p w14:paraId="3F818C29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67EAC4A1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3486361F" w14:textId="3D7EF386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423DB70A" w14:textId="77777777" w:rsidTr="00B256DE">
        <w:tc>
          <w:tcPr>
            <w:tcW w:w="4390" w:type="dxa"/>
          </w:tcPr>
          <w:p w14:paraId="24A9F575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Hvor mange ansatte har Leverandøren? Gi også en bekrivelse i prosentandel utenlandske arbeidstakere. </w:t>
            </w:r>
          </w:p>
        </w:tc>
        <w:tc>
          <w:tcPr>
            <w:tcW w:w="2409" w:type="dxa"/>
          </w:tcPr>
          <w:p w14:paraId="273A5855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045B6BA8" w14:textId="77777777" w:rsidR="00BB6628" w:rsidRDefault="00BB6628" w:rsidP="00D343AB"/>
        </w:tc>
      </w:tr>
      <w:tr w:rsidR="00BB6628" w14:paraId="010BE523" w14:textId="77777777" w:rsidTr="00B256DE">
        <w:tc>
          <w:tcPr>
            <w:tcW w:w="4390" w:type="dxa"/>
          </w:tcPr>
          <w:p w14:paraId="54A3DE83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utsendt arbeidskraft på kontraktsarbeidet?</w:t>
            </w:r>
          </w:p>
        </w:tc>
        <w:tc>
          <w:tcPr>
            <w:tcW w:w="2409" w:type="dxa"/>
          </w:tcPr>
          <w:p w14:paraId="2D9C264D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5A76223A" w14:textId="77777777" w:rsidR="00BB6628" w:rsidRDefault="00BB6628" w:rsidP="00D343AB"/>
        </w:tc>
      </w:tr>
      <w:tr w:rsidR="00BB6628" w14:paraId="435E423E" w14:textId="77777777" w:rsidTr="00B256DE">
        <w:tc>
          <w:tcPr>
            <w:tcW w:w="4390" w:type="dxa"/>
          </w:tcPr>
          <w:p w14:paraId="40622FEE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Hvilke fagområder arbeider de ansatte med?</w:t>
            </w:r>
          </w:p>
        </w:tc>
        <w:tc>
          <w:tcPr>
            <w:tcW w:w="2409" w:type="dxa"/>
          </w:tcPr>
          <w:p w14:paraId="11D58A7E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82EB839" w14:textId="77777777" w:rsidR="00BB6628" w:rsidRDefault="00BB6628" w:rsidP="00D343AB"/>
        </w:tc>
      </w:tr>
      <w:tr w:rsidR="00BB6628" w14:paraId="79E00109" w14:textId="77777777" w:rsidTr="00B256DE">
        <w:tc>
          <w:tcPr>
            <w:tcW w:w="4390" w:type="dxa"/>
          </w:tcPr>
          <w:p w14:paraId="12200EB5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innleid arbeidskraft på kontraktsarbeidet? Legg i så fall ved en beskrivelse av hvilke deler av kontraktsarbeidet som skal utføres av innleid arbeidskraft. Beskriv også hvordan dere ivaretar deres lønns- og arbeidsvilkår i kontraktsperioden.</w:t>
            </w:r>
          </w:p>
        </w:tc>
        <w:tc>
          <w:tcPr>
            <w:tcW w:w="2409" w:type="dxa"/>
          </w:tcPr>
          <w:p w14:paraId="72E0E27C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85D99BF" w14:textId="77777777" w:rsidR="00BB6628" w:rsidRDefault="00BB6628" w:rsidP="00D343AB"/>
        </w:tc>
      </w:tr>
      <w:tr w:rsidR="00BB6628" w14:paraId="683204E3" w14:textId="77777777" w:rsidTr="00B256DE">
        <w:tc>
          <w:tcPr>
            <w:tcW w:w="4390" w:type="dxa"/>
          </w:tcPr>
          <w:p w14:paraId="2194AF81" w14:textId="3CE80AEA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Hvilke </w:t>
            </w:r>
            <w:proofErr w:type="spellStart"/>
            <w:r w:rsidRPr="00F57F04">
              <w:rPr>
                <w:rFonts w:cstheme="minorHAnsi"/>
              </w:rPr>
              <w:t>allmenngjorte</w:t>
            </w:r>
            <w:proofErr w:type="spellEnd"/>
            <w:r w:rsidR="002060EC">
              <w:rPr>
                <w:rFonts w:cstheme="minorHAnsi"/>
              </w:rPr>
              <w:t>-</w:t>
            </w:r>
            <w:r w:rsidRPr="00F57F04">
              <w:rPr>
                <w:rFonts w:cstheme="minorHAnsi"/>
              </w:rPr>
              <w:t xml:space="preserve"> eller landsomfattende tariffavtaler legges til grunn for arbeid utført på denne kontrakten? Legg ved lenker.</w:t>
            </w:r>
          </w:p>
        </w:tc>
        <w:tc>
          <w:tcPr>
            <w:tcW w:w="2409" w:type="dxa"/>
          </w:tcPr>
          <w:p w14:paraId="601DBDCE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70076EC9" w14:textId="77777777" w:rsidR="00BB6628" w:rsidRDefault="00BB6628" w:rsidP="00D343AB"/>
        </w:tc>
      </w:tr>
      <w:tr w:rsidR="00BB6628" w14:paraId="51B67AFE" w14:textId="77777777" w:rsidTr="00B256DE">
        <w:tc>
          <w:tcPr>
            <w:tcW w:w="4390" w:type="dxa"/>
          </w:tcPr>
          <w:p w14:paraId="61F259A5" w14:textId="699790F1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Finnes det særregler eller avtaler som regulerer arbeidstiden utover de alminnelige bestemmelsene i arbeidsmiljøloven og evt. </w:t>
            </w:r>
            <w:r w:rsidRPr="00F57F04">
              <w:rPr>
                <w:rFonts w:cstheme="minorHAnsi"/>
              </w:rPr>
              <w:lastRenderedPageBreak/>
              <w:t xml:space="preserve">tariffavtaler? Legg i så fall ved lenke til eller kopi av avtale.  </w:t>
            </w:r>
          </w:p>
        </w:tc>
        <w:tc>
          <w:tcPr>
            <w:tcW w:w="2409" w:type="dxa"/>
          </w:tcPr>
          <w:p w14:paraId="2965FF56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9014B67" w14:textId="77777777" w:rsidR="00BB6628" w:rsidRDefault="00BB6628" w:rsidP="00D343AB"/>
        </w:tc>
      </w:tr>
      <w:tr w:rsidR="00BB6628" w14:paraId="0B373259" w14:textId="77777777" w:rsidTr="00B256DE">
        <w:tc>
          <w:tcPr>
            <w:tcW w:w="4390" w:type="dxa"/>
          </w:tcPr>
          <w:p w14:paraId="6099548A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Dekker virksomheten kost og losji?</w:t>
            </w:r>
          </w:p>
        </w:tc>
        <w:tc>
          <w:tcPr>
            <w:tcW w:w="2409" w:type="dxa"/>
          </w:tcPr>
          <w:p w14:paraId="754D0C0B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7D40100" w14:textId="77777777" w:rsidR="00BB6628" w:rsidRDefault="00BB6628" w:rsidP="00D343AB"/>
        </w:tc>
      </w:tr>
      <w:tr w:rsidR="00BB6628" w14:paraId="60261B15" w14:textId="77777777" w:rsidTr="00B256DE">
        <w:tc>
          <w:tcPr>
            <w:tcW w:w="4390" w:type="dxa"/>
          </w:tcPr>
          <w:p w14:paraId="5F932F89" w14:textId="7EB3750D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tillitsvalgte i bedriften å henvende seg til? </w:t>
            </w:r>
          </w:p>
        </w:tc>
        <w:tc>
          <w:tcPr>
            <w:tcW w:w="2409" w:type="dxa"/>
          </w:tcPr>
          <w:p w14:paraId="2C93853F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26B79A2" w14:textId="77777777" w:rsidR="00BB6628" w:rsidRDefault="00BB6628" w:rsidP="00D343AB"/>
        </w:tc>
      </w:tr>
      <w:tr w:rsidR="00BB6628" w14:paraId="7602CDC4" w14:textId="77777777" w:rsidTr="00B256DE">
        <w:tc>
          <w:tcPr>
            <w:tcW w:w="4390" w:type="dxa"/>
          </w:tcPr>
          <w:p w14:paraId="30E9EFAA" w14:textId="459E8289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verneombud i bedriften eller et regionalt verneombud de kan henvende seg til? </w:t>
            </w:r>
          </w:p>
        </w:tc>
        <w:tc>
          <w:tcPr>
            <w:tcW w:w="2409" w:type="dxa"/>
          </w:tcPr>
          <w:p w14:paraId="199C09FA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12377EA9" w14:textId="77777777" w:rsidR="00BB6628" w:rsidRDefault="00BB6628" w:rsidP="00D343AB"/>
        </w:tc>
      </w:tr>
    </w:tbl>
    <w:p w14:paraId="649CD721" w14:textId="77777777" w:rsidR="00BB6628" w:rsidRDefault="00BB6628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4BAFF621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6FF601CD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>
              <w:t>Lønns- og arbeidsvilkår</w:t>
            </w:r>
          </w:p>
        </w:tc>
      </w:tr>
      <w:tr w:rsidR="00BB6628" w14:paraId="28050E12" w14:textId="77777777" w:rsidTr="00B256DE">
        <w:tc>
          <w:tcPr>
            <w:tcW w:w="4390" w:type="dxa"/>
          </w:tcPr>
          <w:p w14:paraId="3882361E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7662E67A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4B30BE65" w14:textId="5E56BBDF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2231A68E" w14:textId="77777777" w:rsidTr="00B256DE">
        <w:tc>
          <w:tcPr>
            <w:tcW w:w="4390" w:type="dxa"/>
          </w:tcPr>
          <w:p w14:paraId="64F99929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Er kontraktens krav til lønns- og arbeidsvilkår tatt inn i virksomhetens kontrakter med eventuelle underleverandører? Legg ved eksempel på formuleringene dere bruker i kontraktene.</w:t>
            </w:r>
          </w:p>
        </w:tc>
        <w:tc>
          <w:tcPr>
            <w:tcW w:w="2409" w:type="dxa"/>
          </w:tcPr>
          <w:p w14:paraId="5675A4D1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7A40C77B" w14:textId="77777777" w:rsidR="00BB6628" w:rsidRDefault="00BB6628" w:rsidP="00D343AB"/>
        </w:tc>
      </w:tr>
      <w:tr w:rsidR="00BB6628" w14:paraId="57CAA906" w14:textId="77777777" w:rsidTr="00B256DE">
        <w:tc>
          <w:tcPr>
            <w:tcW w:w="4390" w:type="dxa"/>
          </w:tcPr>
          <w:p w14:paraId="65CF6C93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tcW w:w="2409" w:type="dxa"/>
          </w:tcPr>
          <w:p w14:paraId="61853F2F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FD5CA9C" w14:textId="77777777" w:rsidR="00BB6628" w:rsidRDefault="00BB6628" w:rsidP="00D343AB"/>
        </w:tc>
      </w:tr>
      <w:tr w:rsidR="00BB6628" w14:paraId="3E834945" w14:textId="77777777" w:rsidTr="00B256DE">
        <w:tc>
          <w:tcPr>
            <w:tcW w:w="4390" w:type="dxa"/>
          </w:tcPr>
          <w:p w14:paraId="14C329AB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følger dere opp lønns- og arbeidsvilkår hos eventuelle underleverandører?</w:t>
            </w:r>
          </w:p>
        </w:tc>
        <w:tc>
          <w:tcPr>
            <w:tcW w:w="2409" w:type="dxa"/>
          </w:tcPr>
          <w:p w14:paraId="1E223A79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229F406" w14:textId="77777777" w:rsidR="00BB6628" w:rsidRDefault="00BB6628" w:rsidP="00D343AB"/>
        </w:tc>
      </w:tr>
      <w:tr w:rsidR="00BB6628" w14:paraId="43AAA30C" w14:textId="77777777" w:rsidTr="00B256DE">
        <w:tc>
          <w:tcPr>
            <w:tcW w:w="4390" w:type="dxa"/>
          </w:tcPr>
          <w:p w14:paraId="4D9EB3A8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tcW w:w="2409" w:type="dxa"/>
          </w:tcPr>
          <w:p w14:paraId="5C5F1AD5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7953F4F" w14:textId="77777777" w:rsidR="00BB6628" w:rsidRDefault="00BB6628" w:rsidP="00D343AB"/>
        </w:tc>
      </w:tr>
      <w:tr w:rsidR="00BB6628" w14:paraId="02416DC0" w14:textId="77777777" w:rsidTr="00B256DE">
        <w:tc>
          <w:tcPr>
            <w:tcW w:w="4390" w:type="dxa"/>
          </w:tcPr>
          <w:p w14:paraId="043DEC0A" w14:textId="77777777" w:rsidR="00BB6628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eastAsiaTheme="minorEastAsia"/>
              </w:rPr>
            </w:pPr>
            <w:r w:rsidRPr="78BC3570">
              <w:rPr>
                <w:rFonts w:ascii="Calibri" w:eastAsia="Calibri" w:hAnsi="Calibri" w:cs="Calibri"/>
              </w:rPr>
              <w:t>Har alle ansatte og engasjerte hos dere eller underleverandører, som direkte medvirker til å oppfylle kontrakten, en skriftlig arbeidsavtale på sitt morsmål eller et språk de behersker godt? Er det sikret at arbeidsavtalene minst oppfyller krav etter arbeidsmiljøloven §§ 14-5 og 14-6?</w:t>
            </w:r>
          </w:p>
        </w:tc>
        <w:tc>
          <w:tcPr>
            <w:tcW w:w="2409" w:type="dxa"/>
          </w:tcPr>
          <w:p w14:paraId="5694E597" w14:textId="77777777" w:rsidR="00BB6628" w:rsidRDefault="00BB6628" w:rsidP="78BC3570"/>
        </w:tc>
        <w:tc>
          <w:tcPr>
            <w:tcW w:w="2217" w:type="dxa"/>
            <w:shd w:val="clear" w:color="auto" w:fill="D9D9D9" w:themeFill="background1" w:themeFillShade="D9"/>
          </w:tcPr>
          <w:p w14:paraId="2938C745" w14:textId="77777777" w:rsidR="00BB6628" w:rsidRDefault="00BB6628" w:rsidP="78BC3570"/>
        </w:tc>
      </w:tr>
    </w:tbl>
    <w:p w14:paraId="231BFD66" w14:textId="6D02A3B3" w:rsidR="00BB6628" w:rsidRDefault="00BB6628" w:rsidP="00FF52D8"/>
    <w:p w14:paraId="194EF361" w14:textId="77777777" w:rsidR="00D72690" w:rsidRDefault="00D72690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1B22C7D0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03D4F0B3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>
              <w:lastRenderedPageBreak/>
              <w:t>Tilsyn/pålegg fra Arbeidstilsynet og andre kontrolletater</w:t>
            </w:r>
          </w:p>
        </w:tc>
      </w:tr>
      <w:tr w:rsidR="00BB6628" w14:paraId="62DB8B53" w14:textId="77777777" w:rsidTr="00B256DE">
        <w:tc>
          <w:tcPr>
            <w:tcW w:w="4390" w:type="dxa"/>
          </w:tcPr>
          <w:p w14:paraId="205846AA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759BA1E6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6E9EF2F5" w14:textId="675D5AF2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6075E66C" w14:textId="77777777" w:rsidTr="00B256DE">
        <w:tc>
          <w:tcPr>
            <w:tcW w:w="4390" w:type="dxa"/>
          </w:tcPr>
          <w:p w14:paraId="1B7CE5C4" w14:textId="77777777" w:rsidR="00BB6628" w:rsidRPr="00F57F04" w:rsidRDefault="00BB6628" w:rsidP="00BB6628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Har dere hatt tilsyn fra Arbeidstilsynet de siste to årene? Beskriv i så fall når tilsyn ble gjennomført, hvilke forhold som ble gjennomgått og legg ved kopi av dokumentasjon.</w:t>
            </w:r>
          </w:p>
        </w:tc>
        <w:tc>
          <w:tcPr>
            <w:tcW w:w="2409" w:type="dxa"/>
          </w:tcPr>
          <w:p w14:paraId="21875849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6052B851" w14:textId="77777777" w:rsidR="00BB6628" w:rsidRDefault="00BB6628" w:rsidP="00D343AB"/>
        </w:tc>
      </w:tr>
      <w:tr w:rsidR="00BB6628" w14:paraId="61B66EB6" w14:textId="77777777" w:rsidTr="00B256DE">
        <w:tc>
          <w:tcPr>
            <w:tcW w:w="4390" w:type="dxa"/>
          </w:tcPr>
          <w:p w14:paraId="2615A5C3" w14:textId="77777777" w:rsidR="00BB6628" w:rsidRPr="00F57F04" w:rsidRDefault="00BB6628" w:rsidP="00BB6628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Dersom virksomheten er ilagt pålegg fra Arbeidstilsynet de siste to årene, skal vedtak om pålegg vedlegges, og rettetiltak skal beskrives.</w:t>
            </w:r>
          </w:p>
        </w:tc>
        <w:tc>
          <w:tcPr>
            <w:tcW w:w="2409" w:type="dxa"/>
          </w:tcPr>
          <w:p w14:paraId="2784EC3A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167445D" w14:textId="77777777" w:rsidR="00BB6628" w:rsidRDefault="00BB6628" w:rsidP="00D343AB"/>
        </w:tc>
      </w:tr>
      <w:tr w:rsidR="00BB6628" w14:paraId="12D1BFC0" w14:textId="77777777" w:rsidTr="00B256DE">
        <w:tc>
          <w:tcPr>
            <w:tcW w:w="4390" w:type="dxa"/>
          </w:tcPr>
          <w:p w14:paraId="6A7FFF41" w14:textId="7697BB49" w:rsidR="00BB6628" w:rsidRPr="00F57F04" w:rsidRDefault="00BB6628" w:rsidP="00D72690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2409" w:type="dxa"/>
          </w:tcPr>
          <w:p w14:paraId="4B705760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FD4D3E5" w14:textId="77777777" w:rsidR="00BB6628" w:rsidRDefault="00BB6628" w:rsidP="00D343AB"/>
        </w:tc>
      </w:tr>
      <w:tr w:rsidR="00D72690" w14:paraId="77D3CD0F" w14:textId="77777777" w:rsidTr="00B256DE">
        <w:tc>
          <w:tcPr>
            <w:tcW w:w="4390" w:type="dxa"/>
          </w:tcPr>
          <w:p w14:paraId="4FBCB50F" w14:textId="77777777" w:rsidR="00D72690" w:rsidRPr="00D41423" w:rsidRDefault="00D72690" w:rsidP="00D72690">
            <w:pPr>
              <w:pStyle w:val="Listeavsnitt"/>
            </w:pPr>
            <w:r w:rsidRPr="00D41423">
              <w:t>For svar på alle spørsmål gjelder dette:</w:t>
            </w:r>
          </w:p>
          <w:p w14:paraId="157AD5F2" w14:textId="77777777" w:rsidR="00D72690" w:rsidRDefault="00D72690" w:rsidP="00D72690">
            <w:pPr>
              <w:pStyle w:val="Listeavsnitt"/>
            </w:pPr>
          </w:p>
          <w:p w14:paraId="0CDBF89B" w14:textId="246E620F" w:rsidR="00D72690" w:rsidRPr="00F57F04" w:rsidRDefault="00D72690" w:rsidP="00D72690">
            <w:pPr>
              <w:spacing w:after="120"/>
              <w:ind w:left="720"/>
              <w:rPr>
                <w:rFonts w:eastAsia="Times New Roman" w:cstheme="minorHAnsi"/>
                <w:lang w:eastAsia="sv-SE"/>
              </w:rPr>
            </w:pPr>
            <w:r w:rsidRPr="00D41423">
              <w:t xml:space="preserve">Det skal </w:t>
            </w:r>
            <w:r w:rsidRPr="00D41423">
              <w:rPr>
                <w:u w:val="single"/>
              </w:rPr>
              <w:t>ikke</w:t>
            </w:r>
            <w:r w:rsidRPr="00D41423">
              <w:t xml:space="preserve"> vedlegges</w:t>
            </w:r>
            <w:r>
              <w:t xml:space="preserve"> </w:t>
            </w:r>
            <w:r w:rsidRPr="00D41423">
              <w:t>personopplysninger; det vil si opplysninger</w:t>
            </w:r>
            <w:r>
              <w:t xml:space="preserve"> </w:t>
            </w:r>
            <w:r w:rsidRPr="00D41423">
              <w:t>eller vurderinger som kan knyttes til</w:t>
            </w:r>
            <w:r>
              <w:t xml:space="preserve"> </w:t>
            </w:r>
            <w:r w:rsidRPr="00D41423">
              <w:t>enkeltpersoner. I dokumentasjon og</w:t>
            </w:r>
            <w:r>
              <w:t xml:space="preserve"> </w:t>
            </w:r>
            <w:r w:rsidRPr="00D41423">
              <w:t>eventuelle rapporter som vedlegges skal</w:t>
            </w:r>
            <w:r>
              <w:t xml:space="preserve"> </w:t>
            </w:r>
            <w:r w:rsidRPr="00D41423">
              <w:t>personopplysninger sladdes.</w:t>
            </w:r>
          </w:p>
        </w:tc>
        <w:tc>
          <w:tcPr>
            <w:tcW w:w="2409" w:type="dxa"/>
          </w:tcPr>
          <w:p w14:paraId="6DDD0435" w14:textId="77777777" w:rsidR="00D72690" w:rsidRDefault="00D72690" w:rsidP="00D343AB"/>
        </w:tc>
        <w:tc>
          <w:tcPr>
            <w:tcW w:w="2217" w:type="dxa"/>
            <w:shd w:val="clear" w:color="auto" w:fill="D9D9D9" w:themeFill="background1" w:themeFillShade="D9"/>
          </w:tcPr>
          <w:p w14:paraId="52F76468" w14:textId="77777777" w:rsidR="00D72690" w:rsidRDefault="00D72690" w:rsidP="00D343AB"/>
        </w:tc>
      </w:tr>
    </w:tbl>
    <w:p w14:paraId="13B5EE23" w14:textId="77777777" w:rsidR="00BB6628" w:rsidRDefault="00BB6628" w:rsidP="00FF52D8"/>
    <w:p w14:paraId="457D6FD5" w14:textId="77777777" w:rsidR="00BB6628" w:rsidRPr="00200A6B" w:rsidRDefault="00BB6628" w:rsidP="00FF52D8">
      <w:r>
        <w:t>***</w:t>
      </w:r>
    </w:p>
    <w:p w14:paraId="45650D1F" w14:textId="77777777" w:rsidR="00512B3B" w:rsidRPr="00512B3B" w:rsidRDefault="00512B3B" w:rsidP="008F2B11"/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D24B8" w14:textId="77777777" w:rsidR="00B8238E" w:rsidRDefault="00B8238E" w:rsidP="008A6B54">
      <w:pPr>
        <w:spacing w:after="0" w:line="240" w:lineRule="auto"/>
      </w:pPr>
      <w:r>
        <w:separator/>
      </w:r>
    </w:p>
  </w:endnote>
  <w:endnote w:type="continuationSeparator" w:id="0">
    <w:p w14:paraId="22E1AA49" w14:textId="77777777" w:rsidR="00B8238E" w:rsidRDefault="00B8238E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7"/>
      <w:gridCol w:w="2834"/>
    </w:tblGrid>
    <w:tr w:rsidR="0001190D" w:rsidRPr="00907B33" w14:paraId="31532EDB" w14:textId="77777777" w:rsidTr="00BB662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14:paraId="3BF39E45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2" w:type="pct"/>
          <w:shd w:val="clear" w:color="auto" w:fill="auto"/>
        </w:tcPr>
        <w:p w14:paraId="0C0B875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4DD2DD5A" w14:textId="77777777" w:rsidTr="00BB662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14:paraId="5F3947C5" w14:textId="2613F60B" w:rsidR="0001190D" w:rsidRPr="00BD5AA6" w:rsidRDefault="00BB662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proofErr w:type="spellStart"/>
          <w:r w:rsidR="00951019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>krim</w:t>
          </w:r>
          <w:proofErr w:type="spellEnd"/>
          <w:r w:rsidR="00D72690">
            <w:rPr>
              <w:b w:val="0"/>
              <w:bCs/>
              <w:color w:val="003087" w:themeColor="text2"/>
              <w:sz w:val="18"/>
              <w:szCs w:val="18"/>
            </w:rPr>
            <w:t xml:space="preserve"> Generelt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51019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B23A8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562" w:type="pct"/>
          <w:shd w:val="clear" w:color="auto" w:fill="auto"/>
        </w:tcPr>
        <w:p w14:paraId="338343F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D82AD3F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1"/>
      <w:gridCol w:w="2829"/>
    </w:tblGrid>
    <w:tr w:rsidR="004F084A" w:rsidRPr="00907B33" w14:paraId="493648E4" w14:textId="77777777" w:rsidTr="00BB662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20C2A113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1" w:type="pct"/>
          <w:shd w:val="clear" w:color="auto" w:fill="auto"/>
        </w:tcPr>
        <w:p w14:paraId="65AA16B7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A61BD93" w14:textId="77777777" w:rsidTr="00BB662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42972792" w14:textId="32525882" w:rsidR="004F084A" w:rsidRPr="00BD5AA6" w:rsidRDefault="00BB6628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proofErr w:type="spellStart"/>
          <w:r w:rsidR="00951019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>krim</w:t>
          </w:r>
          <w:proofErr w:type="spellEnd"/>
          <w:r w:rsidR="00D72690">
            <w:rPr>
              <w:b w:val="0"/>
              <w:bCs/>
              <w:color w:val="003087" w:themeColor="text2"/>
              <w:sz w:val="18"/>
              <w:szCs w:val="18"/>
            </w:rPr>
            <w:t xml:space="preserve"> Generelt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51019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6B18CA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561" w:type="pct"/>
          <w:shd w:val="clear" w:color="auto" w:fill="auto"/>
        </w:tcPr>
        <w:p w14:paraId="3BD5F696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32B26527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BB0BC" w14:textId="77777777" w:rsidR="00B8238E" w:rsidRDefault="00B8238E" w:rsidP="008A6B54">
      <w:pPr>
        <w:spacing w:after="0" w:line="240" w:lineRule="auto"/>
      </w:pPr>
      <w:r>
        <w:separator/>
      </w:r>
    </w:p>
  </w:footnote>
  <w:footnote w:type="continuationSeparator" w:id="0">
    <w:p w14:paraId="456CECD6" w14:textId="77777777" w:rsidR="00B8238E" w:rsidRDefault="00B8238E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E0B43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8354A71" wp14:editId="3F75B92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8A66F" w14:textId="716630E3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224D55D4" wp14:editId="0BE26A2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BA616E" w:rsidRPr="00BA616E">
      <w:rPr>
        <w:rFonts w:ascii="Calibri" w:hAnsi="Calibri" w:cs="Calibri"/>
        <w:color w:val="003087" w:themeColor="text2"/>
      </w:rPr>
      <w:t xml:space="preserve"> </w:t>
    </w:r>
    <w:r w:rsidR="00BA616E" w:rsidRPr="00BA616E">
      <w:rPr>
        <w:sz w:val="18"/>
        <w:szCs w:val="18"/>
      </w:rPr>
      <w:t>202</w:t>
    </w:r>
    <w:r w:rsidR="0050640F">
      <w:rPr>
        <w:sz w:val="18"/>
        <w:szCs w:val="18"/>
      </w:rPr>
      <w:t>557207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94BE9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E22A8"/>
    <w:multiLevelType w:val="hybridMultilevel"/>
    <w:tmpl w:val="A786628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A3B88"/>
    <w:multiLevelType w:val="hybridMultilevel"/>
    <w:tmpl w:val="120A715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877780">
    <w:abstractNumId w:val="1"/>
  </w:num>
  <w:num w:numId="2" w16cid:durableId="668019546">
    <w:abstractNumId w:val="2"/>
  </w:num>
  <w:num w:numId="3" w16cid:durableId="1414206655">
    <w:abstractNumId w:val="4"/>
  </w:num>
  <w:num w:numId="4" w16cid:durableId="549459781">
    <w:abstractNumId w:val="3"/>
  </w:num>
  <w:num w:numId="5" w16cid:durableId="1589195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628"/>
    <w:rsid w:val="0001190D"/>
    <w:rsid w:val="000169B0"/>
    <w:rsid w:val="000411A4"/>
    <w:rsid w:val="00061D42"/>
    <w:rsid w:val="00066FAD"/>
    <w:rsid w:val="000C0A91"/>
    <w:rsid w:val="000C732C"/>
    <w:rsid w:val="000E3D69"/>
    <w:rsid w:val="000F11A5"/>
    <w:rsid w:val="0013729E"/>
    <w:rsid w:val="001457DD"/>
    <w:rsid w:val="00172E83"/>
    <w:rsid w:val="00174C26"/>
    <w:rsid w:val="00183E85"/>
    <w:rsid w:val="00186BAD"/>
    <w:rsid w:val="001B1E01"/>
    <w:rsid w:val="002060EC"/>
    <w:rsid w:val="00215AB8"/>
    <w:rsid w:val="00221E7A"/>
    <w:rsid w:val="00234B11"/>
    <w:rsid w:val="002C03B4"/>
    <w:rsid w:val="002C5C80"/>
    <w:rsid w:val="002D33F1"/>
    <w:rsid w:val="002F21B1"/>
    <w:rsid w:val="00301A68"/>
    <w:rsid w:val="00311005"/>
    <w:rsid w:val="00372110"/>
    <w:rsid w:val="003820AE"/>
    <w:rsid w:val="003858BC"/>
    <w:rsid w:val="003B5FD8"/>
    <w:rsid w:val="003C7810"/>
    <w:rsid w:val="003D3F41"/>
    <w:rsid w:val="00400A8F"/>
    <w:rsid w:val="00402EAE"/>
    <w:rsid w:val="00406007"/>
    <w:rsid w:val="00421342"/>
    <w:rsid w:val="00427A47"/>
    <w:rsid w:val="0047564F"/>
    <w:rsid w:val="0047732F"/>
    <w:rsid w:val="00486A77"/>
    <w:rsid w:val="004B54E4"/>
    <w:rsid w:val="004F084A"/>
    <w:rsid w:val="0050640F"/>
    <w:rsid w:val="00512B3B"/>
    <w:rsid w:val="00522354"/>
    <w:rsid w:val="005703FD"/>
    <w:rsid w:val="005A08F2"/>
    <w:rsid w:val="005D062B"/>
    <w:rsid w:val="005D5DAD"/>
    <w:rsid w:val="005E3FC0"/>
    <w:rsid w:val="005E61C2"/>
    <w:rsid w:val="005F5862"/>
    <w:rsid w:val="006837C3"/>
    <w:rsid w:val="006B18CA"/>
    <w:rsid w:val="006D21D2"/>
    <w:rsid w:val="006F312A"/>
    <w:rsid w:val="00704F8D"/>
    <w:rsid w:val="00731FFB"/>
    <w:rsid w:val="0076237F"/>
    <w:rsid w:val="007626D3"/>
    <w:rsid w:val="00771457"/>
    <w:rsid w:val="007D00AD"/>
    <w:rsid w:val="007E6FEB"/>
    <w:rsid w:val="007F13FF"/>
    <w:rsid w:val="0081186E"/>
    <w:rsid w:val="00822088"/>
    <w:rsid w:val="0082344F"/>
    <w:rsid w:val="008550A7"/>
    <w:rsid w:val="00884491"/>
    <w:rsid w:val="008919F8"/>
    <w:rsid w:val="008961BF"/>
    <w:rsid w:val="008A1521"/>
    <w:rsid w:val="008A6B54"/>
    <w:rsid w:val="008F2B11"/>
    <w:rsid w:val="00907B33"/>
    <w:rsid w:val="00912FCF"/>
    <w:rsid w:val="009215CB"/>
    <w:rsid w:val="00951019"/>
    <w:rsid w:val="009A3E11"/>
    <w:rsid w:val="009B4D02"/>
    <w:rsid w:val="009C7E5D"/>
    <w:rsid w:val="009F7F53"/>
    <w:rsid w:val="00A13B9A"/>
    <w:rsid w:val="00A43459"/>
    <w:rsid w:val="00A659C6"/>
    <w:rsid w:val="00A76080"/>
    <w:rsid w:val="00AA1652"/>
    <w:rsid w:val="00AC424F"/>
    <w:rsid w:val="00AE3BC9"/>
    <w:rsid w:val="00B12AF1"/>
    <w:rsid w:val="00B22A04"/>
    <w:rsid w:val="00B23A80"/>
    <w:rsid w:val="00B254A8"/>
    <w:rsid w:val="00B256DE"/>
    <w:rsid w:val="00B30A4F"/>
    <w:rsid w:val="00B656CC"/>
    <w:rsid w:val="00B8238E"/>
    <w:rsid w:val="00BA616E"/>
    <w:rsid w:val="00BB6628"/>
    <w:rsid w:val="00BC7511"/>
    <w:rsid w:val="00BD5AA6"/>
    <w:rsid w:val="00C37AEC"/>
    <w:rsid w:val="00C80220"/>
    <w:rsid w:val="00CB354A"/>
    <w:rsid w:val="00CC0CDA"/>
    <w:rsid w:val="00CC5529"/>
    <w:rsid w:val="00CF0518"/>
    <w:rsid w:val="00D0738E"/>
    <w:rsid w:val="00D25402"/>
    <w:rsid w:val="00D549FA"/>
    <w:rsid w:val="00D56069"/>
    <w:rsid w:val="00D72690"/>
    <w:rsid w:val="00D758FB"/>
    <w:rsid w:val="00D849F0"/>
    <w:rsid w:val="00D869B4"/>
    <w:rsid w:val="00DA3856"/>
    <w:rsid w:val="00DA7311"/>
    <w:rsid w:val="00DD23DB"/>
    <w:rsid w:val="00E3138E"/>
    <w:rsid w:val="00EA45CB"/>
    <w:rsid w:val="00EB13E8"/>
    <w:rsid w:val="00EB5F17"/>
    <w:rsid w:val="00EB71C5"/>
    <w:rsid w:val="00ED29B3"/>
    <w:rsid w:val="00F139BA"/>
    <w:rsid w:val="00F141F6"/>
    <w:rsid w:val="00F22DA7"/>
    <w:rsid w:val="00F300FC"/>
    <w:rsid w:val="00F3117C"/>
    <w:rsid w:val="00F3344C"/>
    <w:rsid w:val="00F35CB8"/>
    <w:rsid w:val="00F604BA"/>
    <w:rsid w:val="00F6667E"/>
    <w:rsid w:val="00F96D5A"/>
    <w:rsid w:val="00FA1CD0"/>
    <w:rsid w:val="00FD6AD8"/>
    <w:rsid w:val="00FF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B0AA88"/>
  <w15:chartTrackingRefBased/>
  <w15:docId w15:val="{47EE5613-FB11-467D-A73B-6337D5528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BB6628"/>
    <w:pPr>
      <w:ind w:left="720"/>
      <w:contextualSpacing/>
    </w:pPr>
  </w:style>
  <w:style w:type="paragraph" w:styleId="Revisjon">
    <w:name w:val="Revision"/>
    <w:hidden/>
    <w:uiPriority w:val="99"/>
    <w:semiHidden/>
    <w:rsid w:val="00D56069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0C0A9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C0A91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C0A9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C0A9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C0A9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ihaa\Sykehusinnkj&#248;p%20HF\Intranett%20-%20Grunnmaler\Maler%20Sykehusinnkj&#248;p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FF638B86203543A97F904B960A738D" ma:contentTypeVersion="3" ma:contentTypeDescription="Opprett et nytt dokument." ma:contentTypeScope="" ma:versionID="f3b975486589301daa8cf897a962ced8">
  <xsd:schema xmlns:xsd="http://www.w3.org/2001/XMLSchema" xmlns:xs="http://www.w3.org/2001/XMLSchema" xmlns:p="http://schemas.microsoft.com/office/2006/metadata/properties" xmlns:ns2="d9e258d2-ab4a-4e54-bb03-74378d2d1d51" targetNamespace="http://schemas.microsoft.com/office/2006/metadata/properties" ma:root="true" ma:fieldsID="133c5d0bc934e72d6efdfb5756e3ed24" ns2:_="">
    <xsd:import namespace="d9e258d2-ab4a-4e54-bb03-74378d2d1d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e258d2-ab4a-4e54-bb03-74378d2d1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050187-9D01-4012-AE30-53ED9CB258BC}">
  <ds:schemaRefs>
    <ds:schemaRef ds:uri="http://schemas.microsoft.com/office/2006/metadata/properties"/>
    <ds:schemaRef ds:uri="http://schemas.microsoft.com/office/infopath/2007/PartnerControls"/>
    <ds:schemaRef ds:uri="159eb964-e578-4006-a64e-9cef19626a17"/>
    <ds:schemaRef ds:uri="ceb63489-f63f-49bb-80d7-9200be2bf1cf"/>
    <ds:schemaRef ds:uri="http://schemas.microsoft.com/sharepoint/v3/fields"/>
    <ds:schemaRef ds:uri="d1066197-9c5b-46f4-bf00-61163e05065b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AEE23C-74BD-48A2-9B49-AFB0F6292F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13B7D9-FEC5-4D50-8D18-9A16AE5621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e258d2-ab4a-4e54-bb03-74378d2d1d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4</TotalTime>
  <Pages>4</Pages>
  <Words>785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Bjarte Borge Pedersen</cp:lastModifiedBy>
  <cp:revision>7</cp:revision>
  <dcterms:created xsi:type="dcterms:W3CDTF">2026-03-20T06:14:00Z</dcterms:created>
  <dcterms:modified xsi:type="dcterms:W3CDTF">2026-03-25T12:18:00Z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76600</vt:r8>
  </property>
  <property fmtid="{D5CDD505-2E9C-101B-9397-08002B2CF9AE}" pid="3" name="xd_ProgID">
    <vt:lpwstr/>
  </property>
  <property fmtid="{D5CDD505-2E9C-101B-9397-08002B2CF9AE}" pid="4" name="ContentTypeId">
    <vt:lpwstr>0x0101002DFF638B86203543A97F904B960A738D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Signature">
    <vt:bool>false</vt:bool>
  </property>
  <property fmtid="{D5CDD505-2E9C-101B-9397-08002B2CF9AE}" pid="8" name="c706b671796746379fc435e5ab8acaf9">
    <vt:lpwstr>Kladd|b4b6a614-00e1-4169-90bb-f9dbedae6a98</vt:lpwstr>
  </property>
  <property fmtid="{D5CDD505-2E9C-101B-9397-08002B2CF9AE}" pid="9" name="TaxCatchAll">
    <vt:lpwstr>1;#Kladd|b4b6a614-00e1-4169-90bb-f9dbedae6a98</vt:lpwstr>
  </property>
  <property fmtid="{D5CDD505-2E9C-101B-9397-08002B2CF9AE}" pid="10" name="SHICategory">
    <vt:lpwstr/>
  </property>
  <property fmtid="{D5CDD505-2E9C-101B-9397-08002B2CF9AE}" pid="11" name="SHIBusinessUnit">
    <vt:lpwstr/>
  </property>
  <property fmtid="{D5CDD505-2E9C-101B-9397-08002B2CF9AE}" pid="12" name="eddf1c2c1da842e2bc8d48adb607c365">
    <vt:lpwstr/>
  </property>
  <property fmtid="{D5CDD505-2E9C-101B-9397-08002B2CF9AE}" pid="13" name="MediaServiceImageTags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