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4410731A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E67223" w:rsidRPr="00E67223">
      <w:rPr>
        <w:sz w:val="18"/>
        <w:szCs w:val="18"/>
      </w:rPr>
      <w:t xml:space="preserve"> </w:t>
    </w:r>
    <w:r w:rsidR="00E67223" w:rsidRPr="00E67223">
      <w:rPr>
        <w:sz w:val="18"/>
        <w:szCs w:val="18"/>
      </w:rPr>
      <w:t>202557207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D778A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14F8C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B2797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67223"/>
    <w:rsid w:val="00E766B5"/>
    <w:rsid w:val="00E80513"/>
    <w:rsid w:val="00E864C0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07BA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f3b975486589301daa8cf897a962ced8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133c5d0bc934e72d6efdfb5756e3ed24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EFE09F-5F24-4420-887C-BC23EE043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258d2-ab4a-4e54-bb03-74378d2d1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Bjarte Borge Pedersen</cp:lastModifiedBy>
  <cp:revision>3</cp:revision>
  <dcterms:created xsi:type="dcterms:W3CDTF">2026-03-25T13:41:00Z</dcterms:created>
  <dcterms:modified xsi:type="dcterms:W3CDTF">2026-05-13T05:01:00Z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0x0101002DFF638B86203543A97F904B960A738D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f692c5fbbf584dd1b4cdb2fc07ec6741">
    <vt:lpwstr/>
  </property>
  <property fmtid="{D5CDD505-2E9C-101B-9397-08002B2CF9AE}" pid="18" name="SHIArchiveKey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  <property fmtid="{D5CDD505-2E9C-101B-9397-08002B2CF9AE}" pid="23" name="lda629c15bae4e91aa6c7e8cbbdfc8b6">
    <vt:lpwstr/>
  </property>
</Properties>
</file>