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7FBEF3D" w:rsidR="00A85872" w:rsidRPr="00FE63FD" w:rsidRDefault="00FA7918" w:rsidP="00FE63FD">
      <w:pPr>
        <w:rPr>
          <w:b/>
          <w:bCs/>
          <w:sz w:val="32"/>
          <w:szCs w:val="32"/>
        </w:rPr>
      </w:pPr>
      <w:r w:rsidRPr="00FE63FD">
        <w:rPr>
          <w:b/>
          <w:bCs/>
          <w:sz w:val="32"/>
          <w:szCs w:val="32"/>
        </w:rPr>
        <w:t xml:space="preserve">202557207 </w:t>
      </w:r>
      <w:r w:rsidR="00FE63FD" w:rsidRPr="00FE63FD">
        <w:rPr>
          <w:b/>
          <w:bCs/>
          <w:sz w:val="32"/>
          <w:szCs w:val="32"/>
        </w:rPr>
        <w:t>–</w:t>
      </w:r>
      <w:r w:rsidRPr="00FE63FD">
        <w:rPr>
          <w:b/>
          <w:bCs/>
          <w:sz w:val="32"/>
          <w:szCs w:val="32"/>
        </w:rPr>
        <w:t xml:space="preserve"> </w:t>
      </w:r>
      <w:r w:rsidR="00FE63FD" w:rsidRPr="00FE63FD">
        <w:rPr>
          <w:b/>
          <w:bCs/>
          <w:sz w:val="32"/>
          <w:szCs w:val="32"/>
        </w:rPr>
        <w:t xml:space="preserve">Kjøp, tjenester og service på sikkerhetsanlegg til Akershus universitetssykehus HF 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60B0376C" w:rsidR="00A85872" w:rsidRDefault="00A85872" w:rsidP="008C6F9F">
      <w:r>
        <w:br/>
        <w:t xml:space="preserve">Forpliktelseserklæringen er gitt til </w:t>
      </w:r>
      <w:r w:rsidR="00FA7918">
        <w:t>Akershus universitetssykehus HF</w:t>
      </w:r>
      <w:r>
        <w:t xml:space="preserve"> i anledning</w:t>
      </w:r>
      <w:r w:rsidR="00FA7918">
        <w:t xml:space="preserve"> </w:t>
      </w:r>
      <w:r w:rsidR="00FA7918" w:rsidRPr="00FA7918">
        <w:t>Kjøp og service på sikkerhetsanlegg til Akershus universitetssykehus HF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  <w:commentRangeEnd w:id="0"/>
      <w:r w:rsidR="00F91047" w:rsidRPr="0037175C">
        <w:rPr>
          <w:rStyle w:val="Merknadsreferanse"/>
        </w:rPr>
        <w:commentReference w:id="0"/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osefine Frostad Eggesbø" w:date="2025-05-20T09:51:00Z" w:initials="JE">
    <w:p w14:paraId="37DBEF1E" w14:textId="77777777" w:rsidR="00F91047" w:rsidRDefault="00F91047" w:rsidP="00F9104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055E3" w14:textId="77777777" w:rsidR="00537099" w:rsidRDefault="00537099" w:rsidP="008A6B54">
      <w:pPr>
        <w:spacing w:after="0" w:line="240" w:lineRule="auto"/>
      </w:pPr>
      <w:r>
        <w:separator/>
      </w:r>
    </w:p>
  </w:endnote>
  <w:endnote w:type="continuationSeparator" w:id="0">
    <w:p w14:paraId="0AC8E715" w14:textId="77777777" w:rsidR="00537099" w:rsidRDefault="0053709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BAA16" w14:textId="77777777" w:rsidR="00537099" w:rsidRDefault="00537099" w:rsidP="008A6B54">
      <w:pPr>
        <w:spacing w:after="0" w:line="240" w:lineRule="auto"/>
      </w:pPr>
      <w:r>
        <w:separator/>
      </w:r>
    </w:p>
  </w:footnote>
  <w:footnote w:type="continuationSeparator" w:id="0">
    <w:p w14:paraId="443C959E" w14:textId="77777777" w:rsidR="00537099" w:rsidRDefault="0053709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6E2E5C2C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FA7918" w:rsidRPr="00FA7918">
      <w:t xml:space="preserve"> 202557207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37912"/>
    <w:rsid w:val="002C03B4"/>
    <w:rsid w:val="002C5C80"/>
    <w:rsid w:val="002D33F1"/>
    <w:rsid w:val="002F21B1"/>
    <w:rsid w:val="00311005"/>
    <w:rsid w:val="0037175C"/>
    <w:rsid w:val="003A441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37099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71457"/>
    <w:rsid w:val="007D00AD"/>
    <w:rsid w:val="007D293C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1609"/>
    <w:rsid w:val="00BC7511"/>
    <w:rsid w:val="00BD5AA6"/>
    <w:rsid w:val="00C02414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91E85"/>
    <w:rsid w:val="00EA45CB"/>
    <w:rsid w:val="00EB13E8"/>
    <w:rsid w:val="00EB5F17"/>
    <w:rsid w:val="00EC73FF"/>
    <w:rsid w:val="00ED29B3"/>
    <w:rsid w:val="00F139BA"/>
    <w:rsid w:val="00F141F6"/>
    <w:rsid w:val="00F22DA7"/>
    <w:rsid w:val="00F300FC"/>
    <w:rsid w:val="00F3117C"/>
    <w:rsid w:val="00F3344C"/>
    <w:rsid w:val="00F604BA"/>
    <w:rsid w:val="00F607BA"/>
    <w:rsid w:val="00F6667E"/>
    <w:rsid w:val="00F91047"/>
    <w:rsid w:val="00FA1CD0"/>
    <w:rsid w:val="00FA7918"/>
    <w:rsid w:val="00FD6AD8"/>
    <w:rsid w:val="00FE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A441C"/>
    <w:rsid w:val="003F613D"/>
    <w:rsid w:val="00594A76"/>
    <w:rsid w:val="005D0AAA"/>
    <w:rsid w:val="00734609"/>
    <w:rsid w:val="00765529"/>
    <w:rsid w:val="008E76D7"/>
    <w:rsid w:val="009976E4"/>
    <w:rsid w:val="00E91E85"/>
    <w:rsid w:val="00F607BA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867B21-A33A-4997-BFE9-ED29C864D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4</TotalTime>
  <Pages>1</Pages>
  <Words>230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4</cp:revision>
  <dcterms:created xsi:type="dcterms:W3CDTF">2026-03-17T07:41:00Z</dcterms:created>
  <dcterms:modified xsi:type="dcterms:W3CDTF">2026-05-13T05:04:00Z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0x0101002DFF638B86203543A97F904B960A738D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