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C652DA" w14:paraId="58E4F371" w14:textId="1C49D7CF">
      <w:pPr>
        <w:pStyle w:val="Tittel"/>
      </w:pPr>
      <w:r>
        <w:t xml:space="preserve">Bilag </w:t>
      </w:r>
      <w:r w:rsidR="0CCA3AA4">
        <w:t>10</w:t>
      </w:r>
      <w:r>
        <w:t xml:space="preserve"> - </w:t>
      </w:r>
      <w:r w:rsidR="00A85872">
        <w:t xml:space="preserve">Forpliktelseserklæring </w:t>
      </w:r>
    </w:p>
    <w:p w:rsidRPr="00B21501" w:rsidR="00B21501" w:rsidP="009E348E" w:rsidRDefault="00C652DA" w14:paraId="6BB7618E" w14:textId="4743E794">
      <w:pPr>
        <w:pStyle w:val="Overskrift1"/>
      </w:pPr>
      <w:r>
        <w:t>202</w:t>
      </w:r>
      <w:r w:rsidR="005C52F0">
        <w:t>6/89983</w:t>
      </w:r>
      <w:r>
        <w:t xml:space="preserve"> </w:t>
      </w:r>
      <w:r w:rsidRPr="005C52F0">
        <w:rPr>
          <w:color w:val="1A588E" w:themeColor="background2" w:themeShade="80"/>
        </w:rPr>
        <w:t>Murer</w:t>
      </w:r>
      <w:r w:rsidR="005C52F0">
        <w:rPr>
          <w:color w:val="1A588E" w:themeColor="background2" w:themeShade="80"/>
        </w:rPr>
        <w:t>tjenester/</w:t>
      </w:r>
      <w:r w:rsidRPr="005C52F0">
        <w:rPr>
          <w:color w:val="1A588E" w:themeColor="background2" w:themeShade="80"/>
        </w:rPr>
        <w:t>betongtjenester til</w:t>
      </w:r>
      <w:r>
        <w:t xml:space="preserve"> </w:t>
      </w:r>
      <w:r w:rsidR="00B21501">
        <w:rPr>
          <w:color w:val="1A588E" w:themeColor="background2" w:themeShade="80"/>
        </w:rPr>
        <w:t>Helse Bergen HF</w:t>
      </w:r>
      <w:r w:rsidR="009E348E">
        <w:br/>
      </w:r>
    </w:p>
    <w:p w:rsidR="00A85872" w:rsidP="008C6F9F" w:rsidRDefault="00A85872" w14:paraId="1BF3CF44" w14:textId="460D1F4D">
      <w:r>
        <w:t>Denne erklæringen gjelder (underleverandør/samarbeidspartner) (B):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4DC1ACC0">
      <w:r>
        <w:br/>
      </w:r>
      <w:r>
        <w:t xml:space="preserve">Forpliktelseserklæringen er gitt </w:t>
      </w:r>
      <w:r w:rsidRPr="005C52F0">
        <w:t xml:space="preserve">til </w:t>
      </w:r>
      <w:r w:rsidRPr="005C52F0" w:rsidR="000910FC">
        <w:t>Helse Bergen HF</w:t>
      </w:r>
      <w:r w:rsidRPr="005C52F0">
        <w:t xml:space="preserve"> i </w:t>
      </w:r>
      <w:r>
        <w:t>anlednin</w:t>
      </w:r>
      <w:r w:rsidR="00C71924">
        <w:t xml:space="preserve">g </w:t>
      </w:r>
      <w:r w:rsidRPr="005C52F0" w:rsidR="000910FC">
        <w:rPr>
          <w:color w:val="1A588E" w:themeColor="background2" w:themeShade="80"/>
        </w:rPr>
        <w:t>murer</w:t>
      </w:r>
      <w:r w:rsidRPr="005C52F0" w:rsidR="005C52F0">
        <w:rPr>
          <w:color w:val="1A588E" w:themeColor="background2" w:themeShade="80"/>
        </w:rPr>
        <w:t>tjenester/</w:t>
      </w:r>
      <w:r w:rsidRPr="005C52F0" w:rsidR="000910FC">
        <w:rPr>
          <w:color w:val="1A588E" w:themeColor="background2" w:themeShade="80"/>
        </w:rPr>
        <w:t>betongtjenester</w:t>
      </w:r>
      <w:r w:rsidRPr="005C52F0">
        <w:rPr>
          <w:color w:val="1A588E" w:themeColor="background2" w:themeShade="80"/>
        </w:rPr>
        <w:t>.</w:t>
      </w:r>
    </w:p>
    <w:p w:rsidRPr="000929EC" w:rsidR="000929EC" w:rsidP="000929EC" w:rsidRDefault="00A85872" w14:paraId="31275993" w14:textId="6C9780AE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:rsidRPr="0037175C" w:rsidR="000929EC" w:rsidP="000929EC" w:rsidRDefault="005C52F0" w14:paraId="4DA431AC" w14:textId="3222DC3D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 § 16-3</w:t>
      </w:r>
    </w:p>
    <w:p w:rsidRPr="0037175C" w:rsidR="000929EC" w:rsidP="009E348E" w:rsidRDefault="000929EC" w14:paraId="54895B6C" w14:textId="007DF2A7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:rsidRPr="0037175C" w:rsidR="000929EC" w:rsidP="000929EC" w:rsidRDefault="005C52F0" w14:paraId="78AD9E70" w14:textId="77777777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7175C" w:rsidR="000929E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7175C" w:rsidR="000929E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Pr="0037175C" w:rsidR="00B42FE5" w:rsidTr="000046AC" w14:paraId="5D7C34A3" w14:textId="77777777">
        <w:tc>
          <w:tcPr>
            <w:tcW w:w="1989" w:type="dxa"/>
            <w:shd w:val="clear" w:color="auto" w:fill="auto"/>
            <w:vAlign w:val="center"/>
          </w:tcPr>
          <w:p w:rsidRPr="0037175C" w:rsidR="000929EC" w:rsidP="000046AC" w:rsidRDefault="000929EC" w14:paraId="37A437E2" w14:textId="77777777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:rsidRPr="0037175C" w:rsidR="000929EC" w:rsidP="000046AC" w:rsidRDefault="000929EC" w14:paraId="3200A30F" w14:textId="77777777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:rsidRPr="0037175C" w:rsidR="00A85872" w:rsidP="00A85872" w:rsidRDefault="00A85872" w14:paraId="07E0DB2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2A39" w:rsidP="008A6B54" w:rsidRDefault="00CC2A39" w14:paraId="2BE2B3E5" w14:textId="77777777">
      <w:pPr>
        <w:spacing w:after="0" w:line="240" w:lineRule="auto"/>
      </w:pPr>
      <w:r>
        <w:separator/>
      </w:r>
    </w:p>
  </w:endnote>
  <w:endnote w:type="continuationSeparator" w:id="0">
    <w:p w:rsidR="00CC2A39" w:rsidP="008A6B54" w:rsidRDefault="00CC2A39" w14:paraId="57D2BB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00A85872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A85872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0001190D" w:rsidRDefault="00A85872" w14:paraId="2ACEEC7E" w14:textId="51F7FDF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5841C18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2A39" w:rsidP="008A6B54" w:rsidRDefault="00CC2A39" w14:paraId="7C8A23E0" w14:textId="77777777">
      <w:pPr>
        <w:spacing w:after="0" w:line="240" w:lineRule="auto"/>
      </w:pPr>
      <w:r>
        <w:separator/>
      </w:r>
    </w:p>
  </w:footnote>
  <w:footnote w:type="continuationSeparator" w:id="0">
    <w:p w:rsidR="00CC2A39" w:rsidP="008A6B54" w:rsidRDefault="00CC2A39" w14:paraId="4780F4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59E3FDBD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  <w:r w:rsidR="00C652DA">
      <w:rPr>
        <w:sz w:val="18"/>
        <w:szCs w:val="18"/>
      </w:rPr>
      <w:t xml:space="preserve"> 20</w:t>
    </w:r>
    <w:r w:rsidR="005C52F0">
      <w:rPr>
        <w:sz w:val="18"/>
        <w:szCs w:val="18"/>
      </w:rPr>
      <w:t>26/89983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10FC"/>
    <w:rsid w:val="000929EC"/>
    <w:rsid w:val="000E3D69"/>
    <w:rsid w:val="000F11A5"/>
    <w:rsid w:val="001457DD"/>
    <w:rsid w:val="00172E83"/>
    <w:rsid w:val="00174C26"/>
    <w:rsid w:val="00234B11"/>
    <w:rsid w:val="002A0820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C32E4"/>
    <w:rsid w:val="004F084A"/>
    <w:rsid w:val="00512B3B"/>
    <w:rsid w:val="00522354"/>
    <w:rsid w:val="0052586F"/>
    <w:rsid w:val="0056729F"/>
    <w:rsid w:val="005703FD"/>
    <w:rsid w:val="005C52F0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AF6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E348E"/>
    <w:rsid w:val="009F7F53"/>
    <w:rsid w:val="00A13B9A"/>
    <w:rsid w:val="00A51393"/>
    <w:rsid w:val="00A659C6"/>
    <w:rsid w:val="00A6702A"/>
    <w:rsid w:val="00A85872"/>
    <w:rsid w:val="00AA1652"/>
    <w:rsid w:val="00AE3BC9"/>
    <w:rsid w:val="00B21501"/>
    <w:rsid w:val="00B254A8"/>
    <w:rsid w:val="00B30A4F"/>
    <w:rsid w:val="00B42FE5"/>
    <w:rsid w:val="00B656CC"/>
    <w:rsid w:val="00BC7511"/>
    <w:rsid w:val="00BD5AA6"/>
    <w:rsid w:val="00C21EEA"/>
    <w:rsid w:val="00C37AEC"/>
    <w:rsid w:val="00C652DA"/>
    <w:rsid w:val="00C71924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0CCA3AA4"/>
    <w:rsid w:val="0D3769C3"/>
    <w:rsid w:val="1F98A5C4"/>
    <w:rsid w:val="257BDA9A"/>
    <w:rsid w:val="7745D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glossaryDocument" Target="glossary/document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xmlns:wp14="http://schemas.microsoft.com/office/word/2010/wordml" w:rsidR="00765529" w:rsidP="00853629" w:rsidRDefault="00765529" w14:paraId="672A6659" wp14:textId="77777777">
          <w:pPr>
            <w:pStyle w:val="Contractstyle"/>
            <w:ind w:left="0"/>
            <w:rPr>
              <w:rFonts w:ascii="Calibri" w:hAnsi="Calibri"/>
            </w:rPr>
          </w:pPr>
        </w:p>
        <w:p xmlns:wp14="http://schemas.microsoft.com/office/word/2010/wordml" w:rsidR="00594A76" w:rsidP="00765529" w:rsidRDefault="00765529" w14:paraId="49030642" wp14:textId="77777777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2A0820"/>
    <w:rsid w:val="003F613D"/>
    <w:rsid w:val="00594A76"/>
    <w:rsid w:val="005D0AAA"/>
    <w:rsid w:val="00765529"/>
    <w:rsid w:val="00880AF6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25e65009-51c7-4842-8ea0-1322413c247f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C398C7-7B98-46D7-BFC3-1C1E138A3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Line Humlebrekke Skage</lastModifiedBy>
  <revision>12</revision>
  <dcterms:created xsi:type="dcterms:W3CDTF">2025-05-21T06:52:00.0000000Z</dcterms:created>
  <dcterms:modified xsi:type="dcterms:W3CDTF">2026-06-30T12:55:14.4313844Z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0x01010095A91E67B58FDC408008C6B0BDDA624A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