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D026A" w:rsidP="00137312" w:rsidRDefault="00C46E12" w14:paraId="6556B9AE" w14:textId="739EEFE6">
      <w:pPr>
        <w:pStyle w:val="Tittel"/>
      </w:pPr>
      <w:r w:rsidR="00C46E12">
        <w:rPr/>
        <w:t>Bilag 1</w:t>
      </w:r>
      <w:r w:rsidR="4CB89628">
        <w:rPr/>
        <w:t>1</w:t>
      </w:r>
      <w:r w:rsidR="00C46E12">
        <w:rPr/>
        <w:t xml:space="preserve"> - </w:t>
      </w:r>
      <w:r w:rsidR="00BD026A">
        <w:rPr/>
        <w:t>Morselskapsgaranti</w:t>
      </w:r>
    </w:p>
    <w:p w:rsidR="00BD026A" w:rsidP="00137312" w:rsidRDefault="00BD026A" w14:paraId="4B1E34A2" w14:textId="77777777"/>
    <w:p w:rsidRPr="00C46E12" w:rsidR="00BD026A" w:rsidP="00137312" w:rsidRDefault="00BD026A" w14:paraId="60D5FE52" w14:textId="66820331">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C46E12">
        <w:t>lokale helseforetakene v/Sykehusinnkjøp HF.</w:t>
      </w:r>
    </w:p>
    <w:p w:rsidR="00BD026A" w:rsidP="00137312" w:rsidRDefault="00BD026A" w14:paraId="0C8A76F8" w14:textId="0062B9E4">
      <w:r>
        <w:t xml:space="preserve">Morselskapet garanterer med dette, Datterselskapets fulle gjennomføring av alle forpliktelser Datterselskapet inngår slik det </w:t>
      </w:r>
      <w:proofErr w:type="gramStart"/>
      <w:r>
        <w:t>fremgår</w:t>
      </w:r>
      <w:proofErr w:type="gramEnd"/>
      <w:r>
        <w:t xml:space="preserve"> av en eventuell kontrakt med </w:t>
      </w:r>
      <w:r w:rsidRPr="00C46E12">
        <w:t>de lokale</w:t>
      </w:r>
      <w:r w:rsidRPr="00C46E12" w:rsidR="00C46E12">
        <w:t xml:space="preserve"> </w:t>
      </w:r>
      <w:r w:rsidRPr="00C46E12">
        <w:t xml:space="preserve">helseforetakene </w:t>
      </w:r>
      <w:r>
        <w:t>v/Sykehusinnkjøp HF.</w:t>
      </w:r>
    </w:p>
    <w:p w:rsidR="00BD026A" w:rsidP="00137312" w:rsidRDefault="00BD026A" w14:paraId="3702C024" w14:textId="77777777">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rsidR="00BD026A" w:rsidP="00137312" w:rsidRDefault="00BD026A" w14:paraId="7F91F9D2" w14:textId="77777777">
      <w:r>
        <w:t>Morselskapet inngår avtale og samtykker med de regionale helseforetakene v/Sykehusinnkjøp HF om at:</w:t>
      </w:r>
    </w:p>
    <w:p w:rsidR="00BD026A" w:rsidP="00BD026A" w:rsidRDefault="00BD026A" w14:paraId="1E29D7D7" w14:textId="77777777">
      <w:pPr>
        <w:pStyle w:val="Listeavsnitt"/>
        <w:numPr>
          <w:ilvl w:val="0"/>
          <w:numId w:val="1"/>
        </w:numPr>
      </w:pPr>
      <w:r>
        <w:t>enhver endring av kontraktens betingelser,</w:t>
      </w:r>
    </w:p>
    <w:p w:rsidR="00BD026A" w:rsidP="00BD026A" w:rsidRDefault="00BD026A" w14:paraId="464A11F8" w14:textId="77777777">
      <w:pPr>
        <w:pStyle w:val="Listeavsnitt"/>
        <w:numPr>
          <w:ilvl w:val="0"/>
          <w:numId w:val="1"/>
        </w:numPr>
      </w:pPr>
      <w:r>
        <w:t>enhver modifikasjon av kontrakten,</w:t>
      </w:r>
    </w:p>
    <w:p w:rsidR="00BD026A" w:rsidP="00BD026A" w:rsidRDefault="00BD026A" w14:paraId="22A04025" w14:textId="77777777">
      <w:pPr>
        <w:pStyle w:val="Listeavsnitt"/>
        <w:numPr>
          <w:ilvl w:val="0"/>
          <w:numId w:val="1"/>
        </w:numPr>
      </w:pPr>
      <w:r>
        <w:t>en eventuell overenskomst om et oppdrag, eller inngåelsen av en kontrakt, og</w:t>
      </w:r>
    </w:p>
    <w:p w:rsidR="00BD026A" w:rsidP="00BD026A" w:rsidRDefault="00BD026A" w14:paraId="78C9983D" w14:textId="77777777">
      <w:pPr>
        <w:pStyle w:val="Listeavsnitt"/>
        <w:numPr>
          <w:ilvl w:val="0"/>
          <w:numId w:val="1"/>
        </w:numPr>
      </w:pPr>
      <w:r>
        <w:t xml:space="preserve">innrømmelse av henstand eller forlengelse av tidsfrister for Datterselskapet, </w:t>
      </w:r>
    </w:p>
    <w:p w:rsidR="00BD026A" w:rsidP="00137312" w:rsidRDefault="00BD026A" w14:paraId="68E26354" w14:textId="77777777">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rsidR="00BD026A" w:rsidP="00137312" w:rsidRDefault="00BD026A" w14:paraId="5009816E" w14:textId="77777777"/>
    <w:p w:rsidR="00BD026A" w:rsidP="00137312" w:rsidRDefault="00BD026A" w14:paraId="17B732BA" w14:textId="77777777"/>
    <w:p w:rsidR="00BD026A" w:rsidP="00137312" w:rsidRDefault="00BD026A" w14:paraId="6A21D446" w14:textId="77777777">
      <w:r>
        <w:t xml:space="preserve">Underskrevet på vegne av Morselskapet </w:t>
      </w:r>
    </w:p>
    <w:p w:rsidR="00BD026A" w:rsidP="00137312" w:rsidRDefault="00BD026A" w14:paraId="2ED95EF1" w14:textId="77777777"/>
    <w:p w:rsidRPr="00512B3B" w:rsidR="00512B3B" w:rsidP="008F2B11" w:rsidRDefault="00BD026A" w14:paraId="04A9F843" w14:textId="2216F092">
      <w:r>
        <w:t>___________________________</w:t>
      </w:r>
      <w:r w:rsidR="00CC7357">
        <w:tab/>
      </w:r>
      <w:r w:rsidR="00CC7357">
        <w:t>__________________________________________________</w:t>
      </w:r>
      <w:r w:rsidR="00CC7357">
        <w:br/>
      </w:r>
      <w:r w:rsidR="00CC7357">
        <w:t>Sted og Dato</w:t>
      </w:r>
      <w:r w:rsidR="00CC7357">
        <w:tab/>
      </w:r>
      <w:r w:rsidR="00CC7357">
        <w:tab/>
      </w:r>
      <w:r w:rsidR="00CC7357">
        <w:tab/>
      </w:r>
      <w:r w:rsidR="00CC7357">
        <w:tab/>
      </w:r>
      <w:r w:rsidR="00CC7357">
        <w:t>Navn og Tittel</w:t>
      </w:r>
    </w:p>
    <w:sectPr w:rsidRPr="00512B3B" w:rsidR="00512B3B" w:rsidSect="00172E83">
      <w:footerReference w:type="default" r:id="rId11"/>
      <w:headerReference w:type="first" r:id="rId12"/>
      <w:footerReference w:type="first" r:id="rId13"/>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2593C" w:rsidP="008A6B54" w:rsidRDefault="00C2593C" w14:paraId="10DC1FA3" w14:textId="77777777">
      <w:pPr>
        <w:spacing w:after="0" w:line="240" w:lineRule="auto"/>
      </w:pPr>
      <w:r>
        <w:separator/>
      </w:r>
    </w:p>
  </w:endnote>
  <w:endnote w:type="continuationSeparator" w:id="0">
    <w:p w:rsidR="00C2593C" w:rsidP="008A6B54" w:rsidRDefault="00C2593C" w14:paraId="5EBEA51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01190D" w:rsidTr="00413353" w14:paraId="3BAC16C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01190D" w:rsidP="0001190D" w:rsidRDefault="0001190D" w14:paraId="684C877B"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01190D" w:rsidP="0001190D" w:rsidRDefault="0001190D" w14:paraId="5AF67324"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01190D" w:rsidTr="00413353" w14:paraId="2FEC6ED0"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01190D" w:rsidP="0001190D" w:rsidRDefault="00BD026A" w14:paraId="53F29CF2" w14:textId="45431169">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rsidRPr="00907B33" w:rsidR="0001190D" w:rsidP="0001190D" w:rsidRDefault="0001190D" w14:paraId="1D7BC2CA"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01190D" w:rsidR="004B54E4" w:rsidP="0001190D" w:rsidRDefault="004B54E4" w14:paraId="1C63FA94"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4F084A" w:rsidTr="003D3F41" w14:paraId="1479039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4F084A" w:rsidP="004F084A" w:rsidRDefault="004F084A" w14:paraId="0791BDBC"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4F084A" w:rsidP="004F084A" w:rsidRDefault="004F084A" w14:paraId="7D287763"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4F084A" w:rsidTr="003D3F41" w14:paraId="03FD4887"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4F084A" w:rsidP="004F084A" w:rsidRDefault="00BD026A" w14:paraId="018C27DB" w14:textId="1BED263B">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rsidRPr="00907B33" w:rsidR="004F084A" w:rsidP="004F084A" w:rsidRDefault="004F084A" w14:paraId="78E1A82A"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rsidR="004F084A" w:rsidRDefault="004F084A" w14:paraId="26D4060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2593C" w:rsidP="008A6B54" w:rsidRDefault="00C2593C" w14:paraId="206968F7" w14:textId="77777777">
      <w:pPr>
        <w:spacing w:after="0" w:line="240" w:lineRule="auto"/>
      </w:pPr>
      <w:r>
        <w:separator/>
      </w:r>
    </w:p>
  </w:footnote>
  <w:footnote w:type="continuationSeparator" w:id="0">
    <w:p w:rsidR="00C2593C" w:rsidP="008A6B54" w:rsidRDefault="00C2593C" w14:paraId="39D8E5E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E3FC0" w:rsidR="004F084A" w:rsidP="00CC7357" w:rsidRDefault="00CC7357" w14:paraId="48C26EF3" w14:textId="002BE2EC">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A0820"/>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E7545"/>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46E12"/>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 w:val="4CB89628"/>
    <w:rsid w:val="64CC9D5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9"/>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9"/>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color w:val="auto"/>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l2br w:val="nil"/>
          <w:tr2bl w:val="nil"/>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5A91E67B58FDC408008C6B0BDDA624A" ma:contentTypeVersion="3" ma:contentTypeDescription="Opprett et nytt dokument." ma:contentTypeScope="" ma:versionID="e96ef13590f46b216b728bf5b435beb5">
  <xsd:schema xmlns:xsd="http://www.w3.org/2001/XMLSchema" xmlns:xs="http://www.w3.org/2001/XMLSchema" xmlns:p="http://schemas.microsoft.com/office/2006/metadata/properties" xmlns:ns2="25e65009-51c7-4842-8ea0-1322413c247f" targetNamespace="http://schemas.microsoft.com/office/2006/metadata/properties" ma:root="true" ma:fieldsID="7084ddf0fa8c9ee6e37ad70e12e07118" ns2:_="">
    <xsd:import namespace="25e65009-51c7-4842-8ea0-1322413c24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65009-51c7-4842-8ea0-1322413c2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2.xml><?xml version="1.0" encoding="utf-8"?>
<ds:datastoreItem xmlns:ds="http://schemas.openxmlformats.org/officeDocument/2006/customXml" ds:itemID="{C2993732-DF52-4E8E-9764-AA66CD73ACE8}">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 ds:uri="25e65009-51c7-4842-8ea0-1322413c247f"/>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62FC3E2B-CF9F-4BEF-8076-560BC969EA7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uten overskrift nummer</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Line Humlebrekke Skage</cp:lastModifiedBy>
  <cp:revision>5</cp:revision>
  <dcterms:created xsi:type="dcterms:W3CDTF">2023-07-07T12:48:00Z</dcterms:created>
  <dcterms:modified xsi:type="dcterms:W3CDTF">2026-04-10T11:59:15Z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0x01010095A91E67B58FDC408008C6B0BDDA624A</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