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0B1E6802" w:rsidR="009D1B29" w:rsidRDefault="00411843" w:rsidP="00A23A13">
      <w:pPr>
        <w:pStyle w:val="Tittel"/>
      </w:pPr>
      <w:r>
        <w:t xml:space="preserve">Bilag 5 - </w:t>
      </w:r>
      <w:r w:rsidR="00BA0A9D">
        <w:t>Endringsprotokoll</w:t>
      </w:r>
    </w:p>
    <w:p w14:paraId="4B0B5445" w14:textId="1FDC617B" w:rsidR="00BA0A9D" w:rsidRPr="00BA3421" w:rsidRDefault="00BA0A9D" w:rsidP="009D1B29">
      <w:pPr>
        <w:pStyle w:val="Overskrift1"/>
        <w:rPr>
          <w:rFonts w:asciiTheme="minorHAnsi" w:eastAsiaTheme="minorHAnsi" w:hAnsiTheme="minorHAnsi" w:cstheme="minorBidi"/>
          <w:b w:val="0"/>
          <w:color w:val="1A588E" w:themeColor="background2" w:themeShade="80"/>
          <w:sz w:val="22"/>
          <w:szCs w:val="22"/>
        </w:rPr>
      </w:pPr>
      <w:r w:rsidRPr="009D1B29">
        <w:t xml:space="preserve">[Avtalenr] </w:t>
      </w:r>
      <w:r w:rsidR="00411843" w:rsidRPr="00DE7AFB">
        <w:rPr>
          <w:rFonts w:asciiTheme="minorHAnsi" w:eastAsiaTheme="minorHAnsi" w:hAnsiTheme="minorHAnsi" w:cstheme="minorBidi"/>
          <w:bCs/>
          <w:color w:val="1A588E" w:themeColor="background2" w:themeShade="80"/>
        </w:rPr>
        <w:t>Murer</w:t>
      </w:r>
      <w:r w:rsidR="00DE7AFB">
        <w:rPr>
          <w:rFonts w:asciiTheme="minorHAnsi" w:eastAsiaTheme="minorHAnsi" w:hAnsiTheme="minorHAnsi" w:cstheme="minorBidi"/>
          <w:bCs/>
          <w:color w:val="1A588E" w:themeColor="background2" w:themeShade="80"/>
        </w:rPr>
        <w:t>tjenester/betongtjenester</w:t>
      </w:r>
      <w:r w:rsidR="00411843">
        <w:t xml:space="preserve"> til </w:t>
      </w:r>
      <w:r w:rsidR="00411843" w:rsidRPr="00DE7AFB">
        <w:rPr>
          <w:rFonts w:asciiTheme="minorHAnsi" w:eastAsiaTheme="minorHAnsi" w:hAnsiTheme="minorHAnsi" w:cstheme="minorBidi"/>
          <w:bCs/>
        </w:rPr>
        <w:t>Helse Bergen HF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5D62BF60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11843">
      <w:rPr>
        <w:sz w:val="18"/>
        <w:szCs w:val="18"/>
      </w:rPr>
      <w:t xml:space="preserve"> 2025/</w:t>
    </w:r>
    <w:r w:rsidR="00DE7AFB">
      <w:rPr>
        <w:sz w:val="18"/>
        <w:szCs w:val="18"/>
      </w:rPr>
      <w:t>89983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A0820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11843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91D89"/>
    <w:rsid w:val="006F312A"/>
    <w:rsid w:val="00701566"/>
    <w:rsid w:val="0076237F"/>
    <w:rsid w:val="00771457"/>
    <w:rsid w:val="007D00AD"/>
    <w:rsid w:val="007F13FF"/>
    <w:rsid w:val="0081186E"/>
    <w:rsid w:val="0082344F"/>
    <w:rsid w:val="00880AF6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A3421"/>
    <w:rsid w:val="00BC7511"/>
    <w:rsid w:val="00BD5AA6"/>
    <w:rsid w:val="00C37AEC"/>
    <w:rsid w:val="00C80220"/>
    <w:rsid w:val="00CB354A"/>
    <w:rsid w:val="00CC0CDA"/>
    <w:rsid w:val="00CF6FCA"/>
    <w:rsid w:val="00D0738E"/>
    <w:rsid w:val="00D25402"/>
    <w:rsid w:val="00D549FA"/>
    <w:rsid w:val="00D758FB"/>
    <w:rsid w:val="00D869B4"/>
    <w:rsid w:val="00DE7AF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25e65009-51c7-4842-8ea0-1322413c247f"/>
  </ds:schemaRefs>
</ds:datastoreItem>
</file>

<file path=customXml/itemProps3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92897-4DC9-4E74-861D-DE2C48C6B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61</Words>
  <Characters>327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7</cp:revision>
  <dcterms:created xsi:type="dcterms:W3CDTF">2023-06-30T10:59:00Z</dcterms:created>
  <dcterms:modified xsi:type="dcterms:W3CDTF">2026-06-29T08:21:00Z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0x01010095A91E67B58FDC408008C6B0BDDA624A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