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D3FBE45" w:rsidR="000A4694" w:rsidRDefault="001A1932" w:rsidP="0086704C">
      <w:pPr>
        <w:pStyle w:val="Tittel"/>
      </w:pPr>
      <w:r>
        <w:t xml:space="preserve">Vedlegg 2 - </w:t>
      </w:r>
      <w:r w:rsidR="000A4694">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00AF3AC6"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1A1932">
      <w:rPr>
        <w:sz w:val="18"/>
        <w:szCs w:val="18"/>
      </w:rPr>
      <w:t xml:space="preserve"> 202</w:t>
    </w:r>
    <w:r w:rsidR="00B37216">
      <w:rPr>
        <w:sz w:val="18"/>
        <w:szCs w:val="18"/>
      </w:rPr>
      <w:t>6/89983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2298F"/>
    <w:rsid w:val="001457DD"/>
    <w:rsid w:val="00164145"/>
    <w:rsid w:val="00172E83"/>
    <w:rsid w:val="00174C26"/>
    <w:rsid w:val="001A1932"/>
    <w:rsid w:val="002148C4"/>
    <w:rsid w:val="002A0820"/>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0AF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37216"/>
    <w:rsid w:val="00B656CC"/>
    <w:rsid w:val="00B82D7E"/>
    <w:rsid w:val="00BA090D"/>
    <w:rsid w:val="00BC7511"/>
    <w:rsid w:val="00BD6A59"/>
    <w:rsid w:val="00C37AEC"/>
    <w:rsid w:val="00C65B3F"/>
    <w:rsid w:val="00C70D4E"/>
    <w:rsid w:val="00CB354A"/>
    <w:rsid w:val="00CC0CDA"/>
    <w:rsid w:val="00D0738E"/>
    <w:rsid w:val="00D758FB"/>
    <w:rsid w:val="00D869B4"/>
    <w:rsid w:val="00DD09B3"/>
    <w:rsid w:val="00DF02A4"/>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00FE13FF"/>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FB62D-5788-4A43-8F42-11DEB0582564}">
  <ds:schemaRefs>
    <ds:schemaRef ds:uri="http://schemas.microsoft.com/office/2006/documentManagement/types"/>
    <ds:schemaRef ds:uri="http://purl.org/dc/dcmitype/"/>
    <ds:schemaRef ds:uri="25e65009-51c7-4842-8ea0-1322413c247f"/>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4.xml><?xml version="1.0" encoding="utf-8"?>
<ds:datastoreItem xmlns:ds="http://schemas.openxmlformats.org/officeDocument/2006/customXml" ds:itemID="{D7B129C5-4AC1-42C8-AC82-A95C453E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1217</Words>
  <Characters>6451</Characters>
  <Application>Microsoft Office Word</Application>
  <DocSecurity>0</DocSecurity>
  <Lines>53</Lines>
  <Paragraphs>15</Paragraphs>
  <ScaleCrop>false</ScaleCrop>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Line Humlebrekke Skage</cp:lastModifiedBy>
  <cp:revision>8</cp:revision>
  <dcterms:created xsi:type="dcterms:W3CDTF">2023-07-07T13:20:00Z</dcterms:created>
  <dcterms:modified xsi:type="dcterms:W3CDTF">2026-06-29T08:25:00Z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0x01010095A91E67B58FDC408008C6B0BDDA624A</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