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2EE4" w14:textId="7BE5052E" w:rsidR="00BE4F8E" w:rsidRPr="00BE4F8E" w:rsidRDefault="00BE4F8E" w:rsidP="00CB491B">
      <w:pPr>
        <w:pStyle w:val="Tittel"/>
      </w:pPr>
      <w:bookmarkStart w:id="0" w:name="_Toc179208761"/>
      <w:r w:rsidRPr="00BE4F8E">
        <w:t xml:space="preserve">VEDLEGG </w:t>
      </w:r>
      <w:r w:rsidR="006B5011">
        <w:t>E</w:t>
      </w:r>
    </w:p>
    <w:p w14:paraId="594DC994" w14:textId="77777777" w:rsidR="00BE4F8E" w:rsidRPr="00BE4F8E" w:rsidRDefault="00BE4F8E" w:rsidP="00CB491B">
      <w:pPr>
        <w:jc w:val="center"/>
        <w:rPr>
          <w:bCs/>
        </w:rPr>
      </w:pPr>
    </w:p>
    <w:bookmarkEnd w:id="0"/>
    <w:p w14:paraId="183B0A36" w14:textId="76BD9E7F" w:rsidR="00BE4F8E" w:rsidRPr="006019DE" w:rsidRDefault="00687896" w:rsidP="00887813">
      <w:pPr>
        <w:pStyle w:val="Undertittel"/>
      </w:pPr>
      <w:r>
        <w:t>TILBYDERS FORBEHOLD OG AVVIK</w:t>
      </w:r>
    </w:p>
    <w:p w14:paraId="2C036C1F" w14:textId="77777777" w:rsidR="00BE4F8E" w:rsidRPr="00BE4F8E" w:rsidRDefault="00BE4F8E" w:rsidP="00CB491B">
      <w:pPr>
        <w:jc w:val="center"/>
        <w:rPr>
          <w:rFonts w:cs="Arial"/>
        </w:rPr>
      </w:pPr>
    </w:p>
    <w:p w14:paraId="1A57A513" w14:textId="6CD7122A" w:rsidR="00BE4F8E" w:rsidRPr="00CB07F0" w:rsidRDefault="002F333E" w:rsidP="00CB491B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Anskaffelsesnummer</w:t>
      </w:r>
      <w:r w:rsidR="00BE4F8E" w:rsidRPr="00BE4F8E">
        <w:rPr>
          <w:rFonts w:cs="Arial"/>
          <w:sz w:val="24"/>
          <w:szCs w:val="24"/>
        </w:rPr>
        <w:t xml:space="preserve">: </w:t>
      </w:r>
      <w:r w:rsidR="0031433B">
        <w:rPr>
          <w:rFonts w:cs="Arial"/>
          <w:b/>
          <w:bCs/>
          <w:sz w:val="24"/>
          <w:szCs w:val="24"/>
        </w:rPr>
        <w:t>BPM</w:t>
      </w:r>
      <w:r w:rsidR="00BE4F8E" w:rsidRPr="00BE4F8E">
        <w:rPr>
          <w:rFonts w:cs="Arial"/>
          <w:b/>
          <w:bCs/>
          <w:sz w:val="24"/>
          <w:szCs w:val="24"/>
        </w:rPr>
        <w:t>000</w:t>
      </w:r>
      <w:r w:rsidR="00CB07F0" w:rsidRPr="00CB07F0">
        <w:rPr>
          <w:rFonts w:cs="Arial"/>
          <w:b/>
          <w:bCs/>
          <w:sz w:val="24"/>
          <w:szCs w:val="24"/>
        </w:rPr>
        <w:t>576</w:t>
      </w:r>
    </w:p>
    <w:p w14:paraId="66801583" w14:textId="77777777" w:rsidR="00FA673D" w:rsidRDefault="00FA673D" w:rsidP="00CB491B">
      <w:pPr>
        <w:jc w:val="center"/>
        <w:rPr>
          <w:rFonts w:cs="Arial"/>
          <w:sz w:val="24"/>
          <w:szCs w:val="24"/>
        </w:rPr>
      </w:pPr>
    </w:p>
    <w:p w14:paraId="2CED337F" w14:textId="77777777" w:rsidR="00FA673D" w:rsidRPr="004A336C" w:rsidRDefault="00FA673D" w:rsidP="00FA673D">
      <w:pPr>
        <w:spacing w:line="276" w:lineRule="auto"/>
        <w:rPr>
          <w:rFonts w:cs="Arial"/>
        </w:rPr>
      </w:pPr>
    </w:p>
    <w:p w14:paraId="22DD59C4" w14:textId="1F6FA6E7" w:rsidR="00FA673D" w:rsidRPr="00C43D8A" w:rsidRDefault="00FA673D" w:rsidP="00FA673D">
      <w:pPr>
        <w:pStyle w:val="Overskrift1"/>
        <w:rPr>
          <w:b w:val="0"/>
          <w:bCs w:val="0"/>
          <w:szCs w:val="24"/>
        </w:rPr>
      </w:pPr>
      <w:bookmarkStart w:id="1" w:name="_Toc179274329"/>
      <w:r w:rsidRPr="00C43D8A">
        <w:rPr>
          <w:szCs w:val="24"/>
        </w:rPr>
        <w:t>TILBYDERS FOR</w:t>
      </w:r>
      <w:r>
        <w:rPr>
          <w:szCs w:val="24"/>
        </w:rPr>
        <w:t>BE</w:t>
      </w:r>
      <w:r w:rsidRPr="00C43D8A">
        <w:rPr>
          <w:szCs w:val="24"/>
        </w:rPr>
        <w:t xml:space="preserve">HOLD TIL KONTRAKTSVILKÅRENE </w:t>
      </w:r>
      <w:bookmarkEnd w:id="1"/>
    </w:p>
    <w:p w14:paraId="20C98ABF" w14:textId="48BB8C06" w:rsidR="00FA673D" w:rsidRPr="004A336C" w:rsidRDefault="00FA673D" w:rsidP="00FA673D">
      <w:pPr>
        <w:spacing w:line="276" w:lineRule="auto"/>
        <w:rPr>
          <w:rFonts w:cs="Arial"/>
        </w:rPr>
      </w:pPr>
      <w:r w:rsidRPr="004A336C">
        <w:rPr>
          <w:rFonts w:cs="Arial"/>
        </w:rPr>
        <w:t xml:space="preserve">Viktige forutsetninger som tilbyder har lagt til grunn for utarbeidelse av kalkyler, løsninger </w:t>
      </w:r>
      <w:r w:rsidR="003139F7" w:rsidRPr="004A336C">
        <w:rPr>
          <w:rFonts w:cs="Arial"/>
        </w:rPr>
        <w:t>mv.</w:t>
      </w:r>
      <w:r w:rsidRPr="004A336C">
        <w:rPr>
          <w:rFonts w:cs="Arial"/>
        </w:rPr>
        <w:t xml:space="preserve"> skal samlet angis her. For hvert enkelt forbehold skal følgende tabell fylles ut:</w:t>
      </w:r>
    </w:p>
    <w:p w14:paraId="6EDC935B" w14:textId="77777777" w:rsidR="00FA673D" w:rsidRPr="004A336C" w:rsidRDefault="00FA673D" w:rsidP="00FA673D">
      <w:pPr>
        <w:spacing w:line="276" w:lineRule="auto"/>
        <w:rPr>
          <w:rFonts w:cs="Arial"/>
        </w:rPr>
      </w:pPr>
    </w:p>
    <w:p w14:paraId="1F0DFF53" w14:textId="77777777" w:rsidR="00FA673D" w:rsidRPr="004A336C" w:rsidRDefault="00FA673D" w:rsidP="00FA673D">
      <w:pPr>
        <w:spacing w:line="276" w:lineRule="auto"/>
        <w:rPr>
          <w:rFonts w:cs="Arial"/>
          <w:b/>
          <w:bCs/>
        </w:rPr>
      </w:pPr>
      <w:r w:rsidRPr="004A336C">
        <w:rPr>
          <w:rFonts w:cs="Arial"/>
          <w:b/>
          <w:bCs/>
        </w:rPr>
        <w:t>Forbehold nr. 1:</w:t>
      </w:r>
    </w:p>
    <w:tbl>
      <w:tblPr>
        <w:tblStyle w:val="Vanligtabell1"/>
        <w:tblW w:w="0" w:type="auto"/>
        <w:tblLook w:val="0480" w:firstRow="0" w:lastRow="0" w:firstColumn="1" w:lastColumn="0" w:noHBand="0" w:noVBand="1"/>
      </w:tblPr>
      <w:tblGrid>
        <w:gridCol w:w="2689"/>
        <w:gridCol w:w="6373"/>
      </w:tblGrid>
      <w:tr w:rsidR="00FA673D" w:rsidRPr="00D17528" w14:paraId="0F717333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708D0F7" w14:textId="77777777" w:rsidR="00FA673D" w:rsidRPr="00D17528" w:rsidRDefault="00FA673D" w:rsidP="00560333">
            <w:pPr>
              <w:spacing w:line="276" w:lineRule="auto"/>
              <w:rPr>
                <w:rFonts w:cs="Arial"/>
              </w:rPr>
            </w:pPr>
            <w:r w:rsidRPr="00D17528">
              <w:rPr>
                <w:rFonts w:cs="Arial"/>
              </w:rPr>
              <w:t>Henvisning til vedlegg:</w:t>
            </w:r>
          </w:p>
        </w:tc>
        <w:tc>
          <w:tcPr>
            <w:tcW w:w="6373" w:type="dxa"/>
          </w:tcPr>
          <w:p w14:paraId="28458E51" w14:textId="77777777" w:rsidR="00FA673D" w:rsidRPr="00D17528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aps/>
              </w:rPr>
            </w:pPr>
            <w:r w:rsidRPr="00D17528">
              <w:rPr>
                <w:rFonts w:cs="Arial"/>
                <w:b/>
                <w:bCs/>
              </w:rPr>
              <w:t>Angi punkt i vilkårene:</w:t>
            </w:r>
          </w:p>
        </w:tc>
      </w:tr>
      <w:tr w:rsidR="00FA673D" w:rsidRPr="00B822F6" w14:paraId="62E75F13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E5D20BB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Bestemmelsen lyder:</w:t>
            </w:r>
          </w:p>
        </w:tc>
        <w:tc>
          <w:tcPr>
            <w:tcW w:w="6373" w:type="dxa"/>
          </w:tcPr>
          <w:p w14:paraId="25BD5810" w14:textId="77777777" w:rsidR="00FA673D" w:rsidRPr="00B822F6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B822F6">
              <w:rPr>
                <w:rFonts w:cs="Arial"/>
                <w:i/>
                <w:iCs/>
              </w:rPr>
              <w:t>Sett inn den konkrete teksten som avviket knytter seg til</w:t>
            </w:r>
          </w:p>
          <w:p w14:paraId="6BE82524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43E5D349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B822F6" w14:paraId="4BEFB201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13747A6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  <w:i/>
                <w:iCs/>
              </w:rPr>
            </w:pPr>
            <w:r w:rsidRPr="00B822F6">
              <w:rPr>
                <w:rFonts w:cs="Arial"/>
                <w:b w:val="0"/>
                <w:bCs w:val="0"/>
              </w:rPr>
              <w:t>Foreslås endret til:</w:t>
            </w:r>
          </w:p>
        </w:tc>
        <w:tc>
          <w:tcPr>
            <w:tcW w:w="6373" w:type="dxa"/>
          </w:tcPr>
          <w:p w14:paraId="20C48CCA" w14:textId="77777777" w:rsidR="00FA673D" w:rsidRPr="00B822F6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B822F6">
              <w:rPr>
                <w:rFonts w:cs="Arial"/>
                <w:i/>
                <w:iCs/>
              </w:rPr>
              <w:t>Sett inn den tekst som foreslås i stedet for gjeldende tekst.</w:t>
            </w:r>
          </w:p>
          <w:p w14:paraId="2F59E0EC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261698C6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B822F6" w14:paraId="16E46A9A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58CB48B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Begrunnelse for endring:</w:t>
            </w:r>
          </w:p>
        </w:tc>
        <w:tc>
          <w:tcPr>
            <w:tcW w:w="6373" w:type="dxa"/>
          </w:tcPr>
          <w:p w14:paraId="5CA82EBB" w14:textId="77777777" w:rsidR="001333EB" w:rsidRPr="00B822F6" w:rsidRDefault="001333EB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3DAFA89D" w14:textId="77777777" w:rsidR="00FA673D" w:rsidRPr="00B822F6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B822F6" w14:paraId="5B736722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3DA4812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Konsekvens pris:</w:t>
            </w:r>
          </w:p>
        </w:tc>
        <w:tc>
          <w:tcPr>
            <w:tcW w:w="6373" w:type="dxa"/>
          </w:tcPr>
          <w:p w14:paraId="780BC83B" w14:textId="77777777" w:rsidR="00FA673D" w:rsidRPr="00B822F6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770D7CA3" w14:textId="77777777" w:rsidR="00FA673D" w:rsidRPr="00B822F6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B822F6" w14:paraId="5C594609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5486F2C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Konsekvens fremdrift:</w:t>
            </w:r>
          </w:p>
        </w:tc>
        <w:tc>
          <w:tcPr>
            <w:tcW w:w="6373" w:type="dxa"/>
          </w:tcPr>
          <w:p w14:paraId="76DDD36E" w14:textId="77777777" w:rsidR="00FA673D" w:rsidRPr="00B822F6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37052B42" w14:textId="77777777" w:rsidR="00FA673D" w:rsidRPr="00B822F6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B822F6" w14:paraId="35416C27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7E0B6E9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Øvrige kommentarer:</w:t>
            </w:r>
          </w:p>
        </w:tc>
        <w:tc>
          <w:tcPr>
            <w:tcW w:w="6373" w:type="dxa"/>
          </w:tcPr>
          <w:p w14:paraId="32D5FB36" w14:textId="77777777" w:rsidR="00FA673D" w:rsidRPr="00B822F6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5613160A" w14:textId="77777777" w:rsidR="00FA673D" w:rsidRPr="00B822F6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29DEEAF0" w14:textId="77777777" w:rsidR="00FA673D" w:rsidRPr="00B822F6" w:rsidRDefault="00FA673D" w:rsidP="00FA673D">
      <w:pPr>
        <w:spacing w:line="276" w:lineRule="auto"/>
        <w:rPr>
          <w:rFonts w:cs="Arial"/>
        </w:rPr>
      </w:pPr>
    </w:p>
    <w:p w14:paraId="67E7B9B3" w14:textId="77777777" w:rsidR="00FA673D" w:rsidRPr="00B822F6" w:rsidRDefault="00FA673D" w:rsidP="00FA673D">
      <w:pPr>
        <w:spacing w:line="276" w:lineRule="auto"/>
        <w:rPr>
          <w:rFonts w:cs="Arial"/>
          <w:b/>
          <w:bCs/>
        </w:rPr>
      </w:pPr>
      <w:r w:rsidRPr="00B822F6">
        <w:rPr>
          <w:rFonts w:cs="Arial"/>
          <w:b/>
          <w:bCs/>
        </w:rPr>
        <w:t xml:space="preserve">Forbehold nr. 2: </w:t>
      </w:r>
    </w:p>
    <w:tbl>
      <w:tblPr>
        <w:tblStyle w:val="Vanligtabell1"/>
        <w:tblW w:w="0" w:type="auto"/>
        <w:tblLook w:val="0480" w:firstRow="0" w:lastRow="0" w:firstColumn="1" w:lastColumn="0" w:noHBand="0" w:noVBand="1"/>
      </w:tblPr>
      <w:tblGrid>
        <w:gridCol w:w="2689"/>
        <w:gridCol w:w="6373"/>
      </w:tblGrid>
      <w:tr w:rsidR="00FA673D" w:rsidRPr="00D17528" w14:paraId="6294EE33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FCBF0ED" w14:textId="77777777" w:rsidR="00FA673D" w:rsidRPr="00D17528" w:rsidRDefault="00FA673D" w:rsidP="00560333">
            <w:pPr>
              <w:spacing w:line="276" w:lineRule="auto"/>
              <w:rPr>
                <w:rFonts w:cs="Arial"/>
              </w:rPr>
            </w:pPr>
            <w:r w:rsidRPr="00D17528">
              <w:rPr>
                <w:rFonts w:cs="Arial"/>
              </w:rPr>
              <w:t>Henvisning til vedlegg:</w:t>
            </w:r>
          </w:p>
        </w:tc>
        <w:tc>
          <w:tcPr>
            <w:tcW w:w="6373" w:type="dxa"/>
          </w:tcPr>
          <w:p w14:paraId="0DE69954" w14:textId="77777777" w:rsidR="00FA673D" w:rsidRPr="00D17528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</w:rPr>
            </w:pPr>
            <w:r w:rsidRPr="00D17528">
              <w:rPr>
                <w:rFonts w:cs="Arial"/>
                <w:b/>
                <w:bCs/>
              </w:rPr>
              <w:t>Angi punkt i vilkårene:</w:t>
            </w:r>
          </w:p>
        </w:tc>
      </w:tr>
      <w:tr w:rsidR="00FA673D" w:rsidRPr="00B822F6" w14:paraId="6CAEDC07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6830DB2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Bestemmelsen lyder:</w:t>
            </w:r>
          </w:p>
        </w:tc>
        <w:tc>
          <w:tcPr>
            <w:tcW w:w="6373" w:type="dxa"/>
          </w:tcPr>
          <w:p w14:paraId="6CB1201B" w14:textId="77777777" w:rsidR="00FA673D" w:rsidRPr="00B822F6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B822F6">
              <w:rPr>
                <w:rFonts w:cs="Arial"/>
                <w:i/>
                <w:iCs/>
              </w:rPr>
              <w:t>Sett inn den konkrete teksten som avviket knytter seg til</w:t>
            </w:r>
          </w:p>
          <w:p w14:paraId="62299FB9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71E1560B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35882E5C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B3BF873" w14:textId="77777777" w:rsidR="00FA673D" w:rsidRPr="00B822F6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B822F6">
              <w:rPr>
                <w:rFonts w:cs="Arial"/>
                <w:b w:val="0"/>
                <w:bCs w:val="0"/>
              </w:rPr>
              <w:t>Foreslås endret til:</w:t>
            </w:r>
          </w:p>
        </w:tc>
        <w:tc>
          <w:tcPr>
            <w:tcW w:w="6373" w:type="dxa"/>
          </w:tcPr>
          <w:p w14:paraId="16B709A7" w14:textId="77777777" w:rsidR="00FA673D" w:rsidRPr="00B822F6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B822F6">
              <w:rPr>
                <w:rFonts w:cs="Arial"/>
                <w:i/>
                <w:iCs/>
              </w:rPr>
              <w:t>Sett inn den tekst som foreslås i stedet for gjeldende tekst.</w:t>
            </w:r>
          </w:p>
          <w:p w14:paraId="06FA1627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43307869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157AE5D6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4674D92" w14:textId="77777777" w:rsidR="00FA673D" w:rsidRPr="004A336C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4A336C">
              <w:rPr>
                <w:rFonts w:cs="Arial"/>
                <w:b w:val="0"/>
                <w:bCs w:val="0"/>
              </w:rPr>
              <w:t>Begrunnelse for endring:</w:t>
            </w:r>
          </w:p>
        </w:tc>
        <w:tc>
          <w:tcPr>
            <w:tcW w:w="6373" w:type="dxa"/>
          </w:tcPr>
          <w:p w14:paraId="4A17C530" w14:textId="77777777" w:rsidR="00FA673D" w:rsidRPr="004A336C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0CF4928A" w14:textId="77777777" w:rsidR="00FA673D" w:rsidRPr="004A336C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1DA67248" w14:textId="77777777" w:rsidR="00FA673D" w:rsidRPr="004A336C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73096719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6D006A1" w14:textId="77777777" w:rsidR="00FA673D" w:rsidRPr="004A336C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4A336C">
              <w:rPr>
                <w:rFonts w:cs="Arial"/>
                <w:b w:val="0"/>
                <w:bCs w:val="0"/>
              </w:rPr>
              <w:t>Konsekvens pris:</w:t>
            </w:r>
          </w:p>
        </w:tc>
        <w:tc>
          <w:tcPr>
            <w:tcW w:w="6373" w:type="dxa"/>
          </w:tcPr>
          <w:p w14:paraId="159B17B2" w14:textId="77777777" w:rsidR="00FA673D" w:rsidRPr="004A336C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79E8CCE5" w14:textId="77777777" w:rsidR="00FA673D" w:rsidRPr="004A336C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71F65040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AC5184D" w14:textId="77777777" w:rsidR="00FA673D" w:rsidRPr="004A336C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4A336C">
              <w:rPr>
                <w:rFonts w:cs="Arial"/>
                <w:b w:val="0"/>
                <w:bCs w:val="0"/>
              </w:rPr>
              <w:t>Konsekvens fremdrift:</w:t>
            </w:r>
          </w:p>
        </w:tc>
        <w:tc>
          <w:tcPr>
            <w:tcW w:w="6373" w:type="dxa"/>
          </w:tcPr>
          <w:p w14:paraId="0642234F" w14:textId="77777777" w:rsidR="00FA673D" w:rsidRPr="004A336C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14:paraId="32513F4E" w14:textId="77777777" w:rsidR="00FA673D" w:rsidRPr="004A336C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460BCF01" w14:textId="77777777" w:rsidTr="0056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1719AF1" w14:textId="77777777" w:rsidR="00FA673D" w:rsidRPr="004A336C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4A336C">
              <w:rPr>
                <w:rFonts w:cs="Arial"/>
                <w:b w:val="0"/>
                <w:bCs w:val="0"/>
              </w:rPr>
              <w:t>Øvrige kommentarer:</w:t>
            </w:r>
          </w:p>
        </w:tc>
        <w:tc>
          <w:tcPr>
            <w:tcW w:w="6373" w:type="dxa"/>
          </w:tcPr>
          <w:p w14:paraId="4E51D469" w14:textId="77777777" w:rsidR="00FA673D" w:rsidRPr="004A336C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344E9736" w14:textId="77777777" w:rsidR="00FA673D" w:rsidRPr="004A336C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957205" w:rsidRPr="004A336C" w14:paraId="70DD7284" w14:textId="77777777" w:rsidTr="005603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0F1F1D0" w14:textId="77777777" w:rsidR="00957205" w:rsidRPr="004A336C" w:rsidRDefault="00957205" w:rsidP="00560333">
            <w:pPr>
              <w:spacing w:line="276" w:lineRule="auto"/>
              <w:rPr>
                <w:rFonts w:cs="Arial"/>
              </w:rPr>
            </w:pPr>
          </w:p>
        </w:tc>
        <w:tc>
          <w:tcPr>
            <w:tcW w:w="6373" w:type="dxa"/>
          </w:tcPr>
          <w:p w14:paraId="1CD6A0A4" w14:textId="77777777" w:rsidR="00957205" w:rsidRPr="004A336C" w:rsidRDefault="00957205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7A471636" w14:textId="77777777" w:rsidR="00957205" w:rsidRPr="004A336C" w:rsidRDefault="00957205" w:rsidP="00957205">
      <w:pPr>
        <w:spacing w:line="276" w:lineRule="auto"/>
        <w:rPr>
          <w:rFonts w:cs="Arial"/>
        </w:rPr>
      </w:pPr>
    </w:p>
    <w:p w14:paraId="4E1131C7" w14:textId="592FF24F" w:rsidR="00FA673D" w:rsidRPr="004A336C" w:rsidRDefault="00FA673D" w:rsidP="00FA673D">
      <w:pPr>
        <w:pStyle w:val="Overskrift1"/>
        <w:rPr>
          <w:sz w:val="20"/>
        </w:rPr>
      </w:pPr>
      <w:r w:rsidRPr="004A336C">
        <w:rPr>
          <w:szCs w:val="24"/>
        </w:rPr>
        <w:lastRenderedPageBreak/>
        <w:t xml:space="preserve">TILBYDERS AVVIK FRA KRAVSPESIFIKASJONEN </w:t>
      </w:r>
    </w:p>
    <w:p w14:paraId="04AF8606" w14:textId="77777777" w:rsidR="00FA673D" w:rsidRPr="004A336C" w:rsidRDefault="00FA673D" w:rsidP="00FA673D">
      <w:pPr>
        <w:spacing w:line="276" w:lineRule="auto"/>
        <w:rPr>
          <w:rFonts w:cs="Arial"/>
        </w:rPr>
      </w:pPr>
      <w:r w:rsidRPr="004A336C">
        <w:rPr>
          <w:rFonts w:cs="Arial"/>
        </w:rPr>
        <w:t>Dersom tilbyders løsning avviker fra kravspesifikasjonen i konkurransegrunnlagets vedlegg A, B, C, D og F skal det oppgis samlet i dette vedlegg. For hvert enkelt avvik skal følgende tabell fylles ut:</w:t>
      </w:r>
    </w:p>
    <w:p w14:paraId="5CB548C7" w14:textId="77777777" w:rsidR="00FA673D" w:rsidRPr="004A336C" w:rsidRDefault="00FA673D" w:rsidP="00FA673D">
      <w:pPr>
        <w:spacing w:line="276" w:lineRule="auto"/>
        <w:rPr>
          <w:rFonts w:cs="Arial"/>
        </w:rPr>
      </w:pPr>
    </w:p>
    <w:p w14:paraId="31B5E7C4" w14:textId="142BFDD8" w:rsidR="00FA673D" w:rsidRPr="004A336C" w:rsidRDefault="00FA673D" w:rsidP="00FA673D">
      <w:pPr>
        <w:spacing w:line="276" w:lineRule="auto"/>
        <w:rPr>
          <w:rFonts w:cs="Arial"/>
          <w:b/>
          <w:bCs/>
        </w:rPr>
      </w:pPr>
      <w:r w:rsidRPr="004A336C">
        <w:rPr>
          <w:rFonts w:cs="Arial"/>
          <w:b/>
          <w:bCs/>
        </w:rPr>
        <w:t>Avvik nr</w:t>
      </w:r>
      <w:r w:rsidR="00957205">
        <w:rPr>
          <w:rFonts w:cs="Arial"/>
          <w:b/>
          <w:bCs/>
        </w:rPr>
        <w:t>.</w:t>
      </w:r>
      <w:r w:rsidRPr="004A336C">
        <w:rPr>
          <w:rFonts w:cs="Arial"/>
          <w:b/>
          <w:bCs/>
        </w:rPr>
        <w:t xml:space="preserve"> 1:</w:t>
      </w:r>
    </w:p>
    <w:tbl>
      <w:tblPr>
        <w:tblStyle w:val="Vanligtabell1"/>
        <w:tblW w:w="0" w:type="auto"/>
        <w:tblLook w:val="0480" w:firstRow="0" w:lastRow="0" w:firstColumn="1" w:lastColumn="0" w:noHBand="0" w:noVBand="1"/>
      </w:tblPr>
      <w:tblGrid>
        <w:gridCol w:w="3823"/>
        <w:gridCol w:w="5239"/>
      </w:tblGrid>
      <w:tr w:rsidR="00FA673D" w:rsidRPr="003122D3" w14:paraId="2C950564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A890C24" w14:textId="77777777" w:rsidR="00FA673D" w:rsidRPr="003122D3" w:rsidRDefault="00FA673D" w:rsidP="00560333">
            <w:pPr>
              <w:spacing w:line="276" w:lineRule="auto"/>
              <w:rPr>
                <w:rFonts w:cs="Arial"/>
              </w:rPr>
            </w:pPr>
            <w:r w:rsidRPr="003122D3">
              <w:rPr>
                <w:rFonts w:cs="Arial"/>
              </w:rPr>
              <w:t>Henvisning til vedlegg:</w:t>
            </w:r>
          </w:p>
        </w:tc>
        <w:tc>
          <w:tcPr>
            <w:tcW w:w="5239" w:type="dxa"/>
          </w:tcPr>
          <w:p w14:paraId="66A394EC" w14:textId="77777777" w:rsidR="00FA673D" w:rsidRPr="00F541B7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</w:rPr>
            </w:pPr>
            <w:r w:rsidRPr="00F541B7">
              <w:rPr>
                <w:rFonts w:cs="Arial"/>
                <w:b/>
                <w:bCs/>
              </w:rPr>
              <w:t>Angi hvilket vedlegg avviket gjelder:</w:t>
            </w:r>
          </w:p>
        </w:tc>
      </w:tr>
      <w:tr w:rsidR="00FA673D" w:rsidRPr="004A336C" w14:paraId="5F5C0C0C" w14:textId="77777777" w:rsidTr="00200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BFC9721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Bestemmelsen lyder:</w:t>
            </w:r>
          </w:p>
        </w:tc>
        <w:tc>
          <w:tcPr>
            <w:tcW w:w="5239" w:type="dxa"/>
          </w:tcPr>
          <w:p w14:paraId="543EC9F8" w14:textId="77777777" w:rsidR="00FA673D" w:rsidRPr="00F541B7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F541B7">
              <w:rPr>
                <w:rFonts w:cs="Arial"/>
                <w:i/>
                <w:iCs/>
              </w:rPr>
              <w:t>Sett inn den konkrete teksten som avviket knytter seg til</w:t>
            </w:r>
          </w:p>
          <w:p w14:paraId="07D7080A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66A59B63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9470CD6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  <w:i/>
                <w:iCs/>
              </w:rPr>
            </w:pPr>
            <w:r w:rsidRPr="00F541B7">
              <w:rPr>
                <w:rFonts w:cs="Arial"/>
                <w:b w:val="0"/>
                <w:bCs w:val="0"/>
              </w:rPr>
              <w:t>Foreslås endret til:</w:t>
            </w:r>
          </w:p>
        </w:tc>
        <w:tc>
          <w:tcPr>
            <w:tcW w:w="5239" w:type="dxa"/>
          </w:tcPr>
          <w:p w14:paraId="65C45DD5" w14:textId="77777777" w:rsidR="00FA673D" w:rsidRPr="00F541B7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F541B7">
              <w:rPr>
                <w:rFonts w:cs="Arial"/>
                <w:i/>
                <w:iCs/>
              </w:rPr>
              <w:t>Sett inn den tekst som foreslås i stedet for gjeldende tekst.</w:t>
            </w:r>
          </w:p>
          <w:p w14:paraId="3950AA64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338D4529" w14:textId="77777777" w:rsidTr="00200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A4715BB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Begrunnelse for endring:</w:t>
            </w:r>
          </w:p>
        </w:tc>
        <w:tc>
          <w:tcPr>
            <w:tcW w:w="5239" w:type="dxa"/>
          </w:tcPr>
          <w:p w14:paraId="14198EF0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3C751B16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DA303AB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Konsekvens pris:</w:t>
            </w:r>
          </w:p>
        </w:tc>
        <w:tc>
          <w:tcPr>
            <w:tcW w:w="5239" w:type="dxa"/>
          </w:tcPr>
          <w:p w14:paraId="01D0A5CB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65C9FA7C" w14:textId="77777777" w:rsidTr="00200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39CF9A0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Konsekvens fremdrift:</w:t>
            </w:r>
          </w:p>
        </w:tc>
        <w:tc>
          <w:tcPr>
            <w:tcW w:w="5239" w:type="dxa"/>
          </w:tcPr>
          <w:p w14:paraId="68216FC6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36FC5AB2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9B550B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Øvrige kommentarer:</w:t>
            </w:r>
          </w:p>
        </w:tc>
        <w:tc>
          <w:tcPr>
            <w:tcW w:w="5239" w:type="dxa"/>
          </w:tcPr>
          <w:p w14:paraId="321A5359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0A301E95" w14:textId="77777777" w:rsidR="00FA673D" w:rsidRPr="004A336C" w:rsidRDefault="00FA673D" w:rsidP="00FA673D">
      <w:pPr>
        <w:spacing w:line="276" w:lineRule="auto"/>
        <w:rPr>
          <w:rFonts w:cs="Arial"/>
        </w:rPr>
      </w:pPr>
    </w:p>
    <w:p w14:paraId="7311EB47" w14:textId="76B6146B" w:rsidR="00FA673D" w:rsidRPr="004A336C" w:rsidRDefault="00FA673D" w:rsidP="00FA673D">
      <w:pPr>
        <w:spacing w:line="276" w:lineRule="auto"/>
        <w:rPr>
          <w:rFonts w:cs="Arial"/>
          <w:b/>
          <w:bCs/>
        </w:rPr>
      </w:pPr>
      <w:r w:rsidRPr="004A336C">
        <w:rPr>
          <w:rFonts w:cs="Arial"/>
          <w:b/>
          <w:bCs/>
        </w:rPr>
        <w:t>Avvik nr</w:t>
      </w:r>
      <w:r w:rsidR="00957205">
        <w:rPr>
          <w:rFonts w:cs="Arial"/>
          <w:b/>
          <w:bCs/>
        </w:rPr>
        <w:t>.</w:t>
      </w:r>
      <w:r w:rsidRPr="004A336C">
        <w:rPr>
          <w:rFonts w:cs="Arial"/>
          <w:b/>
          <w:bCs/>
        </w:rPr>
        <w:t xml:space="preserve"> 2: </w:t>
      </w:r>
    </w:p>
    <w:tbl>
      <w:tblPr>
        <w:tblStyle w:val="Vanligtabell1"/>
        <w:tblW w:w="0" w:type="auto"/>
        <w:tblLook w:val="0480" w:firstRow="0" w:lastRow="0" w:firstColumn="1" w:lastColumn="0" w:noHBand="0" w:noVBand="1"/>
      </w:tblPr>
      <w:tblGrid>
        <w:gridCol w:w="3823"/>
        <w:gridCol w:w="5239"/>
      </w:tblGrid>
      <w:tr w:rsidR="00FA673D" w:rsidRPr="003122D3" w14:paraId="4BAE2136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17C08FE" w14:textId="77777777" w:rsidR="00FA673D" w:rsidRPr="003122D3" w:rsidRDefault="00FA673D" w:rsidP="00560333">
            <w:pPr>
              <w:spacing w:line="276" w:lineRule="auto"/>
              <w:rPr>
                <w:rFonts w:cs="Arial"/>
              </w:rPr>
            </w:pPr>
            <w:r w:rsidRPr="003122D3">
              <w:rPr>
                <w:rFonts w:cs="Arial"/>
              </w:rPr>
              <w:t>Henvisning til vedlegg:</w:t>
            </w:r>
          </w:p>
        </w:tc>
        <w:tc>
          <w:tcPr>
            <w:tcW w:w="5239" w:type="dxa"/>
          </w:tcPr>
          <w:p w14:paraId="5E71B809" w14:textId="77777777" w:rsidR="00FA673D" w:rsidRPr="00F541B7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</w:rPr>
            </w:pPr>
            <w:r w:rsidRPr="00F541B7">
              <w:rPr>
                <w:rFonts w:cs="Arial"/>
                <w:b/>
                <w:bCs/>
              </w:rPr>
              <w:t>Angi hvilket vedlegg avviket gjelder:</w:t>
            </w:r>
          </w:p>
        </w:tc>
      </w:tr>
      <w:tr w:rsidR="00FA673D" w:rsidRPr="004A336C" w14:paraId="24BBD26A" w14:textId="77777777" w:rsidTr="00200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CFCB1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Bestemmelsen lyder:</w:t>
            </w:r>
          </w:p>
        </w:tc>
        <w:tc>
          <w:tcPr>
            <w:tcW w:w="5239" w:type="dxa"/>
          </w:tcPr>
          <w:p w14:paraId="28B6F79B" w14:textId="77777777" w:rsidR="00FA673D" w:rsidRPr="00F541B7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F541B7">
              <w:rPr>
                <w:rFonts w:cs="Arial"/>
                <w:i/>
                <w:iCs/>
              </w:rPr>
              <w:t>Sett inn den konkrete teksten som avviket knytter seg til</w:t>
            </w:r>
          </w:p>
          <w:p w14:paraId="0E45BEF7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33A82F65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483E753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  <w:i/>
                <w:iCs/>
              </w:rPr>
            </w:pPr>
            <w:r w:rsidRPr="00F541B7">
              <w:rPr>
                <w:rFonts w:cs="Arial"/>
                <w:b w:val="0"/>
                <w:bCs w:val="0"/>
              </w:rPr>
              <w:t>Foreslås endret til:</w:t>
            </w:r>
          </w:p>
        </w:tc>
        <w:tc>
          <w:tcPr>
            <w:tcW w:w="5239" w:type="dxa"/>
          </w:tcPr>
          <w:p w14:paraId="634E4B8B" w14:textId="77777777" w:rsidR="00FA673D" w:rsidRPr="00F541B7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F541B7">
              <w:rPr>
                <w:rFonts w:cs="Arial"/>
                <w:i/>
                <w:iCs/>
              </w:rPr>
              <w:t>Sett inn den tekst som foreslås i stedet for gjeldende tekst.</w:t>
            </w:r>
          </w:p>
          <w:p w14:paraId="4DB4FF05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5E8E36FD" w14:textId="77777777" w:rsidTr="00200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62F0198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Begrunnelse for endring:</w:t>
            </w:r>
          </w:p>
        </w:tc>
        <w:tc>
          <w:tcPr>
            <w:tcW w:w="5239" w:type="dxa"/>
          </w:tcPr>
          <w:p w14:paraId="645CFE21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32789950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E0838C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Konsekvens pris:</w:t>
            </w:r>
          </w:p>
        </w:tc>
        <w:tc>
          <w:tcPr>
            <w:tcW w:w="5239" w:type="dxa"/>
          </w:tcPr>
          <w:p w14:paraId="10233A19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01875290" w14:textId="77777777" w:rsidTr="00200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79E6FCC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Konsekvens fremdrift:</w:t>
            </w:r>
          </w:p>
        </w:tc>
        <w:tc>
          <w:tcPr>
            <w:tcW w:w="5239" w:type="dxa"/>
          </w:tcPr>
          <w:p w14:paraId="7433C7DD" w14:textId="77777777" w:rsidR="00FA673D" w:rsidRPr="001333EB" w:rsidRDefault="00FA673D" w:rsidP="005603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A673D" w:rsidRPr="004A336C" w14:paraId="73518A59" w14:textId="77777777" w:rsidTr="002000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F7719BB" w14:textId="77777777" w:rsidR="00FA673D" w:rsidRPr="00F541B7" w:rsidRDefault="00FA673D" w:rsidP="00560333">
            <w:pPr>
              <w:spacing w:line="276" w:lineRule="auto"/>
              <w:rPr>
                <w:rFonts w:cs="Arial"/>
                <w:b w:val="0"/>
                <w:bCs w:val="0"/>
              </w:rPr>
            </w:pPr>
            <w:r w:rsidRPr="00F541B7">
              <w:rPr>
                <w:rFonts w:cs="Arial"/>
                <w:b w:val="0"/>
                <w:bCs w:val="0"/>
              </w:rPr>
              <w:t>Øvrige kommentarer:</w:t>
            </w:r>
          </w:p>
        </w:tc>
        <w:tc>
          <w:tcPr>
            <w:tcW w:w="5239" w:type="dxa"/>
          </w:tcPr>
          <w:p w14:paraId="5722F659" w14:textId="77777777" w:rsidR="00FA673D" w:rsidRPr="001333EB" w:rsidRDefault="00FA673D" w:rsidP="005603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1A356641" w14:textId="77777777" w:rsidR="00FA673D" w:rsidRPr="004A336C" w:rsidRDefault="00FA673D" w:rsidP="00FA673D">
      <w:pPr>
        <w:spacing w:line="276" w:lineRule="auto"/>
        <w:rPr>
          <w:rFonts w:cs="Arial"/>
        </w:rPr>
      </w:pPr>
    </w:p>
    <w:p w14:paraId="0DA09113" w14:textId="77777777" w:rsidR="00FA673D" w:rsidRPr="004A336C" w:rsidRDefault="00FA673D" w:rsidP="00FA673D">
      <w:pPr>
        <w:spacing w:line="276" w:lineRule="auto"/>
        <w:rPr>
          <w:rFonts w:cs="Arial"/>
          <w:b/>
          <w:bCs/>
        </w:rPr>
      </w:pPr>
    </w:p>
    <w:p w14:paraId="56BCCEFB" w14:textId="77777777" w:rsidR="00FA673D" w:rsidRPr="00BE4F8E" w:rsidRDefault="00FA673D" w:rsidP="00FA673D">
      <w:pPr>
        <w:rPr>
          <w:rFonts w:cs="Arial"/>
          <w:sz w:val="24"/>
          <w:szCs w:val="24"/>
        </w:rPr>
      </w:pPr>
    </w:p>
    <w:sectPr w:rsidR="00FA673D" w:rsidRPr="00BE4F8E" w:rsidSect="00AC26FD">
      <w:headerReference w:type="default" r:id="rId11"/>
      <w:footerReference w:type="default" r:id="rId12"/>
      <w:pgSz w:w="11909" w:h="16834" w:code="9"/>
      <w:pgMar w:top="1418" w:right="1247" w:bottom="1134" w:left="124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58534" w14:textId="77777777" w:rsidR="0070316E" w:rsidRDefault="0070316E" w:rsidP="00AC26FD">
      <w:r>
        <w:separator/>
      </w:r>
    </w:p>
  </w:endnote>
  <w:endnote w:type="continuationSeparator" w:id="0">
    <w:p w14:paraId="093518C1" w14:textId="77777777" w:rsidR="0070316E" w:rsidRDefault="0070316E" w:rsidP="00AC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75938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EA3B5F" w14:textId="77777777" w:rsidR="004A34BF" w:rsidRDefault="00E90C31">
            <w:pPr>
              <w:pStyle w:val="Bunntekst"/>
              <w:jc w:val="right"/>
            </w:pPr>
            <w:r w:rsidRPr="009A72C6">
              <w:rPr>
                <w:rFonts w:cs="Arial"/>
                <w:sz w:val="16"/>
                <w:szCs w:val="12"/>
              </w:rPr>
              <w:t xml:space="preserve">Side </w:t>
            </w:r>
            <w:r w:rsidRPr="009A72C6">
              <w:rPr>
                <w:rFonts w:cs="Arial"/>
                <w:sz w:val="16"/>
                <w:szCs w:val="16"/>
              </w:rPr>
              <w:fldChar w:fldCharType="begin"/>
            </w:r>
            <w:r w:rsidRPr="009A72C6">
              <w:rPr>
                <w:rFonts w:cs="Arial"/>
                <w:sz w:val="16"/>
                <w:szCs w:val="12"/>
              </w:rPr>
              <w:instrText>PAGE</w:instrText>
            </w:r>
            <w:r w:rsidRPr="009A72C6">
              <w:rPr>
                <w:rFonts w:cs="Arial"/>
                <w:sz w:val="16"/>
                <w:szCs w:val="16"/>
              </w:rPr>
              <w:fldChar w:fldCharType="separate"/>
            </w:r>
            <w:r w:rsidRPr="009A72C6">
              <w:rPr>
                <w:rFonts w:cs="Arial"/>
                <w:sz w:val="16"/>
                <w:szCs w:val="12"/>
              </w:rPr>
              <w:t>2</w:t>
            </w:r>
            <w:r w:rsidRPr="009A72C6">
              <w:rPr>
                <w:rFonts w:cs="Arial"/>
                <w:sz w:val="16"/>
                <w:szCs w:val="16"/>
              </w:rPr>
              <w:fldChar w:fldCharType="end"/>
            </w:r>
            <w:r w:rsidRPr="009A72C6">
              <w:rPr>
                <w:rFonts w:cs="Arial"/>
                <w:sz w:val="16"/>
                <w:szCs w:val="12"/>
              </w:rPr>
              <w:t xml:space="preserve"> av </w:t>
            </w:r>
            <w:r w:rsidRPr="009A72C6">
              <w:rPr>
                <w:rFonts w:cs="Arial"/>
                <w:sz w:val="16"/>
                <w:szCs w:val="16"/>
              </w:rPr>
              <w:fldChar w:fldCharType="begin"/>
            </w:r>
            <w:r w:rsidRPr="009A72C6">
              <w:rPr>
                <w:rFonts w:cs="Arial"/>
                <w:sz w:val="16"/>
                <w:szCs w:val="12"/>
              </w:rPr>
              <w:instrText>NUMPAGES</w:instrText>
            </w:r>
            <w:r w:rsidRPr="009A72C6">
              <w:rPr>
                <w:rFonts w:cs="Arial"/>
                <w:sz w:val="16"/>
                <w:szCs w:val="16"/>
              </w:rPr>
              <w:fldChar w:fldCharType="separate"/>
            </w:r>
            <w:r w:rsidRPr="009A72C6">
              <w:rPr>
                <w:rFonts w:cs="Arial"/>
                <w:sz w:val="16"/>
                <w:szCs w:val="12"/>
              </w:rPr>
              <w:t>2</w:t>
            </w:r>
            <w:r w:rsidRPr="009A72C6">
              <w:rPr>
                <w:rFonts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72F484F9" w14:textId="77777777" w:rsidR="004A34BF" w:rsidRPr="00786B2F" w:rsidRDefault="004A34BF" w:rsidP="00786B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FBBE0" w14:textId="77777777" w:rsidR="0070316E" w:rsidRDefault="0070316E" w:rsidP="00AC26FD">
      <w:r>
        <w:separator/>
      </w:r>
    </w:p>
  </w:footnote>
  <w:footnote w:type="continuationSeparator" w:id="0">
    <w:p w14:paraId="043F6136" w14:textId="77777777" w:rsidR="0070316E" w:rsidRDefault="0070316E" w:rsidP="00AC2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4A2D" w14:textId="1D6EC147" w:rsidR="00456325" w:rsidRPr="00456325" w:rsidRDefault="00E90C31" w:rsidP="00527D89">
    <w:pPr>
      <w:pStyle w:val="Topptekst"/>
      <w:rPr>
        <w:rFonts w:cs="Arial"/>
      </w:rPr>
    </w:pPr>
    <w:r w:rsidRPr="00456325">
      <w:rPr>
        <w:rFonts w:cs="Arial"/>
        <w:noProof/>
      </w:rPr>
      <w:drawing>
        <wp:anchor distT="0" distB="0" distL="114300" distR="114300" simplePos="0" relativeHeight="251659776" behindDoc="0" locked="0" layoutInCell="1" allowOverlap="1" wp14:anchorId="6B8F8AA7" wp14:editId="1251A5D4">
          <wp:simplePos x="0" y="0"/>
          <wp:positionH relativeFrom="margin">
            <wp:align>left</wp:align>
          </wp:positionH>
          <wp:positionV relativeFrom="page">
            <wp:posOffset>369570</wp:posOffset>
          </wp:positionV>
          <wp:extent cx="647700" cy="325302"/>
          <wp:effectExtent l="0" t="0" r="0" b="0"/>
          <wp:wrapNone/>
          <wp:docPr id="250" name="Bild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874" cy="32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6325">
      <w:rPr>
        <w:rFonts w:cs="Arial"/>
      </w:rPr>
      <w:tab/>
    </w:r>
    <w:r w:rsidR="00527D89" w:rsidRPr="00456325">
      <w:rPr>
        <w:rFonts w:cs="Arial"/>
        <w:b/>
        <w:bCs/>
        <w:color w:val="FFFFFF" w:themeColor="background1"/>
      </w:rPr>
      <w:t>VEILEDNING</w:t>
    </w:r>
  </w:p>
  <w:tbl>
    <w:tblPr>
      <w:tblStyle w:val="Tabellrutenett"/>
      <w:tblW w:w="3860" w:type="dxa"/>
      <w:tblInd w:w="5574" w:type="dxa"/>
      <w:tblLook w:val="04A0" w:firstRow="1" w:lastRow="0" w:firstColumn="1" w:lastColumn="0" w:noHBand="0" w:noVBand="1"/>
    </w:tblPr>
    <w:tblGrid>
      <w:gridCol w:w="3860"/>
    </w:tblGrid>
    <w:tr w:rsidR="00456325" w:rsidRPr="00456325" w14:paraId="5F5E4BAF" w14:textId="77777777" w:rsidTr="001F6036">
      <w:trPr>
        <w:trHeight w:val="134"/>
      </w:trPr>
      <w:tc>
        <w:tcPr>
          <w:tcW w:w="3860" w:type="dxa"/>
          <w:tcBorders>
            <w:top w:val="nil"/>
            <w:left w:val="nil"/>
            <w:bottom w:val="nil"/>
            <w:right w:val="nil"/>
          </w:tcBorders>
          <w:hideMark/>
        </w:tcPr>
        <w:p w14:paraId="47CB5A91" w14:textId="7B87B310" w:rsidR="00456325" w:rsidRPr="007C120B" w:rsidRDefault="007C120B" w:rsidP="00456325">
          <w:pPr>
            <w:pStyle w:val="Topptekst"/>
            <w:rPr>
              <w:rFonts w:cs="Arial"/>
              <w:b/>
              <w:bCs/>
              <w:sz w:val="16"/>
              <w:szCs w:val="16"/>
            </w:rPr>
          </w:pPr>
          <w:r>
            <w:rPr>
              <w:rFonts w:cs="Arial"/>
              <w:b/>
              <w:bCs/>
              <w:sz w:val="16"/>
              <w:szCs w:val="16"/>
            </w:rPr>
            <w:t xml:space="preserve">Vedlegg </w:t>
          </w:r>
          <w:r w:rsidR="00C834B5">
            <w:rPr>
              <w:rFonts w:cs="Arial"/>
              <w:b/>
              <w:bCs/>
              <w:sz w:val="16"/>
              <w:szCs w:val="16"/>
            </w:rPr>
            <w:t>E</w:t>
          </w:r>
          <w:r>
            <w:rPr>
              <w:rFonts w:cs="Arial"/>
              <w:b/>
              <w:bCs/>
              <w:sz w:val="16"/>
              <w:szCs w:val="16"/>
            </w:rPr>
            <w:t xml:space="preserve"> </w:t>
          </w:r>
          <w:r w:rsidR="00753691">
            <w:rPr>
              <w:rFonts w:cs="Arial"/>
              <w:b/>
              <w:bCs/>
              <w:sz w:val="16"/>
              <w:szCs w:val="16"/>
            </w:rPr>
            <w:t>–</w:t>
          </w:r>
          <w:r w:rsidR="00233947">
            <w:rPr>
              <w:rFonts w:cs="Arial"/>
              <w:b/>
              <w:bCs/>
              <w:sz w:val="16"/>
              <w:szCs w:val="16"/>
            </w:rPr>
            <w:t xml:space="preserve"> </w:t>
          </w:r>
          <w:r w:rsidR="00C834B5">
            <w:rPr>
              <w:rFonts w:cs="Arial"/>
              <w:b/>
              <w:bCs/>
              <w:sz w:val="16"/>
              <w:szCs w:val="16"/>
            </w:rPr>
            <w:t>Tilbyders Forbehold og avvik</w:t>
          </w:r>
        </w:p>
      </w:tc>
    </w:tr>
    <w:tr w:rsidR="0073690E" w:rsidRPr="00456325" w14:paraId="6C1DEBFC" w14:textId="77777777" w:rsidTr="001F6036">
      <w:trPr>
        <w:trHeight w:val="81"/>
      </w:trPr>
      <w:tc>
        <w:tcPr>
          <w:tcW w:w="3860" w:type="dxa"/>
          <w:tcBorders>
            <w:top w:val="nil"/>
            <w:left w:val="nil"/>
            <w:bottom w:val="nil"/>
            <w:right w:val="nil"/>
          </w:tcBorders>
        </w:tcPr>
        <w:p w14:paraId="78ABA676" w14:textId="4BE7924D" w:rsidR="0073690E" w:rsidRDefault="0073690E" w:rsidP="0073690E">
          <w:pPr>
            <w:pStyle w:val="Topptekst"/>
            <w:rPr>
              <w:rFonts w:cs="Arial"/>
              <w:sz w:val="16"/>
              <w:szCs w:val="16"/>
            </w:rPr>
          </w:pPr>
          <w:r w:rsidRPr="009E5067">
            <w:rPr>
              <w:rFonts w:cs="Arial"/>
              <w:sz w:val="16"/>
              <w:szCs w:val="16"/>
            </w:rPr>
            <w:t>Anskaffelsesnavn:</w:t>
          </w:r>
          <w:r>
            <w:rPr>
              <w:rFonts w:cs="Arial"/>
              <w:sz w:val="16"/>
              <w:szCs w:val="16"/>
            </w:rPr>
            <w:t xml:space="preserve"> </w:t>
          </w:r>
          <w:r w:rsidRPr="0026758C">
            <w:rPr>
              <w:rFonts w:cs="Arial"/>
              <w:sz w:val="16"/>
              <w:szCs w:val="16"/>
            </w:rPr>
            <w:t>Innleie av bistand RAMS</w:t>
          </w:r>
        </w:p>
      </w:tc>
    </w:tr>
    <w:tr w:rsidR="0073690E" w:rsidRPr="00456325" w14:paraId="3A5FE8F9" w14:textId="77777777" w:rsidTr="001F6036">
      <w:trPr>
        <w:trHeight w:val="81"/>
      </w:trPr>
      <w:tc>
        <w:tcPr>
          <w:tcW w:w="3860" w:type="dxa"/>
          <w:tcBorders>
            <w:top w:val="nil"/>
            <w:left w:val="nil"/>
            <w:bottom w:val="nil"/>
            <w:right w:val="nil"/>
          </w:tcBorders>
          <w:hideMark/>
        </w:tcPr>
        <w:p w14:paraId="3F8A5EB4" w14:textId="0E05455E" w:rsidR="0073690E" w:rsidRPr="00456325" w:rsidRDefault="0073690E" w:rsidP="0073690E">
          <w:pPr>
            <w:pStyle w:val="Topptekst"/>
            <w:rPr>
              <w:rFonts w:cs="Arial"/>
              <w:sz w:val="16"/>
              <w:szCs w:val="16"/>
            </w:rPr>
          </w:pPr>
          <w:r w:rsidRPr="009E5067">
            <w:rPr>
              <w:rFonts w:cs="Arial"/>
              <w:sz w:val="16"/>
              <w:szCs w:val="16"/>
            </w:rPr>
            <w:t xml:space="preserve">Anskaffelsesnummer: </w:t>
          </w:r>
          <w:r w:rsidRPr="003E3CF2">
            <w:rPr>
              <w:rFonts w:cs="Arial"/>
              <w:sz w:val="16"/>
              <w:szCs w:val="16"/>
            </w:rPr>
            <w:t>BPM0005</w:t>
          </w:r>
          <w:r>
            <w:rPr>
              <w:rFonts w:cs="Arial"/>
              <w:sz w:val="16"/>
              <w:szCs w:val="16"/>
            </w:rPr>
            <w:t>76</w:t>
          </w:r>
        </w:p>
      </w:tc>
    </w:tr>
  </w:tbl>
  <w:p w14:paraId="76038F70" w14:textId="77777777" w:rsidR="004A34BF" w:rsidRPr="00456325" w:rsidRDefault="004A34BF" w:rsidP="00786B2F">
    <w:pPr>
      <w:pStyle w:val="Topptekst"/>
      <w:rPr>
        <w:rFonts w:cs="Arial"/>
        <w:sz w:val="40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5DC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2F7E47"/>
    <w:multiLevelType w:val="hybridMultilevel"/>
    <w:tmpl w:val="9E4A18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46925"/>
    <w:multiLevelType w:val="hybridMultilevel"/>
    <w:tmpl w:val="DB6C59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23BAA"/>
    <w:multiLevelType w:val="hybridMultilevel"/>
    <w:tmpl w:val="618A7C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60C"/>
    <w:multiLevelType w:val="multilevel"/>
    <w:tmpl w:val="5B681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9B909DD"/>
    <w:multiLevelType w:val="hybridMultilevel"/>
    <w:tmpl w:val="20E2C680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7D7102"/>
    <w:multiLevelType w:val="multilevel"/>
    <w:tmpl w:val="6EA4F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07D7ED3"/>
    <w:multiLevelType w:val="hybridMultilevel"/>
    <w:tmpl w:val="693E0B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F0F0D"/>
    <w:multiLevelType w:val="hybridMultilevel"/>
    <w:tmpl w:val="2B3E5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2D7121"/>
    <w:multiLevelType w:val="hybridMultilevel"/>
    <w:tmpl w:val="7C6A81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80DEA"/>
    <w:multiLevelType w:val="hybridMultilevel"/>
    <w:tmpl w:val="039259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335D1"/>
    <w:multiLevelType w:val="hybridMultilevel"/>
    <w:tmpl w:val="9C32D4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92EF9"/>
    <w:multiLevelType w:val="multilevel"/>
    <w:tmpl w:val="5330C8F6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5932864">
    <w:abstractNumId w:val="1"/>
  </w:num>
  <w:num w:numId="2" w16cid:durableId="529221020">
    <w:abstractNumId w:val="4"/>
  </w:num>
  <w:num w:numId="3" w16cid:durableId="460534927">
    <w:abstractNumId w:val="5"/>
  </w:num>
  <w:num w:numId="4" w16cid:durableId="639573991">
    <w:abstractNumId w:val="7"/>
  </w:num>
  <w:num w:numId="5" w16cid:durableId="15280215">
    <w:abstractNumId w:val="8"/>
  </w:num>
  <w:num w:numId="6" w16cid:durableId="981353980">
    <w:abstractNumId w:val="2"/>
  </w:num>
  <w:num w:numId="7" w16cid:durableId="1002732372">
    <w:abstractNumId w:val="0"/>
  </w:num>
  <w:num w:numId="8" w16cid:durableId="567110636">
    <w:abstractNumId w:val="12"/>
  </w:num>
  <w:num w:numId="9" w16cid:durableId="1914196723">
    <w:abstractNumId w:val="11"/>
  </w:num>
  <w:num w:numId="10" w16cid:durableId="1606577234">
    <w:abstractNumId w:val="9"/>
  </w:num>
  <w:num w:numId="11" w16cid:durableId="1323854836">
    <w:abstractNumId w:val="3"/>
  </w:num>
  <w:num w:numId="12" w16cid:durableId="80688750">
    <w:abstractNumId w:val="12"/>
  </w:num>
  <w:num w:numId="13" w16cid:durableId="2044671605">
    <w:abstractNumId w:val="12"/>
  </w:num>
  <w:num w:numId="14" w16cid:durableId="273246443">
    <w:abstractNumId w:val="6"/>
  </w:num>
  <w:num w:numId="15" w16cid:durableId="780595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CF8"/>
    <w:rsid w:val="00013503"/>
    <w:rsid w:val="0008021B"/>
    <w:rsid w:val="000D0E63"/>
    <w:rsid w:val="001333EB"/>
    <w:rsid w:val="001527E0"/>
    <w:rsid w:val="00164304"/>
    <w:rsid w:val="001B02AC"/>
    <w:rsid w:val="001E792C"/>
    <w:rsid w:val="001F32BC"/>
    <w:rsid w:val="001F7AAA"/>
    <w:rsid w:val="00200099"/>
    <w:rsid w:val="00206F1D"/>
    <w:rsid w:val="00207056"/>
    <w:rsid w:val="00230404"/>
    <w:rsid w:val="00233947"/>
    <w:rsid w:val="00241965"/>
    <w:rsid w:val="00273336"/>
    <w:rsid w:val="002850D8"/>
    <w:rsid w:val="002A0128"/>
    <w:rsid w:val="002A6BDD"/>
    <w:rsid w:val="002D0C31"/>
    <w:rsid w:val="002E1A04"/>
    <w:rsid w:val="002F333E"/>
    <w:rsid w:val="003048EF"/>
    <w:rsid w:val="00310A67"/>
    <w:rsid w:val="003139F7"/>
    <w:rsid w:val="0031433B"/>
    <w:rsid w:val="003335FF"/>
    <w:rsid w:val="00343BE2"/>
    <w:rsid w:val="00365AC4"/>
    <w:rsid w:val="00365C0B"/>
    <w:rsid w:val="00373C3B"/>
    <w:rsid w:val="0037596C"/>
    <w:rsid w:val="0039269A"/>
    <w:rsid w:val="003A4A76"/>
    <w:rsid w:val="003C5648"/>
    <w:rsid w:val="003D2CF9"/>
    <w:rsid w:val="003D52A1"/>
    <w:rsid w:val="003D5E21"/>
    <w:rsid w:val="003F65C3"/>
    <w:rsid w:val="00415E40"/>
    <w:rsid w:val="00422F98"/>
    <w:rsid w:val="00456325"/>
    <w:rsid w:val="004A34BF"/>
    <w:rsid w:val="004A534F"/>
    <w:rsid w:val="004C06B7"/>
    <w:rsid w:val="004C19A3"/>
    <w:rsid w:val="00517AFF"/>
    <w:rsid w:val="00523CE1"/>
    <w:rsid w:val="00527D89"/>
    <w:rsid w:val="00540CCD"/>
    <w:rsid w:val="00566EE7"/>
    <w:rsid w:val="0059377F"/>
    <w:rsid w:val="005D1323"/>
    <w:rsid w:val="005D16E5"/>
    <w:rsid w:val="005E2276"/>
    <w:rsid w:val="005F29D8"/>
    <w:rsid w:val="006019DE"/>
    <w:rsid w:val="00603A84"/>
    <w:rsid w:val="00605AD4"/>
    <w:rsid w:val="00611DA0"/>
    <w:rsid w:val="0062328F"/>
    <w:rsid w:val="00635908"/>
    <w:rsid w:val="00640B83"/>
    <w:rsid w:val="00651870"/>
    <w:rsid w:val="006771D4"/>
    <w:rsid w:val="00682390"/>
    <w:rsid w:val="00683FD3"/>
    <w:rsid w:val="00687896"/>
    <w:rsid w:val="0069559C"/>
    <w:rsid w:val="006A5244"/>
    <w:rsid w:val="006B5011"/>
    <w:rsid w:val="006C7E9A"/>
    <w:rsid w:val="006D77C7"/>
    <w:rsid w:val="006E32B7"/>
    <w:rsid w:val="006F1BEE"/>
    <w:rsid w:val="0070316E"/>
    <w:rsid w:val="0073690E"/>
    <w:rsid w:val="007471C7"/>
    <w:rsid w:val="00753691"/>
    <w:rsid w:val="00760E2B"/>
    <w:rsid w:val="007622F1"/>
    <w:rsid w:val="00796341"/>
    <w:rsid w:val="007C120B"/>
    <w:rsid w:val="007F5364"/>
    <w:rsid w:val="00825E2A"/>
    <w:rsid w:val="0083269A"/>
    <w:rsid w:val="00833261"/>
    <w:rsid w:val="00837712"/>
    <w:rsid w:val="008544F0"/>
    <w:rsid w:val="0087396D"/>
    <w:rsid w:val="00875E1B"/>
    <w:rsid w:val="00883C4F"/>
    <w:rsid w:val="00886530"/>
    <w:rsid w:val="00887813"/>
    <w:rsid w:val="0089437C"/>
    <w:rsid w:val="00895E02"/>
    <w:rsid w:val="008C286C"/>
    <w:rsid w:val="008C3A7A"/>
    <w:rsid w:val="008F576F"/>
    <w:rsid w:val="009127EB"/>
    <w:rsid w:val="00916DC7"/>
    <w:rsid w:val="0091752A"/>
    <w:rsid w:val="0092729C"/>
    <w:rsid w:val="00946E90"/>
    <w:rsid w:val="00956C35"/>
    <w:rsid w:val="00957205"/>
    <w:rsid w:val="00982CD6"/>
    <w:rsid w:val="00992748"/>
    <w:rsid w:val="009A7D9F"/>
    <w:rsid w:val="009F12D0"/>
    <w:rsid w:val="009F281F"/>
    <w:rsid w:val="00A216B4"/>
    <w:rsid w:val="00A304A6"/>
    <w:rsid w:val="00A41310"/>
    <w:rsid w:val="00A86B49"/>
    <w:rsid w:val="00A93CE5"/>
    <w:rsid w:val="00AC26FD"/>
    <w:rsid w:val="00AC52BE"/>
    <w:rsid w:val="00AD162F"/>
    <w:rsid w:val="00AF2E8C"/>
    <w:rsid w:val="00AF711E"/>
    <w:rsid w:val="00B42CF8"/>
    <w:rsid w:val="00B54A11"/>
    <w:rsid w:val="00B868DD"/>
    <w:rsid w:val="00B878E7"/>
    <w:rsid w:val="00BB1665"/>
    <w:rsid w:val="00BB439F"/>
    <w:rsid w:val="00BE4F8E"/>
    <w:rsid w:val="00BF3CCA"/>
    <w:rsid w:val="00BF5A8C"/>
    <w:rsid w:val="00BF6E81"/>
    <w:rsid w:val="00C021A2"/>
    <w:rsid w:val="00C0693C"/>
    <w:rsid w:val="00C514E8"/>
    <w:rsid w:val="00C60956"/>
    <w:rsid w:val="00C66F78"/>
    <w:rsid w:val="00C701D2"/>
    <w:rsid w:val="00C834B5"/>
    <w:rsid w:val="00C93BEF"/>
    <w:rsid w:val="00C95355"/>
    <w:rsid w:val="00CA1173"/>
    <w:rsid w:val="00CB07F0"/>
    <w:rsid w:val="00CB491B"/>
    <w:rsid w:val="00CC713F"/>
    <w:rsid w:val="00D11127"/>
    <w:rsid w:val="00D169E5"/>
    <w:rsid w:val="00D22322"/>
    <w:rsid w:val="00D27EE6"/>
    <w:rsid w:val="00D35BD9"/>
    <w:rsid w:val="00D43416"/>
    <w:rsid w:val="00D6112C"/>
    <w:rsid w:val="00D70E9C"/>
    <w:rsid w:val="00D84971"/>
    <w:rsid w:val="00D8650C"/>
    <w:rsid w:val="00D86E6C"/>
    <w:rsid w:val="00DC269B"/>
    <w:rsid w:val="00DD27FB"/>
    <w:rsid w:val="00DD5822"/>
    <w:rsid w:val="00DF2E06"/>
    <w:rsid w:val="00E0301E"/>
    <w:rsid w:val="00E26F83"/>
    <w:rsid w:val="00E42800"/>
    <w:rsid w:val="00E54B25"/>
    <w:rsid w:val="00E564E4"/>
    <w:rsid w:val="00E7152F"/>
    <w:rsid w:val="00E90C31"/>
    <w:rsid w:val="00E93CDB"/>
    <w:rsid w:val="00E93E61"/>
    <w:rsid w:val="00E97248"/>
    <w:rsid w:val="00ED48EC"/>
    <w:rsid w:val="00EF14BA"/>
    <w:rsid w:val="00EF6BB0"/>
    <w:rsid w:val="00F52308"/>
    <w:rsid w:val="00F63649"/>
    <w:rsid w:val="00FA673D"/>
    <w:rsid w:val="00FB008F"/>
    <w:rsid w:val="00FC517A"/>
    <w:rsid w:val="00FD5269"/>
    <w:rsid w:val="3F540CEE"/>
    <w:rsid w:val="526BB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ACE87"/>
  <w15:chartTrackingRefBased/>
  <w15:docId w15:val="{E9EC007D-ED0B-4005-9654-2E442B63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EE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b-NO"/>
      <w14:ligatures w14:val="none"/>
    </w:rPr>
  </w:style>
  <w:style w:type="paragraph" w:styleId="Overskrift1">
    <w:name w:val="heading 1"/>
    <w:aliases w:val="Overskrift 1 VY"/>
    <w:basedOn w:val="Normal"/>
    <w:next w:val="Normal"/>
    <w:link w:val="Overskrift1Tegn"/>
    <w:autoRedefine/>
    <w:qFormat/>
    <w:rsid w:val="003139F7"/>
    <w:pPr>
      <w:keepNext/>
      <w:keepLines/>
      <w:numPr>
        <w:numId w:val="8"/>
      </w:numPr>
      <w:spacing w:before="120" w:after="120" w:line="276" w:lineRule="auto"/>
      <w:outlineLvl w:val="0"/>
    </w:pPr>
    <w:rPr>
      <w:rFonts w:eastAsiaTheme="majorEastAsia" w:cs="Arial"/>
      <w:b/>
      <w:bCs/>
      <w:color w:val="009579"/>
      <w:kern w:val="2"/>
      <w:sz w:val="24"/>
      <w:szCs w:val="36"/>
      <w:lang w:eastAsia="en-US"/>
      <w14:ligatures w14:val="standardContextual"/>
    </w:rPr>
  </w:style>
  <w:style w:type="paragraph" w:styleId="Overskrift2">
    <w:name w:val="heading 2"/>
    <w:aliases w:val="Overskrift 2 VY"/>
    <w:basedOn w:val="Normal"/>
    <w:next w:val="Normal"/>
    <w:link w:val="Overskrift2Tegn"/>
    <w:autoRedefine/>
    <w:uiPriority w:val="9"/>
    <w:unhideWhenUsed/>
    <w:qFormat/>
    <w:rsid w:val="00D169E5"/>
    <w:pPr>
      <w:keepNext/>
      <w:keepLines/>
      <w:numPr>
        <w:ilvl w:val="1"/>
        <w:numId w:val="14"/>
      </w:numPr>
      <w:spacing w:before="160" w:after="80" w:line="276" w:lineRule="auto"/>
      <w:outlineLvl w:val="1"/>
    </w:pPr>
    <w:rPr>
      <w:rFonts w:eastAsiaTheme="majorEastAsia" w:cstheme="majorBidi"/>
      <w:b/>
      <w:color w:val="008080"/>
      <w:kern w:val="2"/>
      <w:szCs w:val="32"/>
      <w:lang w:eastAsia="en-US"/>
      <w14:ligatures w14:val="standardContextual"/>
    </w:rPr>
  </w:style>
  <w:style w:type="paragraph" w:styleId="Overskrift3">
    <w:name w:val="heading 3"/>
    <w:aliases w:val="Overskrift 3 VY"/>
    <w:basedOn w:val="Normal"/>
    <w:next w:val="Normal"/>
    <w:link w:val="Overskrift3Tegn"/>
    <w:uiPriority w:val="9"/>
    <w:unhideWhenUsed/>
    <w:qFormat/>
    <w:rsid w:val="00B42CF8"/>
    <w:pPr>
      <w:keepNext/>
      <w:keepLines/>
      <w:spacing w:before="160" w:after="80" w:line="278" w:lineRule="auto"/>
      <w:outlineLvl w:val="2"/>
    </w:pPr>
    <w:rPr>
      <w:rFonts w:eastAsiaTheme="majorEastAsia" w:cstheme="majorBidi"/>
      <w:b/>
      <w:i/>
      <w:kern w:val="2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C26F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C26F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AC26F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C26F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C26F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C26F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skrift 1 VY Tegn"/>
    <w:basedOn w:val="Standardskriftforavsnitt"/>
    <w:link w:val="Overskrift1"/>
    <w:rsid w:val="003139F7"/>
    <w:rPr>
      <w:rFonts w:ascii="Arial" w:eastAsiaTheme="majorEastAsia" w:hAnsi="Arial" w:cs="Arial"/>
      <w:b/>
      <w:bCs/>
      <w:color w:val="009579"/>
      <w:szCs w:val="36"/>
    </w:rPr>
  </w:style>
  <w:style w:type="character" w:customStyle="1" w:styleId="Overskrift2Tegn">
    <w:name w:val="Overskrift 2 Tegn"/>
    <w:aliases w:val="Overskrift 2 VY Tegn"/>
    <w:basedOn w:val="Standardskriftforavsnitt"/>
    <w:link w:val="Overskrift2"/>
    <w:uiPriority w:val="9"/>
    <w:rsid w:val="00D169E5"/>
    <w:rPr>
      <w:rFonts w:ascii="Arial" w:eastAsiaTheme="majorEastAsia" w:hAnsi="Arial" w:cstheme="majorBidi"/>
      <w:b/>
      <w:color w:val="008080"/>
      <w:sz w:val="20"/>
      <w:szCs w:val="32"/>
    </w:rPr>
  </w:style>
  <w:style w:type="character" w:customStyle="1" w:styleId="Overskrift3Tegn">
    <w:name w:val="Overskrift 3 Tegn"/>
    <w:aliases w:val="Overskrift 3 VY Tegn"/>
    <w:basedOn w:val="Standardskriftforavsnitt"/>
    <w:link w:val="Overskrift3"/>
    <w:uiPriority w:val="9"/>
    <w:rsid w:val="00B42CF8"/>
    <w:rPr>
      <w:rFonts w:ascii="Arial" w:eastAsiaTheme="majorEastAsia" w:hAnsi="Arial" w:cstheme="majorBidi"/>
      <w:b/>
      <w:i/>
      <w:sz w:val="20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C26F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C26F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AC26F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C26F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C26F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C26F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autoRedefine/>
    <w:uiPriority w:val="10"/>
    <w:qFormat/>
    <w:rsid w:val="003139F7"/>
    <w:pPr>
      <w:spacing w:after="80"/>
      <w:contextualSpacing/>
      <w:jc w:val="center"/>
    </w:pPr>
    <w:rPr>
      <w:rFonts w:eastAsiaTheme="majorEastAsia" w:cstheme="majorBidi"/>
      <w:b/>
      <w:color w:val="009579"/>
      <w:spacing w:val="-10"/>
      <w:kern w:val="28"/>
      <w:sz w:val="44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3139F7"/>
    <w:rPr>
      <w:rFonts w:ascii="Arial" w:eastAsiaTheme="majorEastAsia" w:hAnsi="Arial" w:cstheme="majorBidi"/>
      <w:b/>
      <w:color w:val="009579"/>
      <w:spacing w:val="-10"/>
      <w:kern w:val="28"/>
      <w:sz w:val="44"/>
      <w:szCs w:val="56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887813"/>
    <w:pPr>
      <w:numPr>
        <w:ilvl w:val="1"/>
      </w:numPr>
      <w:spacing w:after="160" w:line="278" w:lineRule="auto"/>
      <w:jc w:val="center"/>
    </w:pPr>
    <w:rPr>
      <w:rFonts w:eastAsiaTheme="majorEastAsia" w:cstheme="majorBidi"/>
      <w:b/>
      <w:color w:val="009579"/>
      <w:spacing w:val="15"/>
      <w:kern w:val="2"/>
      <w:sz w:val="36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7813"/>
    <w:rPr>
      <w:rFonts w:ascii="Arial" w:eastAsiaTheme="majorEastAsia" w:hAnsi="Arial" w:cstheme="majorBidi"/>
      <w:b/>
      <w:color w:val="009579"/>
      <w:spacing w:val="15"/>
      <w:sz w:val="36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C26F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AC26F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C26F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AC26F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C2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C26F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C26F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rsid w:val="00AC26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AC26FD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AC26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C26FD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DD5822"/>
    <w:pPr>
      <w:spacing w:after="100"/>
    </w:pPr>
    <w:rPr>
      <w:b/>
    </w:rPr>
  </w:style>
  <w:style w:type="paragraph" w:styleId="INNH2">
    <w:name w:val="toc 2"/>
    <w:aliases w:val="INNH 2 VY"/>
    <w:basedOn w:val="Normal"/>
    <w:next w:val="Normal"/>
    <w:autoRedefine/>
    <w:uiPriority w:val="39"/>
    <w:unhideWhenUsed/>
    <w:rsid w:val="00DD5822"/>
    <w:pPr>
      <w:spacing w:after="100"/>
      <w:ind w:left="240"/>
    </w:pPr>
    <w:rPr>
      <w:b/>
    </w:rPr>
  </w:style>
  <w:style w:type="paragraph" w:styleId="INNH3">
    <w:name w:val="toc 3"/>
    <w:aliases w:val="INNH 3 VY"/>
    <w:basedOn w:val="Normal"/>
    <w:next w:val="Normal"/>
    <w:autoRedefine/>
    <w:uiPriority w:val="39"/>
    <w:unhideWhenUsed/>
    <w:rsid w:val="00DD5822"/>
    <w:pPr>
      <w:spacing w:after="100"/>
      <w:ind w:left="480"/>
    </w:pPr>
    <w:rPr>
      <w:b/>
      <w:i/>
    </w:rPr>
  </w:style>
  <w:style w:type="table" w:styleId="Tabellrutenett">
    <w:name w:val="Table Grid"/>
    <w:basedOn w:val="Vanligtabell"/>
    <w:uiPriority w:val="39"/>
    <w:rsid w:val="005D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E2276"/>
    <w:pPr>
      <w:spacing w:before="240" w:line="259" w:lineRule="auto"/>
      <w:outlineLvl w:val="9"/>
    </w:pPr>
    <w:rPr>
      <w:rFonts w:asciiTheme="majorHAnsi" w:hAnsiTheme="majorHAnsi"/>
      <w:b w:val="0"/>
      <w:color w:val="0F4761" w:themeColor="accent1" w:themeShade="BF"/>
      <w:kern w:val="0"/>
      <w:sz w:val="32"/>
      <w:szCs w:val="32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5E2276"/>
    <w:rPr>
      <w:color w:val="467886" w:themeColor="hyperlink"/>
      <w:u w:val="single"/>
    </w:rPr>
  </w:style>
  <w:style w:type="table" w:styleId="Vanligtabell1">
    <w:name w:val="Plain Table 1"/>
    <w:basedOn w:val="Vanligtabell"/>
    <w:uiPriority w:val="41"/>
    <w:rsid w:val="00F636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2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2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3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6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63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4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2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9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7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59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8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7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2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5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8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9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7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2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9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6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9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9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8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0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1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7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0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0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0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0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6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0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3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1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6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hau\OneDrive%20-%20Vygruppen\Malprosjekt\VY%20mal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318A5934127145B9189F6C657FA341" ma:contentTypeVersion="19" ma:contentTypeDescription="Opprett et nytt dokument." ma:contentTypeScope="" ma:versionID="a057d3a7f365e6138657e69009cab788">
  <xsd:schema xmlns:xsd="http://www.w3.org/2001/XMLSchema" xmlns:xs="http://www.w3.org/2001/XMLSchema" xmlns:p="http://schemas.microsoft.com/office/2006/metadata/properties" xmlns:ns2="4fd0e391-cd48-47a3-88b6-3d1a1c4fb275" xmlns:ns3="d09803c4-892e-4ca0-83d7-643e65abcb06" targetNamespace="http://schemas.microsoft.com/office/2006/metadata/properties" ma:root="true" ma:fieldsID="65778d51be1be0d9fecc54004db571ba" ns2:_="" ns3:_="">
    <xsd:import namespace="4fd0e391-cd48-47a3-88b6-3d1a1c4fb275"/>
    <xsd:import namespace="d09803c4-892e-4ca0-83d7-643e65abc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0e391-cd48-47a3-88b6-3d1a1c4fb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2e780b95-d6fc-4a7b-974a-d2f11f4ea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803c4-892e-4ca0-83d7-643e65abcb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c3a957-100a-40e0-8ee1-0bcb403edbbf}" ma:internalName="TaxCatchAll" ma:showField="CatchAllData" ma:web="d09803c4-892e-4ca0-83d7-643e65abcb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d0e391-cd48-47a3-88b6-3d1a1c4fb275">
      <Terms xmlns="http://schemas.microsoft.com/office/infopath/2007/PartnerControls"/>
    </lcf76f155ced4ddcb4097134ff3c332f>
    <TaxCatchAll xmlns="d09803c4-892e-4ca0-83d7-643e65abcb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9B656-09A4-4230-855A-C48492752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d0e391-cd48-47a3-88b6-3d1a1c4fb275"/>
    <ds:schemaRef ds:uri="d09803c4-892e-4ca0-83d7-643e65abcb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F61ED-B918-4722-BB8F-D59262D437D9}">
  <ds:schemaRefs>
    <ds:schemaRef ds:uri="http://schemas.microsoft.com/office/2006/metadata/properties"/>
    <ds:schemaRef ds:uri="http://schemas.microsoft.com/office/infopath/2007/PartnerControls"/>
    <ds:schemaRef ds:uri="4fd0e391-cd48-47a3-88b6-3d1a1c4fb275"/>
    <ds:schemaRef ds:uri="d09803c4-892e-4ca0-83d7-643e65abcb06"/>
  </ds:schemaRefs>
</ds:datastoreItem>
</file>

<file path=customXml/itemProps3.xml><?xml version="1.0" encoding="utf-8"?>
<ds:datastoreItem xmlns:ds="http://schemas.openxmlformats.org/officeDocument/2006/customXml" ds:itemID="{B72BF800-884A-4015-A925-855D9C3A76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63E46-5356-4648-A6A0-9708B0F5A7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0b914d6-07fb-437d-bca0-7ddf833dec7a}" enabled="1" method="Privileged" siteId="{1e54cff2-6429-4a14-bb19-504b679040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VY mal</Template>
  <TotalTime>13</TotalTime>
  <Pages>2</Pages>
  <Words>298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Kari-Anne Haugerud</dc:creator>
  <cp:keywords/>
  <dc:description/>
  <cp:lastModifiedBy>Karina Beate Stehl</cp:lastModifiedBy>
  <cp:revision>6</cp:revision>
  <dcterms:created xsi:type="dcterms:W3CDTF">2026-07-02T07:27:00Z</dcterms:created>
  <dcterms:modified xsi:type="dcterms:W3CDTF">2026-07-02T10:42:00Z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b914d6-07fb-437d-bca0-7ddf833dec7a_Enabled">
    <vt:lpwstr>true</vt:lpwstr>
  </property>
  <property fmtid="{D5CDD505-2E9C-101B-9397-08002B2CF9AE}" pid="3" name="MSIP_Label_c0b914d6-07fb-437d-bca0-7ddf833dec7a_SetDate">
    <vt:lpwstr>2024-10-11T12:47:18Z</vt:lpwstr>
  </property>
  <property fmtid="{D5CDD505-2E9C-101B-9397-08002B2CF9AE}" pid="4" name="MSIP_Label_c0b914d6-07fb-437d-bca0-7ddf833dec7a_Method">
    <vt:lpwstr>Privileged</vt:lpwstr>
  </property>
  <property fmtid="{D5CDD505-2E9C-101B-9397-08002B2CF9AE}" pid="5" name="MSIP_Label_c0b914d6-07fb-437d-bca0-7ddf833dec7a_Name">
    <vt:lpwstr>Åpen</vt:lpwstr>
  </property>
  <property fmtid="{D5CDD505-2E9C-101B-9397-08002B2CF9AE}" pid="6" name="MSIP_Label_c0b914d6-07fb-437d-bca0-7ddf833dec7a_SiteId">
    <vt:lpwstr>1e54cff2-6429-4a14-bb19-504b6790405a</vt:lpwstr>
  </property>
  <property fmtid="{D5CDD505-2E9C-101B-9397-08002B2CF9AE}" pid="7" name="MSIP_Label_c0b914d6-07fb-437d-bca0-7ddf833dec7a_ActionId">
    <vt:lpwstr>f4603a02-e19f-4b07-9a92-2a0bcaf47a81</vt:lpwstr>
  </property>
  <property fmtid="{D5CDD505-2E9C-101B-9397-08002B2CF9AE}" pid="8" name="MSIP_Label_c0b914d6-07fb-437d-bca0-7ddf833dec7a_ContentBits">
    <vt:lpwstr>0</vt:lpwstr>
  </property>
  <property fmtid="{D5CDD505-2E9C-101B-9397-08002B2CF9AE}" pid="9" name="ContentTypeId">
    <vt:lpwstr>0x010100ED318A5934127145B9189F6C657FA341</vt:lpwstr>
  </property>
  <property fmtid="{D5CDD505-2E9C-101B-9397-08002B2CF9AE}" pid="10" name="MediaServiceImageTags">
    <vt:lpwstr/>
  </property>
</Properties>
</file>