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9F134" w14:textId="1A8F8025" w:rsidR="00AF1927" w:rsidRPr="004E6BFF" w:rsidRDefault="00CC4A2E" w:rsidP="009E175F">
      <w:pPr>
        <w:pStyle w:val="Overskrift2"/>
      </w:pPr>
      <w:r w:rsidRPr="009E175F">
        <w:t>VEDLEGG</w:t>
      </w:r>
      <w:r w:rsidRPr="004E6BFF">
        <w:t xml:space="preserve"> </w:t>
      </w:r>
      <w:r w:rsidR="00AF1927" w:rsidRPr="004E6BFF">
        <w:t>F</w:t>
      </w:r>
    </w:p>
    <w:p w14:paraId="21AA26AB" w14:textId="3AE0DE3A" w:rsidR="00681F7F" w:rsidRPr="004E6BFF" w:rsidRDefault="00681F7F" w:rsidP="009E175F">
      <w:pPr>
        <w:pStyle w:val="Overskrift1"/>
      </w:pPr>
      <w:r w:rsidRPr="004E6BFF">
        <w:t>FORPLIKTE</w:t>
      </w:r>
      <w:r w:rsidR="00126454">
        <w:t>LSE</w:t>
      </w:r>
      <w:r w:rsidRPr="004E6BFF">
        <w:t xml:space="preserve">SERKLÆRING </w:t>
      </w:r>
    </w:p>
    <w:p w14:paraId="179A3ADA" w14:textId="77777777" w:rsidR="00681F7F" w:rsidRPr="004E6BFF" w:rsidRDefault="00681F7F" w:rsidP="009E175F">
      <w:pPr>
        <w:pStyle w:val="Overskrift3"/>
      </w:pPr>
      <w:r w:rsidRPr="004E6BFF">
        <w:t>FRA UNDERLEVERANDØR/SAMARBEIDSPARTNER</w:t>
      </w:r>
    </w:p>
    <w:p w14:paraId="6C5A12DF" w14:textId="77777777" w:rsidR="00F12733" w:rsidRPr="00957D80" w:rsidRDefault="00F12733" w:rsidP="00F12733">
      <w:pPr>
        <w:rPr>
          <w:rFonts w:ascii="Arial" w:hAnsi="Arial" w:cs="Arial"/>
          <w:b/>
          <w:bCs/>
          <w:sz w:val="20"/>
        </w:rPr>
      </w:pPr>
    </w:p>
    <w:p w14:paraId="6ADCAE11" w14:textId="77777777" w:rsidR="00290CC9" w:rsidRDefault="00290CC9" w:rsidP="00290CC9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i/>
          <w:iCs/>
          <w:sz w:val="28"/>
          <w:szCs w:val="28"/>
        </w:rPr>
      </w:pPr>
    </w:p>
    <w:p w14:paraId="6D969B18" w14:textId="1241978F" w:rsidR="00290CC9" w:rsidRPr="00B01997" w:rsidRDefault="00B01997" w:rsidP="00290CC9">
      <w:pPr>
        <w:pStyle w:val="Merknadstekst"/>
        <w:tabs>
          <w:tab w:val="left" w:pos="1276"/>
          <w:tab w:val="left" w:pos="6946"/>
        </w:tabs>
        <w:spacing w:after="120"/>
        <w:ind w:left="-142"/>
        <w:jc w:val="center"/>
        <w:rPr>
          <w:rFonts w:ascii="Arial" w:hAnsi="Arial" w:cs="Arial"/>
          <w:b/>
          <w:bCs/>
          <w:sz w:val="28"/>
          <w:szCs w:val="28"/>
        </w:rPr>
      </w:pPr>
      <w:r w:rsidRPr="00B01997">
        <w:rPr>
          <w:rFonts w:ascii="Arial" w:hAnsi="Arial" w:cs="Arial"/>
          <w:b/>
          <w:bCs/>
          <w:sz w:val="28"/>
          <w:szCs w:val="28"/>
        </w:rPr>
        <w:t>Innleie av bistand RAMS</w:t>
      </w:r>
    </w:p>
    <w:p w14:paraId="45C8DC3B" w14:textId="77777777" w:rsidR="00290CC9" w:rsidRPr="002722A5" w:rsidRDefault="00290CC9" w:rsidP="00290CC9">
      <w:pPr>
        <w:pStyle w:val="Merknadstekst"/>
        <w:tabs>
          <w:tab w:val="left" w:pos="1276"/>
          <w:tab w:val="left" w:pos="6946"/>
        </w:tabs>
        <w:spacing w:after="120"/>
        <w:jc w:val="center"/>
        <w:rPr>
          <w:rFonts w:ascii="Arial" w:hAnsi="Arial" w:cs="Arial"/>
          <w:sz w:val="24"/>
          <w:szCs w:val="24"/>
        </w:rPr>
      </w:pPr>
    </w:p>
    <w:p w14:paraId="45B5AEA8" w14:textId="45C10F6E" w:rsidR="00290CC9" w:rsidRPr="002804CF" w:rsidRDefault="00290CC9" w:rsidP="00290CC9">
      <w:pPr>
        <w:pStyle w:val="Merknadstekst"/>
        <w:tabs>
          <w:tab w:val="left" w:pos="1276"/>
          <w:tab w:val="left" w:pos="6946"/>
        </w:tabs>
        <w:spacing w:after="120"/>
        <w:jc w:val="center"/>
        <w:rPr>
          <w:rFonts w:ascii="Arial" w:hAnsi="Arial" w:cs="Arial"/>
          <w:i/>
          <w:iCs/>
          <w:sz w:val="28"/>
          <w:szCs w:val="28"/>
        </w:rPr>
      </w:pPr>
      <w:r w:rsidRPr="29912052">
        <w:rPr>
          <w:rFonts w:ascii="Arial" w:hAnsi="Arial" w:cs="Arial"/>
          <w:sz w:val="28"/>
          <w:szCs w:val="28"/>
        </w:rPr>
        <w:t xml:space="preserve">Anskaffelsesnummer: </w:t>
      </w:r>
      <w:r w:rsidRPr="00482FFF">
        <w:rPr>
          <w:rFonts w:ascii="Arial" w:hAnsi="Arial" w:cs="Arial"/>
          <w:sz w:val="28"/>
          <w:szCs w:val="28"/>
        </w:rPr>
        <w:t>BPM000</w:t>
      </w:r>
      <w:r w:rsidR="00B01997">
        <w:rPr>
          <w:rFonts w:ascii="Arial" w:hAnsi="Arial" w:cs="Arial"/>
          <w:sz w:val="28"/>
          <w:szCs w:val="28"/>
        </w:rPr>
        <w:t>576</w:t>
      </w:r>
    </w:p>
    <w:p w14:paraId="67FC32EC" w14:textId="77777777" w:rsidR="00A5717A" w:rsidRPr="00957D80" w:rsidRDefault="00A5717A" w:rsidP="00A5717A">
      <w:pPr>
        <w:rPr>
          <w:rFonts w:ascii="Arial" w:hAnsi="Arial" w:cs="Arial"/>
          <w:sz w:val="22"/>
          <w:szCs w:val="22"/>
        </w:rPr>
      </w:pPr>
    </w:p>
    <w:p w14:paraId="513A895C" w14:textId="2B38603F" w:rsidR="00A5717A" w:rsidRPr="00957D80" w:rsidRDefault="00A5717A" w:rsidP="00A5717A">
      <w:pPr>
        <w:rPr>
          <w:rFonts w:ascii="Arial" w:hAnsi="Arial" w:cs="Arial"/>
          <w:sz w:val="22"/>
          <w:szCs w:val="22"/>
        </w:rPr>
      </w:pPr>
    </w:p>
    <w:tbl>
      <w:tblPr>
        <w:tblStyle w:val="Vanligtabell1"/>
        <w:tblW w:w="0" w:type="auto"/>
        <w:tblLook w:val="0480" w:firstRow="0" w:lastRow="0" w:firstColumn="1" w:lastColumn="0" w:noHBand="0" w:noVBand="1"/>
      </w:tblPr>
      <w:tblGrid>
        <w:gridCol w:w="2228"/>
        <w:gridCol w:w="6935"/>
      </w:tblGrid>
      <w:tr w:rsidR="00A5717A" w:rsidRPr="00957D80" w14:paraId="2AF2CA60" w14:textId="77777777" w:rsidTr="00135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6DECA7EB" w14:textId="7CD66B65" w:rsidR="00A5717A" w:rsidRPr="00957D80" w:rsidRDefault="00A5717A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957D80">
              <w:rPr>
                <w:rFonts w:ascii="Arial" w:hAnsi="Arial" w:cs="Arial"/>
                <w:sz w:val="20"/>
              </w:rPr>
              <w:t>Denne erklæringen gjelder for:</w:t>
            </w:r>
          </w:p>
        </w:tc>
      </w:tr>
      <w:tr w:rsidR="00A5717A" w:rsidRPr="00957D80" w14:paraId="2FFF5724" w14:textId="77777777" w:rsidTr="00135A5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4DB47167" w14:textId="7B236817" w:rsidR="00A5717A" w:rsidRPr="00957D80" w:rsidRDefault="00C839AD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957D80">
              <w:rPr>
                <w:rFonts w:ascii="Arial" w:hAnsi="Arial" w:cs="Arial"/>
                <w:b w:val="0"/>
                <w:bCs w:val="0"/>
                <w:sz w:val="20"/>
              </w:rPr>
              <w:t>Leverandør</w:t>
            </w:r>
          </w:p>
        </w:tc>
        <w:tc>
          <w:tcPr>
            <w:tcW w:w="6935" w:type="dxa"/>
          </w:tcPr>
          <w:p w14:paraId="1E6F543C" w14:textId="77777777" w:rsidR="00A5717A" w:rsidRPr="00957D80" w:rsidRDefault="00A5717A" w:rsidP="00AC1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A5717A" w:rsidRPr="00957D80" w14:paraId="2B3791B2" w14:textId="77777777" w:rsidTr="00135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1BED5A5" w14:textId="4C3A6AA8" w:rsidR="00A5717A" w:rsidRPr="00957D80" w:rsidRDefault="00C839AD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957D80">
              <w:rPr>
                <w:rFonts w:ascii="Arial" w:hAnsi="Arial" w:cs="Arial"/>
                <w:b w:val="0"/>
                <w:bCs w:val="0"/>
                <w:sz w:val="20"/>
              </w:rPr>
              <w:t>Organisasjonsnummer</w:t>
            </w:r>
          </w:p>
        </w:tc>
        <w:tc>
          <w:tcPr>
            <w:tcW w:w="6935" w:type="dxa"/>
          </w:tcPr>
          <w:p w14:paraId="4117056A" w14:textId="77777777" w:rsidR="00A5717A" w:rsidRPr="00957D80" w:rsidRDefault="00A5717A" w:rsidP="00AC1E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A5717A" w:rsidRPr="00957D80" w14:paraId="0055B21A" w14:textId="77777777" w:rsidTr="00135A5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DDD1982" w14:textId="2F8E2754" w:rsidR="00A5717A" w:rsidRPr="00957D80" w:rsidRDefault="00C839AD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957D80">
              <w:rPr>
                <w:rFonts w:ascii="Arial" w:hAnsi="Arial" w:cs="Arial"/>
                <w:b w:val="0"/>
                <w:bCs w:val="0"/>
                <w:sz w:val="20"/>
              </w:rPr>
              <w:t>Adresse</w:t>
            </w:r>
          </w:p>
        </w:tc>
        <w:tc>
          <w:tcPr>
            <w:tcW w:w="6935" w:type="dxa"/>
          </w:tcPr>
          <w:p w14:paraId="76283A69" w14:textId="77777777" w:rsidR="00A5717A" w:rsidRPr="00957D80" w:rsidRDefault="00A5717A" w:rsidP="00AC1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A5717A" w:rsidRPr="00957D80" w14:paraId="21959111" w14:textId="77777777" w:rsidTr="00135A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729E4EE8" w14:textId="1A1B1DDB" w:rsidR="00A5717A" w:rsidRPr="00957D80" w:rsidRDefault="00C839AD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957D80">
              <w:rPr>
                <w:rFonts w:ascii="Arial" w:hAnsi="Arial" w:cs="Arial"/>
                <w:b w:val="0"/>
                <w:bCs w:val="0"/>
                <w:sz w:val="20"/>
              </w:rPr>
              <w:t>Postnummer, sted</w:t>
            </w:r>
          </w:p>
        </w:tc>
        <w:tc>
          <w:tcPr>
            <w:tcW w:w="6935" w:type="dxa"/>
          </w:tcPr>
          <w:p w14:paraId="3E4614B7" w14:textId="77777777" w:rsidR="00A5717A" w:rsidRPr="00957D80" w:rsidRDefault="00A5717A" w:rsidP="00AC1E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A5717A" w:rsidRPr="00957D80" w14:paraId="54933174" w14:textId="77777777" w:rsidTr="00135A5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</w:tcPr>
          <w:p w14:paraId="01EAF1D3" w14:textId="66FC136B" w:rsidR="00A5717A" w:rsidRPr="00957D80" w:rsidRDefault="00C839AD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957D80">
              <w:rPr>
                <w:rFonts w:ascii="Arial" w:hAnsi="Arial" w:cs="Arial"/>
                <w:b w:val="0"/>
                <w:bCs w:val="0"/>
                <w:sz w:val="20"/>
              </w:rPr>
              <w:t>Land</w:t>
            </w:r>
          </w:p>
        </w:tc>
        <w:tc>
          <w:tcPr>
            <w:tcW w:w="6935" w:type="dxa"/>
          </w:tcPr>
          <w:p w14:paraId="2D4BEB6B" w14:textId="77777777" w:rsidR="00A5717A" w:rsidRPr="00957D80" w:rsidRDefault="00A5717A" w:rsidP="00AC1E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2DDD07DB" w14:textId="77777777" w:rsidR="00A5717A" w:rsidRPr="00957D80" w:rsidRDefault="00A5717A" w:rsidP="00A5717A">
      <w:pPr>
        <w:rPr>
          <w:rFonts w:ascii="Arial" w:hAnsi="Arial" w:cs="Arial"/>
          <w:sz w:val="20"/>
        </w:rPr>
      </w:pPr>
    </w:p>
    <w:p w14:paraId="138338CC" w14:textId="77777777" w:rsidR="00A5717A" w:rsidRPr="00957D80" w:rsidRDefault="00A5717A" w:rsidP="00A5717A">
      <w:pPr>
        <w:rPr>
          <w:rFonts w:ascii="Arial" w:hAnsi="Arial" w:cs="Arial"/>
          <w:sz w:val="20"/>
        </w:rPr>
      </w:pPr>
    </w:p>
    <w:p w14:paraId="2C26B497" w14:textId="368846D9" w:rsidR="00A5717A" w:rsidRPr="00B01997" w:rsidRDefault="00A5717A" w:rsidP="24EBBEC0">
      <w:pPr>
        <w:rPr>
          <w:rFonts w:ascii="Arial" w:hAnsi="Arial" w:cs="Arial"/>
          <w:sz w:val="20"/>
        </w:rPr>
      </w:pPr>
      <w:r w:rsidRPr="00B01997">
        <w:rPr>
          <w:rFonts w:ascii="Arial" w:hAnsi="Arial" w:cs="Arial"/>
          <w:sz w:val="20"/>
          <w:highlight w:val="lightGray"/>
        </w:rPr>
        <w:t>L</w:t>
      </w:r>
      <w:r w:rsidR="004E6BFF" w:rsidRPr="00B01997">
        <w:rPr>
          <w:rFonts w:ascii="Arial" w:hAnsi="Arial" w:cs="Arial"/>
          <w:sz w:val="20"/>
          <w:highlight w:val="lightGray"/>
        </w:rPr>
        <w:t>everandør</w:t>
      </w:r>
      <w:r w:rsidRPr="00B01997">
        <w:rPr>
          <w:rFonts w:ascii="Arial" w:hAnsi="Arial" w:cs="Arial"/>
          <w:sz w:val="20"/>
        </w:rPr>
        <w:t xml:space="preserve"> inngår som underleverandør av </w:t>
      </w:r>
      <w:r w:rsidRPr="00B01997">
        <w:rPr>
          <w:rFonts w:ascii="Arial" w:hAnsi="Arial" w:cs="Arial"/>
          <w:sz w:val="20"/>
          <w:highlight w:val="lightGray"/>
        </w:rPr>
        <w:t>A</w:t>
      </w:r>
      <w:r w:rsidR="004E6BFF" w:rsidRPr="00B01997">
        <w:rPr>
          <w:rFonts w:ascii="Arial" w:hAnsi="Arial" w:cs="Arial"/>
          <w:sz w:val="20"/>
          <w:highlight w:val="lightGray"/>
        </w:rPr>
        <w:t>ngi tjeneste</w:t>
      </w:r>
      <w:r w:rsidRPr="00B01997">
        <w:rPr>
          <w:rFonts w:ascii="Arial" w:hAnsi="Arial" w:cs="Arial"/>
          <w:sz w:val="20"/>
        </w:rPr>
        <w:t xml:space="preserve"> ifm</w:t>
      </w:r>
      <w:r w:rsidR="00B01997">
        <w:rPr>
          <w:rFonts w:ascii="Arial" w:hAnsi="Arial" w:cs="Arial"/>
          <w:sz w:val="20"/>
        </w:rPr>
        <w:t>.</w:t>
      </w:r>
      <w:r w:rsidRPr="00B01997">
        <w:rPr>
          <w:rFonts w:ascii="Arial" w:hAnsi="Arial" w:cs="Arial"/>
          <w:sz w:val="20"/>
        </w:rPr>
        <w:t xml:space="preserve"> </w:t>
      </w:r>
      <w:r w:rsidR="00E231E4" w:rsidRPr="00B01997">
        <w:rPr>
          <w:rFonts w:ascii="Arial" w:hAnsi="Arial" w:cs="Arial"/>
          <w:sz w:val="20"/>
        </w:rPr>
        <w:t>Hovedleverandør</w:t>
      </w:r>
      <w:r w:rsidR="00CA5F40" w:rsidRPr="00B01997">
        <w:rPr>
          <w:rFonts w:ascii="Arial" w:hAnsi="Arial" w:cs="Arial"/>
          <w:sz w:val="20"/>
        </w:rPr>
        <w:t xml:space="preserve"> </w:t>
      </w:r>
      <w:r w:rsidRPr="00B01997">
        <w:rPr>
          <w:rFonts w:ascii="Arial" w:hAnsi="Arial" w:cs="Arial"/>
          <w:sz w:val="20"/>
        </w:rPr>
        <w:t>s</w:t>
      </w:r>
      <w:r w:rsidR="00CA5F40" w:rsidRPr="00B01997">
        <w:rPr>
          <w:rFonts w:ascii="Arial" w:hAnsi="Arial" w:cs="Arial"/>
          <w:sz w:val="20"/>
        </w:rPr>
        <w:t>itt</w:t>
      </w:r>
      <w:r w:rsidRPr="00B01997">
        <w:rPr>
          <w:rFonts w:ascii="Arial" w:hAnsi="Arial" w:cs="Arial"/>
          <w:sz w:val="20"/>
        </w:rPr>
        <w:t xml:space="preserve"> tilbud på</w:t>
      </w:r>
      <w:r w:rsidR="00B01997" w:rsidRPr="00B01997">
        <w:rPr>
          <w:rFonts w:ascii="Arial" w:hAnsi="Arial" w:cs="Arial"/>
          <w:sz w:val="20"/>
        </w:rPr>
        <w:t xml:space="preserve"> Innleie av </w:t>
      </w:r>
      <w:proofErr w:type="spellStart"/>
      <w:r w:rsidR="00B01997" w:rsidRPr="00B01997">
        <w:rPr>
          <w:rFonts w:ascii="Arial" w:hAnsi="Arial" w:cs="Arial"/>
          <w:sz w:val="20"/>
        </w:rPr>
        <w:t>bistadn</w:t>
      </w:r>
      <w:proofErr w:type="spellEnd"/>
      <w:r w:rsidR="00B01997" w:rsidRPr="00B01997">
        <w:rPr>
          <w:rFonts w:ascii="Arial" w:hAnsi="Arial" w:cs="Arial"/>
          <w:sz w:val="20"/>
        </w:rPr>
        <w:t xml:space="preserve"> RAMS</w:t>
      </w:r>
      <w:r w:rsidR="000F4286" w:rsidRPr="00B01997">
        <w:rPr>
          <w:rFonts w:ascii="Arial" w:hAnsi="Arial" w:cs="Arial"/>
          <w:sz w:val="20"/>
        </w:rPr>
        <w:t xml:space="preserve"> </w:t>
      </w:r>
      <w:r w:rsidRPr="00B01997">
        <w:rPr>
          <w:rFonts w:ascii="Arial" w:hAnsi="Arial" w:cs="Arial"/>
          <w:sz w:val="20"/>
        </w:rPr>
        <w:t xml:space="preserve">med referanse </w:t>
      </w:r>
      <w:r w:rsidR="5A183BEF" w:rsidRPr="00B01997">
        <w:rPr>
          <w:rFonts w:ascii="Arial" w:hAnsi="Arial" w:cs="Arial"/>
          <w:sz w:val="20"/>
        </w:rPr>
        <w:t>BPM</w:t>
      </w:r>
      <w:r w:rsidRPr="00B01997">
        <w:rPr>
          <w:rFonts w:ascii="Arial" w:hAnsi="Arial" w:cs="Arial"/>
          <w:sz w:val="20"/>
        </w:rPr>
        <w:t>00</w:t>
      </w:r>
      <w:r w:rsidR="00B01997" w:rsidRPr="00B01997">
        <w:rPr>
          <w:rFonts w:ascii="Arial" w:hAnsi="Arial" w:cs="Arial"/>
          <w:sz w:val="20"/>
        </w:rPr>
        <w:t>0576</w:t>
      </w:r>
    </w:p>
    <w:p w14:paraId="63EACD76" w14:textId="77777777" w:rsidR="00A5717A" w:rsidRPr="00957D80" w:rsidRDefault="00A5717A" w:rsidP="00A5717A">
      <w:pPr>
        <w:rPr>
          <w:rFonts w:ascii="Arial" w:hAnsi="Arial" w:cs="Arial"/>
          <w:sz w:val="20"/>
        </w:rPr>
      </w:pPr>
    </w:p>
    <w:p w14:paraId="3D31ADC8" w14:textId="77777777" w:rsidR="00A5717A" w:rsidRPr="00957D80" w:rsidRDefault="00A5717A" w:rsidP="00A5717A">
      <w:pPr>
        <w:rPr>
          <w:rFonts w:ascii="Arial" w:hAnsi="Arial" w:cs="Arial"/>
          <w:sz w:val="20"/>
        </w:rPr>
      </w:pPr>
    </w:p>
    <w:tbl>
      <w:tblPr>
        <w:tblStyle w:val="Vanligtabell1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A5717A" w:rsidRPr="00957D80" w14:paraId="6DB30C51" w14:textId="77777777" w:rsidTr="00135A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5E49671" w14:textId="3E304AF6" w:rsidR="00A5717A" w:rsidRPr="00135A5E" w:rsidRDefault="00A5717A" w:rsidP="00AC1ECE">
            <w:pPr>
              <w:rPr>
                <w:rFonts w:ascii="Arial" w:hAnsi="Arial" w:cs="Arial"/>
                <w:b w:val="0"/>
                <w:bCs w:val="0"/>
                <w:sz w:val="20"/>
              </w:rPr>
            </w:pPr>
            <w:r w:rsidRPr="00135A5E">
              <w:rPr>
                <w:rFonts w:ascii="Arial" w:hAnsi="Arial" w:cs="Arial"/>
                <w:b w:val="0"/>
                <w:bCs w:val="0"/>
                <w:sz w:val="20"/>
              </w:rPr>
              <w:t xml:space="preserve">Kort beskrivelse av hvordan leverandør skal benyttes til oppfyllelse av kontrakten </w:t>
            </w:r>
          </w:p>
          <w:p w14:paraId="1D6C3D27" w14:textId="77777777" w:rsidR="00A5717A" w:rsidRPr="00957D80" w:rsidRDefault="00A5717A" w:rsidP="00AC1ECE">
            <w:pPr>
              <w:rPr>
                <w:rFonts w:ascii="Arial" w:hAnsi="Arial" w:cs="Arial"/>
                <w:sz w:val="20"/>
              </w:rPr>
            </w:pPr>
          </w:p>
          <w:p w14:paraId="5C72BB50" w14:textId="77777777" w:rsidR="00A5717A" w:rsidRPr="00957D80" w:rsidRDefault="00A5717A" w:rsidP="00AC1ECE">
            <w:pPr>
              <w:rPr>
                <w:rFonts w:ascii="Arial" w:hAnsi="Arial" w:cs="Arial"/>
                <w:sz w:val="20"/>
              </w:rPr>
            </w:pPr>
          </w:p>
          <w:p w14:paraId="3888C41B" w14:textId="77777777" w:rsidR="00A5717A" w:rsidRPr="00957D80" w:rsidRDefault="00A5717A" w:rsidP="00AC1EC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32" w:type="dxa"/>
          </w:tcPr>
          <w:p w14:paraId="71D803B1" w14:textId="77777777" w:rsidR="00A5717A" w:rsidRPr="00135A5E" w:rsidRDefault="00A5717A" w:rsidP="00AC1E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</w:rPr>
            </w:pPr>
          </w:p>
          <w:p w14:paraId="07128CDF" w14:textId="050019E0" w:rsidR="00A5717A" w:rsidRPr="004265A5" w:rsidRDefault="00A5717A" w:rsidP="00AC1E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</w:rPr>
            </w:pPr>
            <w:r w:rsidRPr="00135A5E">
              <w:rPr>
                <w:rFonts w:ascii="Arial" w:hAnsi="Arial" w:cs="Arial"/>
                <w:b w:val="0"/>
                <w:bCs w:val="0"/>
                <w:i/>
                <w:iCs/>
                <w:sz w:val="20"/>
              </w:rPr>
              <w:t>Fyll inn</w:t>
            </w:r>
          </w:p>
        </w:tc>
      </w:tr>
    </w:tbl>
    <w:p w14:paraId="08EC804E" w14:textId="77777777" w:rsidR="00A5717A" w:rsidRPr="00957D80" w:rsidRDefault="00A5717A" w:rsidP="00A5717A">
      <w:pPr>
        <w:rPr>
          <w:rFonts w:ascii="Arial" w:hAnsi="Arial" w:cs="Arial"/>
          <w:sz w:val="20"/>
        </w:rPr>
      </w:pPr>
    </w:p>
    <w:p w14:paraId="7402F3FE" w14:textId="08D6F312" w:rsidR="00A5717A" w:rsidRPr="000F4286" w:rsidRDefault="00A5717A" w:rsidP="00A5717A">
      <w:pPr>
        <w:rPr>
          <w:rFonts w:ascii="Arial" w:hAnsi="Arial" w:cs="Arial"/>
          <w:sz w:val="20"/>
        </w:rPr>
      </w:pPr>
      <w:r w:rsidRPr="000F4286">
        <w:rPr>
          <w:rFonts w:ascii="Arial" w:hAnsi="Arial" w:cs="Arial"/>
          <w:sz w:val="20"/>
        </w:rPr>
        <w:t xml:space="preserve">Det bekreftes at </w:t>
      </w:r>
      <w:r w:rsidR="002E5A21">
        <w:rPr>
          <w:rFonts w:ascii="Arial" w:hAnsi="Arial" w:cs="Arial"/>
          <w:i/>
          <w:iCs/>
          <w:sz w:val="20"/>
          <w:highlight w:val="lightGray"/>
        </w:rPr>
        <w:t>Leverandør</w:t>
      </w:r>
      <w:r w:rsidRPr="000F4286">
        <w:rPr>
          <w:rFonts w:ascii="Arial" w:hAnsi="Arial" w:cs="Arial"/>
          <w:sz w:val="20"/>
        </w:rPr>
        <w:t xml:space="preserve"> forplikter seg til å stille nødvendige ressurser til disposisjon for </w:t>
      </w:r>
    </w:p>
    <w:p w14:paraId="2DDA885A" w14:textId="303054F7" w:rsidR="00A5717A" w:rsidRPr="00957D80" w:rsidRDefault="00E128A0" w:rsidP="00A5717A">
      <w:pPr>
        <w:rPr>
          <w:rFonts w:ascii="Arial" w:hAnsi="Arial" w:cs="Arial"/>
          <w:sz w:val="20"/>
        </w:rPr>
      </w:pPr>
      <w:r>
        <w:rPr>
          <w:rFonts w:ascii="Arial" w:hAnsi="Arial" w:cs="Arial"/>
          <w:i/>
          <w:iCs/>
          <w:sz w:val="20"/>
        </w:rPr>
        <w:t>H</w:t>
      </w:r>
      <w:r w:rsidR="00501A0F">
        <w:rPr>
          <w:rFonts w:ascii="Arial" w:hAnsi="Arial" w:cs="Arial"/>
          <w:i/>
          <w:iCs/>
          <w:sz w:val="20"/>
        </w:rPr>
        <w:t>ove</w:t>
      </w:r>
      <w:r>
        <w:rPr>
          <w:rFonts w:ascii="Arial" w:hAnsi="Arial" w:cs="Arial"/>
          <w:i/>
          <w:iCs/>
          <w:sz w:val="20"/>
        </w:rPr>
        <w:t>dleverandør</w:t>
      </w:r>
      <w:r w:rsidR="00A5717A" w:rsidRPr="000F4286">
        <w:rPr>
          <w:rFonts w:ascii="Arial" w:hAnsi="Arial" w:cs="Arial"/>
          <w:sz w:val="20"/>
        </w:rPr>
        <w:t xml:space="preserve"> i det omfang det er nødvendig for å oppfylle </w:t>
      </w:r>
      <w:r>
        <w:rPr>
          <w:rFonts w:ascii="Arial" w:hAnsi="Arial" w:cs="Arial"/>
          <w:i/>
          <w:iCs/>
          <w:sz w:val="20"/>
        </w:rPr>
        <w:t>Hovedleverandør</w:t>
      </w:r>
      <w:r w:rsidR="00A5717A" w:rsidRPr="000F4286">
        <w:rPr>
          <w:rFonts w:ascii="Arial" w:hAnsi="Arial" w:cs="Arial"/>
          <w:sz w:val="20"/>
        </w:rPr>
        <w:t>s kontraktsforpliktelser ved tildeling av kontrakt.</w:t>
      </w:r>
      <w:r w:rsidR="00A5717A" w:rsidRPr="00957D80">
        <w:rPr>
          <w:rFonts w:ascii="Arial" w:hAnsi="Arial" w:cs="Arial"/>
          <w:sz w:val="20"/>
        </w:rPr>
        <w:t xml:space="preserve"> </w:t>
      </w:r>
    </w:p>
    <w:p w14:paraId="28B03F42" w14:textId="77777777" w:rsidR="00A5717A" w:rsidRPr="00957D80" w:rsidRDefault="00A5717A" w:rsidP="00A5717A">
      <w:pPr>
        <w:rPr>
          <w:rFonts w:ascii="Arial" w:hAnsi="Arial" w:cs="Arial"/>
          <w:sz w:val="20"/>
        </w:rPr>
      </w:pPr>
    </w:p>
    <w:p w14:paraId="21E353B9" w14:textId="284B6E49" w:rsidR="00A5717A" w:rsidRPr="00957D80" w:rsidRDefault="00A5717A" w:rsidP="00A5717A">
      <w:pPr>
        <w:rPr>
          <w:rFonts w:ascii="Arial" w:hAnsi="Arial" w:cs="Arial"/>
          <w:sz w:val="20"/>
        </w:rPr>
      </w:pPr>
      <w:r w:rsidRPr="00957D80">
        <w:rPr>
          <w:rFonts w:ascii="Arial" w:hAnsi="Arial" w:cs="Arial"/>
          <w:sz w:val="20"/>
        </w:rPr>
        <w:t>Det bekreftes at Vys etiske krav til leverandører i vedlegg J aksepteres</w:t>
      </w:r>
      <w:r w:rsidR="001B4F1A">
        <w:rPr>
          <w:rFonts w:ascii="Arial" w:hAnsi="Arial" w:cs="Arial"/>
          <w:sz w:val="20"/>
        </w:rPr>
        <w:t xml:space="preserve">. </w:t>
      </w:r>
    </w:p>
    <w:p w14:paraId="70163007" w14:textId="77777777" w:rsidR="00012D70" w:rsidRPr="00957D80" w:rsidRDefault="00012D70" w:rsidP="00012D70">
      <w:pPr>
        <w:rPr>
          <w:rFonts w:ascii="Arial" w:hAnsi="Arial" w:cs="Arial"/>
          <w:b/>
          <w:bCs/>
          <w:sz w:val="20"/>
        </w:rPr>
      </w:pPr>
    </w:p>
    <w:p w14:paraId="2AF1ECF7" w14:textId="77777777" w:rsidR="00012D70" w:rsidRPr="00957D80" w:rsidRDefault="00012D70" w:rsidP="00012D70">
      <w:pPr>
        <w:rPr>
          <w:rFonts w:ascii="Arial" w:hAnsi="Arial" w:cs="Arial"/>
          <w:b/>
          <w:bCs/>
          <w:sz w:val="20"/>
        </w:rPr>
      </w:pPr>
    </w:p>
    <w:p w14:paraId="4C0B877C" w14:textId="7708195D" w:rsidR="00012D70" w:rsidRPr="009E175F" w:rsidRDefault="00C839AD" w:rsidP="00E231E4">
      <w:pPr>
        <w:rPr>
          <w:rFonts w:ascii="Arial" w:hAnsi="Arial" w:cs="Arial"/>
          <w:b/>
          <w:bCs/>
          <w:color w:val="009579"/>
          <w:sz w:val="20"/>
        </w:rPr>
      </w:pPr>
      <w:r w:rsidRPr="009E175F">
        <w:rPr>
          <w:rFonts w:ascii="Arial" w:hAnsi="Arial" w:cs="Arial"/>
          <w:b/>
          <w:bCs/>
          <w:color w:val="009579"/>
          <w:sz w:val="20"/>
        </w:rPr>
        <w:t>SIGN</w:t>
      </w:r>
      <w:r w:rsidR="005C1A3F">
        <w:rPr>
          <w:rFonts w:ascii="Arial" w:hAnsi="Arial" w:cs="Arial"/>
          <w:b/>
          <w:bCs/>
          <w:color w:val="009579"/>
          <w:sz w:val="20"/>
        </w:rPr>
        <w:t>ATUR</w:t>
      </w:r>
    </w:p>
    <w:p w14:paraId="07E2E9F4" w14:textId="77777777" w:rsidR="00B96DD7" w:rsidRDefault="00B96DD7" w:rsidP="00E231E4">
      <w:pPr>
        <w:rPr>
          <w:rFonts w:ascii="Arial" w:hAnsi="Arial" w:cs="Arial"/>
          <w:b/>
          <w:bCs/>
          <w:color w:val="008080"/>
          <w:sz w:val="20"/>
        </w:rPr>
      </w:pPr>
    </w:p>
    <w:p w14:paraId="67FCEF8C" w14:textId="021FD5A6" w:rsidR="00B96DD7" w:rsidRPr="00957D80" w:rsidRDefault="00B96DD7" w:rsidP="1F238E17">
      <w:pPr>
        <w:rPr>
          <w:rFonts w:ascii="Arial" w:hAnsi="Arial" w:cs="Arial"/>
          <w:b/>
          <w:bCs/>
          <w:sz w:val="20"/>
        </w:rPr>
      </w:pPr>
      <w:r w:rsidRPr="1F238E17">
        <w:rPr>
          <w:rFonts w:ascii="Arial" w:hAnsi="Arial" w:cs="Arial"/>
          <w:sz w:val="20"/>
        </w:rPr>
        <w:t xml:space="preserve">Signatur av person med myndighet til å forplikte </w:t>
      </w:r>
      <w:r w:rsidR="005C1A3F">
        <w:rPr>
          <w:rFonts w:ascii="Arial" w:hAnsi="Arial" w:cs="Arial"/>
          <w:sz w:val="20"/>
        </w:rPr>
        <w:t>leverandør:</w:t>
      </w:r>
    </w:p>
    <w:p w14:paraId="5CF1B667" w14:textId="77777777" w:rsidR="00B96DD7" w:rsidRPr="00074A82" w:rsidRDefault="00B96DD7" w:rsidP="00E231E4">
      <w:pPr>
        <w:rPr>
          <w:rFonts w:ascii="Arial" w:hAnsi="Arial" w:cs="Arial"/>
          <w:b/>
          <w:bCs/>
          <w:color w:val="008080"/>
          <w:sz w:val="20"/>
        </w:rPr>
      </w:pPr>
    </w:p>
    <w:tbl>
      <w:tblPr>
        <w:tblStyle w:val="Vanligtabell1"/>
        <w:tblW w:w="9044" w:type="dxa"/>
        <w:tblLook w:val="0480" w:firstRow="0" w:lastRow="0" w:firstColumn="1" w:lastColumn="0" w:noHBand="0" w:noVBand="1"/>
      </w:tblPr>
      <w:tblGrid>
        <w:gridCol w:w="2263"/>
        <w:gridCol w:w="6781"/>
      </w:tblGrid>
      <w:tr w:rsidR="00074A82" w:rsidRPr="00957D80" w14:paraId="4113B87F" w14:textId="77777777" w:rsidTr="00074A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hideMark/>
          </w:tcPr>
          <w:p w14:paraId="689DBA5C" w14:textId="77777777" w:rsidR="00074A82" w:rsidRPr="00957D80" w:rsidRDefault="00074A82" w:rsidP="00012D70">
            <w:pPr>
              <w:rPr>
                <w:rFonts w:ascii="Arial" w:hAnsi="Arial" w:cs="Arial"/>
                <w:sz w:val="20"/>
              </w:rPr>
            </w:pPr>
            <w:r w:rsidRPr="00957D80">
              <w:rPr>
                <w:rFonts w:ascii="Arial" w:hAnsi="Arial" w:cs="Arial"/>
                <w:sz w:val="20"/>
              </w:rPr>
              <w:t>Navn: </w:t>
            </w:r>
          </w:p>
        </w:tc>
        <w:tc>
          <w:tcPr>
            <w:tcW w:w="6781" w:type="dxa"/>
          </w:tcPr>
          <w:p w14:paraId="358DF155" w14:textId="51A2AB98" w:rsidR="00074A82" w:rsidRPr="00957D80" w:rsidRDefault="00074A82" w:rsidP="00012D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74A82" w:rsidRPr="00957D80" w14:paraId="764F7F58" w14:textId="77777777" w:rsidTr="00074A8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hideMark/>
          </w:tcPr>
          <w:p w14:paraId="734B9883" w14:textId="77777777" w:rsidR="00074A82" w:rsidRPr="00957D80" w:rsidRDefault="00074A82" w:rsidP="00012D70">
            <w:pPr>
              <w:rPr>
                <w:rFonts w:ascii="Arial" w:hAnsi="Arial" w:cs="Arial"/>
                <w:sz w:val="20"/>
              </w:rPr>
            </w:pPr>
            <w:r w:rsidRPr="00957D80">
              <w:rPr>
                <w:rFonts w:ascii="Arial" w:hAnsi="Arial" w:cs="Arial"/>
                <w:sz w:val="20"/>
              </w:rPr>
              <w:t>Signatur: </w:t>
            </w:r>
          </w:p>
        </w:tc>
        <w:tc>
          <w:tcPr>
            <w:tcW w:w="6781" w:type="dxa"/>
          </w:tcPr>
          <w:p w14:paraId="2C99C67E" w14:textId="5166E427" w:rsidR="00074A82" w:rsidRPr="00957D80" w:rsidRDefault="00074A82" w:rsidP="00012D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35DB65E5" w14:textId="0ED8888E" w:rsidR="00A5717A" w:rsidRPr="00957D80" w:rsidRDefault="00A5717A" w:rsidP="00A5717A">
      <w:pPr>
        <w:rPr>
          <w:rFonts w:ascii="Arial" w:hAnsi="Arial" w:cs="Arial"/>
          <w:sz w:val="20"/>
          <w:highlight w:val="yellow"/>
        </w:rPr>
      </w:pPr>
    </w:p>
    <w:p w14:paraId="3FEF6B14" w14:textId="77777777" w:rsidR="00B96DD7" w:rsidRPr="00957D80" w:rsidRDefault="00B96DD7">
      <w:pPr>
        <w:rPr>
          <w:rFonts w:ascii="Arial" w:hAnsi="Arial" w:cs="Arial"/>
          <w:b/>
          <w:bCs/>
          <w:sz w:val="20"/>
        </w:rPr>
      </w:pPr>
    </w:p>
    <w:sectPr w:rsidR="00B96DD7" w:rsidRPr="00957D80" w:rsidSect="009C0400">
      <w:headerReference w:type="default" r:id="rId10"/>
      <w:footerReference w:type="default" r:id="rId11"/>
      <w:pgSz w:w="11909" w:h="16834" w:code="9"/>
      <w:pgMar w:top="1418" w:right="1247" w:bottom="1134" w:left="1247" w:header="22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DBC30" w14:textId="77777777" w:rsidR="005F4E9D" w:rsidRDefault="005F4E9D" w:rsidP="00B050FB">
      <w:r>
        <w:separator/>
      </w:r>
    </w:p>
  </w:endnote>
  <w:endnote w:type="continuationSeparator" w:id="0">
    <w:p w14:paraId="743C8F18" w14:textId="77777777" w:rsidR="005F4E9D" w:rsidRDefault="005F4E9D" w:rsidP="00B0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7593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07DE73" w14:textId="77777777" w:rsidR="00EC47B6" w:rsidRDefault="00EC47B6">
            <w:pPr>
              <w:pStyle w:val="Bunntekst"/>
              <w:jc w:val="right"/>
            </w:pPr>
            <w:r w:rsidRPr="009A72C6">
              <w:rPr>
                <w:rFonts w:ascii="Arial" w:hAnsi="Arial" w:cs="Arial"/>
                <w:sz w:val="16"/>
                <w:szCs w:val="12"/>
              </w:rPr>
              <w:t xml:space="preserve">Side 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A72C6">
              <w:rPr>
                <w:rFonts w:ascii="Arial" w:hAnsi="Arial" w:cs="Arial"/>
                <w:sz w:val="16"/>
                <w:szCs w:val="12"/>
              </w:rPr>
              <w:instrText>PAGE</w:instrTex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A72C6">
              <w:rPr>
                <w:rFonts w:ascii="Arial" w:hAnsi="Arial" w:cs="Arial"/>
                <w:sz w:val="16"/>
                <w:szCs w:val="12"/>
              </w:rPr>
              <w:t>2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9A72C6">
              <w:rPr>
                <w:rFonts w:ascii="Arial" w:hAnsi="Arial" w:cs="Arial"/>
                <w:sz w:val="16"/>
                <w:szCs w:val="12"/>
              </w:rPr>
              <w:t xml:space="preserve"> av 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9A72C6">
              <w:rPr>
                <w:rFonts w:ascii="Arial" w:hAnsi="Arial" w:cs="Arial"/>
                <w:sz w:val="16"/>
                <w:szCs w:val="12"/>
              </w:rPr>
              <w:instrText>NUMPAGES</w:instrTex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9A72C6">
              <w:rPr>
                <w:rFonts w:ascii="Arial" w:hAnsi="Arial" w:cs="Arial"/>
                <w:sz w:val="16"/>
                <w:szCs w:val="12"/>
              </w:rPr>
              <w:t>2</w:t>
            </w:r>
            <w:r w:rsidRPr="009A72C6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31EDDC49" w14:textId="77777777" w:rsidR="00EC47B6" w:rsidRPr="00786B2F" w:rsidRDefault="00EC47B6" w:rsidP="00786B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B3206" w14:textId="77777777" w:rsidR="005F4E9D" w:rsidRDefault="005F4E9D" w:rsidP="00B050FB">
      <w:r>
        <w:separator/>
      </w:r>
    </w:p>
  </w:footnote>
  <w:footnote w:type="continuationSeparator" w:id="0">
    <w:p w14:paraId="73403837" w14:textId="77777777" w:rsidR="005F4E9D" w:rsidRDefault="005F4E9D" w:rsidP="00B05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FC939" w14:textId="610280B8" w:rsidR="00ED292D" w:rsidRDefault="00ED292D"/>
  <w:p w14:paraId="5E8131C7" w14:textId="5DD93D64" w:rsidR="00F8508D" w:rsidRDefault="00EC47B6" w:rsidP="00786B2F">
    <w:pPr>
      <w:pStyle w:val="Topptekst"/>
      <w:rPr>
        <w:rFonts w:ascii="Arial" w:hAnsi="Arial" w:cs="Arial"/>
      </w:rPr>
    </w:pPr>
    <w:r w:rsidRPr="003F6203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1E03E88D" wp14:editId="16FD2FBC">
          <wp:simplePos x="0" y="0"/>
          <wp:positionH relativeFrom="margin">
            <wp:align>left</wp:align>
          </wp:positionH>
          <wp:positionV relativeFrom="page">
            <wp:posOffset>455295</wp:posOffset>
          </wp:positionV>
          <wp:extent cx="802800" cy="403200"/>
          <wp:effectExtent l="0" t="0" r="0" b="0"/>
          <wp:wrapNone/>
          <wp:docPr id="250" name="Bilde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65E01D" w14:textId="77777777" w:rsidR="00F8508D" w:rsidRPr="003F6203" w:rsidRDefault="00F8508D" w:rsidP="00786B2F">
    <w:pPr>
      <w:pStyle w:val="Topptekst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7A"/>
    <w:rsid w:val="00012D70"/>
    <w:rsid w:val="00053D85"/>
    <w:rsid w:val="00062734"/>
    <w:rsid w:val="00074A82"/>
    <w:rsid w:val="000A4B7D"/>
    <w:rsid w:val="000A78AF"/>
    <w:rsid w:val="000F4286"/>
    <w:rsid w:val="00110F62"/>
    <w:rsid w:val="001137BF"/>
    <w:rsid w:val="00126454"/>
    <w:rsid w:val="00135A5E"/>
    <w:rsid w:val="00153456"/>
    <w:rsid w:val="001B4F1A"/>
    <w:rsid w:val="001B5FE5"/>
    <w:rsid w:val="001B6F74"/>
    <w:rsid w:val="00240CDA"/>
    <w:rsid w:val="00277218"/>
    <w:rsid w:val="00290CC9"/>
    <w:rsid w:val="002E5A21"/>
    <w:rsid w:val="0030167A"/>
    <w:rsid w:val="003441E2"/>
    <w:rsid w:val="0036459E"/>
    <w:rsid w:val="003A48DA"/>
    <w:rsid w:val="003F6203"/>
    <w:rsid w:val="003F66EA"/>
    <w:rsid w:val="00400788"/>
    <w:rsid w:val="00402E4B"/>
    <w:rsid w:val="004265A5"/>
    <w:rsid w:val="004763D8"/>
    <w:rsid w:val="004953B8"/>
    <w:rsid w:val="004A6C3B"/>
    <w:rsid w:val="004B7A6D"/>
    <w:rsid w:val="004E4B89"/>
    <w:rsid w:val="004E6BFF"/>
    <w:rsid w:val="004F3A11"/>
    <w:rsid w:val="00501A0F"/>
    <w:rsid w:val="00560EC3"/>
    <w:rsid w:val="00567ED7"/>
    <w:rsid w:val="00587681"/>
    <w:rsid w:val="00593FE4"/>
    <w:rsid w:val="005A3D99"/>
    <w:rsid w:val="005A78D7"/>
    <w:rsid w:val="005C1A3F"/>
    <w:rsid w:val="005F4E9D"/>
    <w:rsid w:val="00623679"/>
    <w:rsid w:val="006656C3"/>
    <w:rsid w:val="00681F7F"/>
    <w:rsid w:val="006C5128"/>
    <w:rsid w:val="0073568B"/>
    <w:rsid w:val="00791DF3"/>
    <w:rsid w:val="007A468D"/>
    <w:rsid w:val="00804F87"/>
    <w:rsid w:val="00823980"/>
    <w:rsid w:val="00826BDA"/>
    <w:rsid w:val="00847355"/>
    <w:rsid w:val="0087396D"/>
    <w:rsid w:val="008A59DC"/>
    <w:rsid w:val="00914706"/>
    <w:rsid w:val="009520B4"/>
    <w:rsid w:val="00957D80"/>
    <w:rsid w:val="009C0400"/>
    <w:rsid w:val="009C3AEC"/>
    <w:rsid w:val="009E175F"/>
    <w:rsid w:val="009E676E"/>
    <w:rsid w:val="00A173A4"/>
    <w:rsid w:val="00A5717A"/>
    <w:rsid w:val="00A672B2"/>
    <w:rsid w:val="00A70184"/>
    <w:rsid w:val="00AE58B7"/>
    <w:rsid w:val="00AF1927"/>
    <w:rsid w:val="00B01997"/>
    <w:rsid w:val="00B050FB"/>
    <w:rsid w:val="00B54A11"/>
    <w:rsid w:val="00B73BB6"/>
    <w:rsid w:val="00B8318E"/>
    <w:rsid w:val="00B96DD7"/>
    <w:rsid w:val="00BA15EF"/>
    <w:rsid w:val="00BE6392"/>
    <w:rsid w:val="00C07FFE"/>
    <w:rsid w:val="00C7492E"/>
    <w:rsid w:val="00C839AD"/>
    <w:rsid w:val="00CA5F40"/>
    <w:rsid w:val="00CC4A2E"/>
    <w:rsid w:val="00CD117A"/>
    <w:rsid w:val="00D634CF"/>
    <w:rsid w:val="00D668C6"/>
    <w:rsid w:val="00D801D8"/>
    <w:rsid w:val="00D83E0E"/>
    <w:rsid w:val="00D907E4"/>
    <w:rsid w:val="00E03ECE"/>
    <w:rsid w:val="00E10EE4"/>
    <w:rsid w:val="00E128A0"/>
    <w:rsid w:val="00E231E4"/>
    <w:rsid w:val="00E35363"/>
    <w:rsid w:val="00E41AAB"/>
    <w:rsid w:val="00E463EE"/>
    <w:rsid w:val="00EC47B6"/>
    <w:rsid w:val="00ED292D"/>
    <w:rsid w:val="00ED5A2D"/>
    <w:rsid w:val="00F01BA3"/>
    <w:rsid w:val="00F12733"/>
    <w:rsid w:val="00F52FB5"/>
    <w:rsid w:val="00F8508D"/>
    <w:rsid w:val="00FC4AF9"/>
    <w:rsid w:val="0E256AA2"/>
    <w:rsid w:val="1F238E17"/>
    <w:rsid w:val="24EBBEC0"/>
    <w:rsid w:val="5A18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240CF"/>
  <w15:chartTrackingRefBased/>
  <w15:docId w15:val="{D6F1B422-4FAD-40D8-B15E-35D62F86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17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autoRedefine/>
    <w:qFormat/>
    <w:rsid w:val="009E175F"/>
    <w:pPr>
      <w:keepNext/>
      <w:keepLines/>
      <w:spacing w:before="360" w:after="80" w:line="278" w:lineRule="auto"/>
      <w:jc w:val="center"/>
      <w:outlineLvl w:val="0"/>
    </w:pPr>
    <w:rPr>
      <w:rFonts w:ascii="Arial" w:eastAsiaTheme="majorEastAsia" w:hAnsi="Arial" w:cs="Arial"/>
      <w:b/>
      <w:bCs/>
      <w:color w:val="009479"/>
      <w:kern w:val="2"/>
      <w:sz w:val="36"/>
      <w:szCs w:val="36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AE58B7"/>
    <w:pPr>
      <w:keepNext/>
      <w:keepLines/>
      <w:spacing w:before="160" w:after="80" w:line="278" w:lineRule="auto"/>
      <w:jc w:val="center"/>
      <w:outlineLvl w:val="1"/>
    </w:pPr>
    <w:rPr>
      <w:rFonts w:ascii="Arial" w:eastAsiaTheme="majorEastAsia" w:hAnsi="Arial" w:cstheme="majorBidi"/>
      <w:b/>
      <w:color w:val="009579"/>
      <w:kern w:val="2"/>
      <w:sz w:val="44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9E175F"/>
    <w:pPr>
      <w:keepNext/>
      <w:keepLines/>
      <w:spacing w:before="160" w:after="80" w:line="278" w:lineRule="auto"/>
      <w:jc w:val="center"/>
      <w:outlineLvl w:val="2"/>
    </w:pPr>
    <w:rPr>
      <w:rFonts w:ascii="Arial" w:eastAsiaTheme="majorEastAsia" w:hAnsi="Arial" w:cstheme="majorBidi"/>
      <w:color w:val="009579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67E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67E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67E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67E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67E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67E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9E175F"/>
    <w:rPr>
      <w:rFonts w:ascii="Arial" w:eastAsiaTheme="majorEastAsia" w:hAnsi="Arial" w:cs="Arial"/>
      <w:b/>
      <w:bCs/>
      <w:color w:val="009479"/>
      <w:sz w:val="36"/>
      <w:szCs w:val="3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E58B7"/>
    <w:rPr>
      <w:rFonts w:ascii="Arial" w:eastAsiaTheme="majorEastAsia" w:hAnsi="Arial" w:cstheme="majorBidi"/>
      <w:b/>
      <w:color w:val="009579"/>
      <w:sz w:val="44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E175F"/>
    <w:rPr>
      <w:rFonts w:ascii="Arial" w:eastAsiaTheme="majorEastAsia" w:hAnsi="Arial" w:cstheme="majorBidi"/>
      <w:color w:val="009579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67ED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67ED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67ED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67ED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67ED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67ED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67E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67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67E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67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67E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67ED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67E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67ED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67E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67ED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67ED7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rsid w:val="00567ED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67ED7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rsid w:val="00567E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67ED7"/>
    <w:rPr>
      <w:rFonts w:ascii="Times New Roman" w:eastAsia="Times New Roman" w:hAnsi="Times New Roman" w:cs="Times New Roman"/>
      <w:kern w:val="0"/>
      <w:szCs w:val="20"/>
      <w:lang w:eastAsia="nb-NO"/>
      <w14:ligatures w14:val="none"/>
    </w:rPr>
  </w:style>
  <w:style w:type="table" w:styleId="Tabellrutenett">
    <w:name w:val="Table Grid"/>
    <w:basedOn w:val="Vanligtabell"/>
    <w:uiPriority w:val="39"/>
    <w:rsid w:val="00F12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nligtabell3">
    <w:name w:val="Plain Table 3"/>
    <w:basedOn w:val="Vanligtabell"/>
    <w:uiPriority w:val="43"/>
    <w:rsid w:val="00C839A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1">
    <w:name w:val="Plain Table 1"/>
    <w:basedOn w:val="Vanligtabell"/>
    <w:uiPriority w:val="41"/>
    <w:rsid w:val="00135A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Merknadstekst">
    <w:name w:val="annotation text"/>
    <w:basedOn w:val="Normal"/>
    <w:link w:val="MerknadstekstTegn"/>
    <w:uiPriority w:val="99"/>
    <w:semiHidden/>
    <w:rsid w:val="00290CC9"/>
    <w:rPr>
      <w:snapToGrid w:val="0"/>
      <w:sz w:val="20"/>
      <w:lang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90CC9"/>
    <w:rPr>
      <w:rFonts w:ascii="Times New Roman" w:eastAsia="Times New Roman" w:hAnsi="Times New Roman" w:cs="Times New Roman"/>
      <w:snapToGrid w:val="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hau\OneDrive%20-%20Vygruppen\Malprosjekt\Vy%20Mal%20Nytt%20forma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d0e391-cd48-47a3-88b6-3d1a1c4fb275">
      <Terms xmlns="http://schemas.microsoft.com/office/infopath/2007/PartnerControls"/>
    </lcf76f155ced4ddcb4097134ff3c332f>
    <TaxCatchAll xmlns="d09803c4-892e-4ca0-83d7-643e65abcb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318A5934127145B9189F6C657FA341" ma:contentTypeVersion="19" ma:contentTypeDescription="Opprett et nytt dokument." ma:contentTypeScope="" ma:versionID="a506f402b3883edf1408a0dcb64a1ff3">
  <xsd:schema xmlns:xsd="http://www.w3.org/2001/XMLSchema" xmlns:xs="http://www.w3.org/2001/XMLSchema" xmlns:p="http://schemas.microsoft.com/office/2006/metadata/properties" xmlns:ns2="4fd0e391-cd48-47a3-88b6-3d1a1c4fb275" xmlns:ns3="d09803c4-892e-4ca0-83d7-643e65abcb06" targetNamespace="http://schemas.microsoft.com/office/2006/metadata/properties" ma:root="true" ma:fieldsID="021c525dbf17d239ac10acbffa38fc84" ns2:_="" ns3:_="">
    <xsd:import namespace="4fd0e391-cd48-47a3-88b6-3d1a1c4fb275"/>
    <xsd:import namespace="d09803c4-892e-4ca0-83d7-643e65abcb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0e391-cd48-47a3-88b6-3d1a1c4fb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2e780b95-d6fc-4a7b-974a-d2f11f4ea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803c4-892e-4ca0-83d7-643e65abcb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c3a957-100a-40e0-8ee1-0bcb403edbbf}" ma:internalName="TaxCatchAll" ma:showField="CatchAllData" ma:web="d09803c4-892e-4ca0-83d7-643e65abcb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6EAB4-C08E-4EF5-B1F5-4EA7F78780CA}">
  <ds:schemaRefs>
    <ds:schemaRef ds:uri="http://schemas.microsoft.com/office/2006/metadata/properties"/>
    <ds:schemaRef ds:uri="http://schemas.microsoft.com/office/infopath/2007/PartnerControls"/>
    <ds:schemaRef ds:uri="4fd0e391-cd48-47a3-88b6-3d1a1c4fb275"/>
    <ds:schemaRef ds:uri="d09803c4-892e-4ca0-83d7-643e65abcb06"/>
  </ds:schemaRefs>
</ds:datastoreItem>
</file>

<file path=customXml/itemProps2.xml><?xml version="1.0" encoding="utf-8"?>
<ds:datastoreItem xmlns:ds="http://schemas.openxmlformats.org/officeDocument/2006/customXml" ds:itemID="{9F1E0CDC-77FB-49F3-9AED-BE1C6A078E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611F1-23C8-4D31-94BE-91A3FF6E0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d0e391-cd48-47a3-88b6-3d1a1c4fb275"/>
    <ds:schemaRef ds:uri="d09803c4-892e-4ca0-83d7-643e65abcb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2E11B5-FE7B-4AAF-A0B1-741677E034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0b914d6-07fb-437d-bca0-7ddf833dec7a}" enabled="1" method="Privileged" siteId="{1e54cff2-6429-4a14-bb19-504b679040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Vy Mal Nytt format</Template>
  <TotalTime>11</TotalTime>
  <Pages>1</Pages>
  <Words>139</Words>
  <Characters>738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Kari-Anne Haugerud</dc:creator>
  <cp:keywords/>
  <dc:description/>
  <cp:lastModifiedBy>Karina Beate Stehl</cp:lastModifiedBy>
  <cp:revision>46</cp:revision>
  <dcterms:created xsi:type="dcterms:W3CDTF">2024-10-08T07:22:00Z</dcterms:created>
  <dcterms:modified xsi:type="dcterms:W3CDTF">2026-07-02T08:00:00Z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b914d6-07fb-437d-bca0-7ddf833dec7a_Enabled">
    <vt:lpwstr>true</vt:lpwstr>
  </property>
  <property fmtid="{D5CDD505-2E9C-101B-9397-08002B2CF9AE}" pid="3" name="MSIP_Label_c0b914d6-07fb-437d-bca0-7ddf833dec7a_SetDate">
    <vt:lpwstr>2024-10-16T12:56:25Z</vt:lpwstr>
  </property>
  <property fmtid="{D5CDD505-2E9C-101B-9397-08002B2CF9AE}" pid="4" name="MSIP_Label_c0b914d6-07fb-437d-bca0-7ddf833dec7a_Method">
    <vt:lpwstr>Privileged</vt:lpwstr>
  </property>
  <property fmtid="{D5CDD505-2E9C-101B-9397-08002B2CF9AE}" pid="5" name="MSIP_Label_c0b914d6-07fb-437d-bca0-7ddf833dec7a_Name">
    <vt:lpwstr>Åpen</vt:lpwstr>
  </property>
  <property fmtid="{D5CDD505-2E9C-101B-9397-08002B2CF9AE}" pid="6" name="MSIP_Label_c0b914d6-07fb-437d-bca0-7ddf833dec7a_SiteId">
    <vt:lpwstr>1e54cff2-6429-4a14-bb19-504b6790405a</vt:lpwstr>
  </property>
  <property fmtid="{D5CDD505-2E9C-101B-9397-08002B2CF9AE}" pid="7" name="MSIP_Label_c0b914d6-07fb-437d-bca0-7ddf833dec7a_ActionId">
    <vt:lpwstr>4f64805e-88f8-45d3-a7ac-e10951d1d85d</vt:lpwstr>
  </property>
  <property fmtid="{D5CDD505-2E9C-101B-9397-08002B2CF9AE}" pid="8" name="MSIP_Label_c0b914d6-07fb-437d-bca0-7ddf833dec7a_ContentBits">
    <vt:lpwstr>0</vt:lpwstr>
  </property>
  <property fmtid="{D5CDD505-2E9C-101B-9397-08002B2CF9AE}" pid="9" name="ContentTypeId">
    <vt:lpwstr>0x010100ED318A5934127145B9189F6C657FA341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