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DF19AF" w14:textId="0E19CA6B" w:rsidR="0082737C" w:rsidRPr="00900781" w:rsidRDefault="068EF1B9" w:rsidP="002722A5">
      <w:pPr>
        <w:pStyle w:val="Merknadstekst"/>
        <w:tabs>
          <w:tab w:val="left" w:pos="1276"/>
          <w:tab w:val="left" w:pos="6946"/>
        </w:tabs>
        <w:spacing w:after="120"/>
        <w:ind w:left="-142"/>
        <w:jc w:val="center"/>
        <w:rPr>
          <w:rFonts w:ascii="Arial" w:hAnsi="Arial" w:cs="Arial"/>
          <w:b/>
          <w:bCs/>
          <w:color w:val="009579"/>
          <w:sz w:val="44"/>
          <w:szCs w:val="44"/>
        </w:rPr>
      </w:pPr>
      <w:r w:rsidRPr="6922AC88">
        <w:rPr>
          <w:rFonts w:ascii="Arial" w:hAnsi="Arial" w:cs="Arial"/>
          <w:b/>
          <w:bCs/>
          <w:color w:val="009579"/>
          <w:sz w:val="44"/>
          <w:szCs w:val="44"/>
        </w:rPr>
        <w:t xml:space="preserve"> </w:t>
      </w:r>
      <w:r w:rsidR="00764338" w:rsidRPr="6922AC88">
        <w:rPr>
          <w:rFonts w:ascii="Arial" w:hAnsi="Arial" w:cs="Arial"/>
          <w:b/>
          <w:bCs/>
          <w:color w:val="009579"/>
          <w:sz w:val="44"/>
          <w:szCs w:val="44"/>
        </w:rPr>
        <w:t xml:space="preserve">VEDLEGG </w:t>
      </w:r>
      <w:r w:rsidR="0082737C" w:rsidRPr="6922AC88">
        <w:rPr>
          <w:rFonts w:ascii="Arial" w:hAnsi="Arial" w:cs="Arial"/>
          <w:b/>
          <w:bCs/>
          <w:color w:val="009579"/>
          <w:sz w:val="44"/>
          <w:szCs w:val="44"/>
        </w:rPr>
        <w:t>K</w:t>
      </w:r>
    </w:p>
    <w:p w14:paraId="5AC73043" w14:textId="77777777" w:rsidR="00D75213" w:rsidRDefault="00D75213" w:rsidP="002722A5">
      <w:pPr>
        <w:pStyle w:val="Merknadstekst"/>
        <w:tabs>
          <w:tab w:val="left" w:pos="1276"/>
          <w:tab w:val="left" w:pos="6946"/>
        </w:tabs>
        <w:spacing w:after="120"/>
        <w:ind w:left="-142"/>
        <w:jc w:val="center"/>
        <w:rPr>
          <w:rFonts w:ascii="Arial" w:hAnsi="Arial" w:cs="Arial"/>
          <w:b/>
          <w:bCs/>
          <w:color w:val="008080"/>
          <w:sz w:val="36"/>
          <w:szCs w:val="36"/>
        </w:rPr>
      </w:pPr>
    </w:p>
    <w:p w14:paraId="6639C230" w14:textId="71801C36" w:rsidR="00B72819" w:rsidRPr="00900781" w:rsidRDefault="00B92FEF" w:rsidP="002722A5">
      <w:pPr>
        <w:pStyle w:val="Merknadstekst"/>
        <w:tabs>
          <w:tab w:val="left" w:pos="1276"/>
          <w:tab w:val="left" w:pos="6946"/>
        </w:tabs>
        <w:spacing w:after="120"/>
        <w:ind w:left="-142"/>
        <w:jc w:val="center"/>
        <w:rPr>
          <w:rFonts w:ascii="Arial" w:hAnsi="Arial" w:cs="Arial"/>
          <w:b/>
          <w:bCs/>
          <w:color w:val="009579"/>
          <w:sz w:val="36"/>
          <w:szCs w:val="36"/>
        </w:rPr>
      </w:pPr>
      <w:r w:rsidRPr="00900781">
        <w:rPr>
          <w:rFonts w:ascii="Arial" w:hAnsi="Arial" w:cs="Arial"/>
          <w:b/>
          <w:bCs/>
          <w:color w:val="009579"/>
          <w:sz w:val="36"/>
          <w:szCs w:val="36"/>
        </w:rPr>
        <w:t>FØLGEBREV</w:t>
      </w:r>
    </w:p>
    <w:p w14:paraId="780EF676" w14:textId="77777777" w:rsidR="005B2ABE" w:rsidRDefault="005B2ABE" w:rsidP="00787DC5">
      <w:pPr>
        <w:pStyle w:val="Merknadstekst"/>
        <w:tabs>
          <w:tab w:val="left" w:pos="1276"/>
          <w:tab w:val="left" w:pos="6946"/>
        </w:tabs>
        <w:spacing w:after="120"/>
        <w:ind w:left="-142"/>
        <w:jc w:val="center"/>
        <w:rPr>
          <w:rFonts w:ascii="Arial" w:hAnsi="Arial" w:cs="Arial"/>
          <w:b/>
          <w:bCs/>
        </w:rPr>
      </w:pPr>
    </w:p>
    <w:p w14:paraId="7808CE63" w14:textId="15A95860" w:rsidR="00B92FEF" w:rsidRPr="00007443" w:rsidRDefault="00B92FEF" w:rsidP="00787DC5">
      <w:pPr>
        <w:pStyle w:val="Merknadstekst"/>
        <w:tabs>
          <w:tab w:val="left" w:pos="1276"/>
          <w:tab w:val="left" w:pos="6946"/>
        </w:tabs>
        <w:spacing w:after="120"/>
        <w:ind w:left="-142"/>
        <w:jc w:val="center"/>
        <w:rPr>
          <w:rFonts w:ascii="Arial" w:hAnsi="Arial" w:cs="Arial"/>
          <w:sz w:val="28"/>
          <w:szCs w:val="28"/>
        </w:rPr>
      </w:pPr>
      <w:r w:rsidRPr="00007443">
        <w:rPr>
          <w:rFonts w:ascii="Arial" w:hAnsi="Arial" w:cs="Arial"/>
          <w:sz w:val="28"/>
          <w:szCs w:val="28"/>
        </w:rPr>
        <w:t>For kvalifisering om deltakelse</w:t>
      </w:r>
      <w:r w:rsidR="00970FB3" w:rsidRPr="00007443">
        <w:rPr>
          <w:rFonts w:ascii="Arial" w:hAnsi="Arial" w:cs="Arial"/>
          <w:sz w:val="28"/>
          <w:szCs w:val="28"/>
        </w:rPr>
        <w:t xml:space="preserve"> i</w:t>
      </w:r>
      <w:r w:rsidR="00787DC5" w:rsidRPr="00007443">
        <w:rPr>
          <w:rFonts w:ascii="Arial" w:hAnsi="Arial" w:cs="Arial"/>
          <w:sz w:val="28"/>
          <w:szCs w:val="28"/>
        </w:rPr>
        <w:t xml:space="preserve"> konkurranse</w:t>
      </w:r>
      <w:r w:rsidR="006B3EAF" w:rsidRPr="00007443">
        <w:rPr>
          <w:rFonts w:ascii="Arial" w:hAnsi="Arial" w:cs="Arial"/>
          <w:sz w:val="28"/>
          <w:szCs w:val="28"/>
        </w:rPr>
        <w:t xml:space="preserve"> </w:t>
      </w:r>
    </w:p>
    <w:p w14:paraId="4B8EE077" w14:textId="77777777" w:rsidR="00F83366" w:rsidRDefault="00F83366" w:rsidP="00787DC5">
      <w:pPr>
        <w:pStyle w:val="Merknadstekst"/>
        <w:tabs>
          <w:tab w:val="left" w:pos="1276"/>
          <w:tab w:val="left" w:pos="6946"/>
        </w:tabs>
        <w:spacing w:after="120"/>
        <w:ind w:left="-142"/>
        <w:jc w:val="center"/>
        <w:rPr>
          <w:rFonts w:ascii="Arial" w:hAnsi="Arial" w:cs="Arial"/>
          <w:b/>
          <w:bCs/>
        </w:rPr>
      </w:pPr>
    </w:p>
    <w:p w14:paraId="6CCD1BCC" w14:textId="77777777" w:rsidR="00E967C7" w:rsidRPr="00B01997" w:rsidRDefault="00E967C7" w:rsidP="00E967C7">
      <w:pPr>
        <w:pStyle w:val="Merknadstekst"/>
        <w:tabs>
          <w:tab w:val="left" w:pos="1276"/>
          <w:tab w:val="left" w:pos="6946"/>
        </w:tabs>
        <w:spacing w:after="120"/>
        <w:ind w:left="-142"/>
        <w:jc w:val="center"/>
        <w:rPr>
          <w:rFonts w:ascii="Arial" w:hAnsi="Arial" w:cs="Arial"/>
          <w:b/>
          <w:bCs/>
          <w:sz w:val="28"/>
          <w:szCs w:val="28"/>
        </w:rPr>
      </w:pPr>
      <w:r w:rsidRPr="00B01997">
        <w:rPr>
          <w:rFonts w:ascii="Arial" w:hAnsi="Arial" w:cs="Arial"/>
          <w:b/>
          <w:bCs/>
          <w:sz w:val="28"/>
          <w:szCs w:val="28"/>
        </w:rPr>
        <w:t>Innleie av bistand RAMS</w:t>
      </w:r>
    </w:p>
    <w:p w14:paraId="13B0521B" w14:textId="77777777" w:rsidR="00E967C7" w:rsidRPr="002722A5" w:rsidRDefault="00E967C7" w:rsidP="00E967C7">
      <w:pPr>
        <w:pStyle w:val="Merknadstekst"/>
        <w:tabs>
          <w:tab w:val="left" w:pos="1276"/>
          <w:tab w:val="left" w:pos="6946"/>
        </w:tabs>
        <w:spacing w:after="120"/>
        <w:jc w:val="center"/>
        <w:rPr>
          <w:rFonts w:ascii="Arial" w:hAnsi="Arial" w:cs="Arial"/>
          <w:sz w:val="24"/>
          <w:szCs w:val="24"/>
        </w:rPr>
      </w:pPr>
    </w:p>
    <w:p w14:paraId="6E4A85FC" w14:textId="77777777" w:rsidR="00E967C7" w:rsidRPr="002804CF" w:rsidRDefault="00E967C7" w:rsidP="00E967C7">
      <w:pPr>
        <w:pStyle w:val="Merknadstekst"/>
        <w:tabs>
          <w:tab w:val="left" w:pos="1276"/>
          <w:tab w:val="left" w:pos="6946"/>
        </w:tabs>
        <w:spacing w:after="120"/>
        <w:jc w:val="center"/>
        <w:rPr>
          <w:rFonts w:ascii="Arial" w:hAnsi="Arial" w:cs="Arial"/>
          <w:i/>
          <w:iCs/>
          <w:sz w:val="28"/>
          <w:szCs w:val="28"/>
        </w:rPr>
      </w:pPr>
      <w:r w:rsidRPr="29912052">
        <w:rPr>
          <w:rFonts w:ascii="Arial" w:hAnsi="Arial" w:cs="Arial"/>
          <w:sz w:val="28"/>
          <w:szCs w:val="28"/>
        </w:rPr>
        <w:t xml:space="preserve">Anskaffelsesnummer: </w:t>
      </w:r>
      <w:r w:rsidRPr="00482FFF">
        <w:rPr>
          <w:rFonts w:ascii="Arial" w:hAnsi="Arial" w:cs="Arial"/>
          <w:sz w:val="28"/>
          <w:szCs w:val="28"/>
        </w:rPr>
        <w:t>BPM000</w:t>
      </w:r>
      <w:r>
        <w:rPr>
          <w:rFonts w:ascii="Arial" w:hAnsi="Arial" w:cs="Arial"/>
          <w:sz w:val="28"/>
          <w:szCs w:val="28"/>
        </w:rPr>
        <w:t>576</w:t>
      </w:r>
    </w:p>
    <w:p w14:paraId="6487CECC" w14:textId="045EF573" w:rsidR="00B956DD" w:rsidRDefault="004E2090" w:rsidP="29912052">
      <w:pPr>
        <w:pStyle w:val="Merknadstekst"/>
        <w:tabs>
          <w:tab w:val="left" w:pos="1276"/>
          <w:tab w:val="left" w:pos="6946"/>
        </w:tabs>
        <w:spacing w:after="120"/>
        <w:ind w:left="-142"/>
        <w:rPr>
          <w:rFonts w:ascii="Arial" w:hAnsi="Arial" w:cs="Arial"/>
          <w:sz w:val="22"/>
          <w:szCs w:val="22"/>
        </w:rPr>
      </w:pPr>
      <w:bookmarkStart w:id="0" w:name="bmDokumentnr"/>
      <w:bookmarkStart w:id="1" w:name="bmDokumentdato"/>
      <w:r>
        <w:rPr>
          <w:rFonts w:ascii="Arial" w:hAnsi="Arial" w:cs="Arial"/>
          <w:sz w:val="22"/>
          <w:szCs w:val="22"/>
          <w:shd w:val="clear" w:color="auto" w:fill="FFFF00"/>
        </w:rPr>
        <w:t xml:space="preserve">              </w:t>
      </w:r>
      <w:bookmarkEnd w:id="0"/>
      <w:bookmarkEnd w:id="1"/>
    </w:p>
    <w:p w14:paraId="2E228185" w14:textId="4279B924" w:rsidR="002A1C1D" w:rsidRDefault="009B5075" w:rsidP="008945C3">
      <w:pPr>
        <w:pStyle w:val="Contractstyle"/>
        <w:ind w:left="-142"/>
        <w:rPr>
          <w:rFonts w:ascii="Arial" w:hAnsi="Arial" w:cs="Arial"/>
          <w:sz w:val="20"/>
        </w:rPr>
      </w:pPr>
      <w:r w:rsidRPr="009B002A">
        <w:rPr>
          <w:rFonts w:ascii="Arial" w:hAnsi="Arial" w:cs="Arial"/>
          <w:sz w:val="20"/>
        </w:rPr>
        <w:t xml:space="preserve">Etter å ha gjennomgått alle dokumentene knyttet til kontrakten ovenfor, vedlegger </w:t>
      </w:r>
      <w:r w:rsidR="6346CDD2" w:rsidRPr="00783A91">
        <w:rPr>
          <w:rFonts w:ascii="Arial" w:hAnsi="Arial" w:cs="Arial"/>
          <w:i/>
          <w:iCs/>
          <w:sz w:val="20"/>
          <w:highlight w:val="lightGray"/>
        </w:rPr>
        <w:t xml:space="preserve">(navn på leverandør og org </w:t>
      </w:r>
      <w:r w:rsidR="1B851CA0" w:rsidRPr="00783A91">
        <w:rPr>
          <w:rFonts w:ascii="Arial" w:hAnsi="Arial" w:cs="Arial"/>
          <w:i/>
          <w:iCs/>
          <w:sz w:val="20"/>
          <w:highlight w:val="lightGray"/>
        </w:rPr>
        <w:t>nr.)</w:t>
      </w:r>
      <w:r w:rsidRPr="007E218C">
        <w:rPr>
          <w:rFonts w:ascii="Arial" w:hAnsi="Arial" w:cs="Arial"/>
          <w:sz w:val="20"/>
        </w:rPr>
        <w:t xml:space="preserve"> herved vår søknad om å delta i </w:t>
      </w:r>
      <w:r w:rsidR="00546274">
        <w:rPr>
          <w:rFonts w:ascii="Arial" w:hAnsi="Arial" w:cs="Arial"/>
          <w:sz w:val="20"/>
        </w:rPr>
        <w:t xml:space="preserve">konkurranse </w:t>
      </w:r>
      <w:r w:rsidR="00546274" w:rsidRPr="00E967C7">
        <w:rPr>
          <w:rFonts w:ascii="Arial" w:hAnsi="Arial" w:cs="Arial"/>
          <w:sz w:val="20"/>
        </w:rPr>
        <w:t>BPM000</w:t>
      </w:r>
      <w:r w:rsidR="00E967C7" w:rsidRPr="00E967C7">
        <w:rPr>
          <w:rFonts w:ascii="Arial" w:hAnsi="Arial" w:cs="Arial"/>
          <w:sz w:val="20"/>
        </w:rPr>
        <w:t>576</w:t>
      </w:r>
      <w:r w:rsidR="00F7665F">
        <w:rPr>
          <w:rFonts w:ascii="Arial" w:hAnsi="Arial" w:cs="Arial"/>
          <w:i/>
          <w:iCs/>
          <w:sz w:val="20"/>
        </w:rPr>
        <w:t xml:space="preserve"> </w:t>
      </w:r>
    </w:p>
    <w:p w14:paraId="43F74D1A" w14:textId="77777777" w:rsidR="002A1C1D" w:rsidRPr="009B002A" w:rsidRDefault="002A1C1D" w:rsidP="00546274">
      <w:pPr>
        <w:pStyle w:val="Contractstyle"/>
        <w:ind w:left="0"/>
        <w:rPr>
          <w:rFonts w:ascii="Arial" w:hAnsi="Arial" w:cs="Arial"/>
          <w:sz w:val="20"/>
        </w:rPr>
      </w:pPr>
    </w:p>
    <w:p w14:paraId="54463DB6" w14:textId="71825047" w:rsidR="00CD015E" w:rsidRPr="009B002A" w:rsidRDefault="00CD015E" w:rsidP="00016D06">
      <w:pPr>
        <w:pStyle w:val="Contractstyle"/>
        <w:numPr>
          <w:ilvl w:val="0"/>
          <w:numId w:val="11"/>
        </w:numPr>
        <w:rPr>
          <w:rFonts w:ascii="Arial" w:hAnsi="Arial" w:cs="Arial"/>
          <w:sz w:val="20"/>
        </w:rPr>
      </w:pPr>
      <w:r w:rsidRPr="009B002A">
        <w:rPr>
          <w:rFonts w:ascii="Arial" w:hAnsi="Arial" w:cs="Arial"/>
          <w:sz w:val="20"/>
        </w:rPr>
        <w:t xml:space="preserve">Vi bekrefter at vi har </w:t>
      </w:r>
      <w:r>
        <w:rPr>
          <w:rFonts w:ascii="Arial" w:hAnsi="Arial" w:cs="Arial"/>
          <w:sz w:val="20"/>
        </w:rPr>
        <w:t>satt oss inn i konkurransegrunnlaget</w:t>
      </w:r>
    </w:p>
    <w:p w14:paraId="366E40E0" w14:textId="7CCF9E42" w:rsidR="009B5075" w:rsidRPr="009B002A" w:rsidRDefault="009B5075" w:rsidP="00016D06">
      <w:pPr>
        <w:pStyle w:val="Contractstyle"/>
        <w:numPr>
          <w:ilvl w:val="0"/>
          <w:numId w:val="11"/>
        </w:numPr>
        <w:rPr>
          <w:rFonts w:ascii="Arial" w:hAnsi="Arial" w:cs="Arial"/>
          <w:sz w:val="20"/>
        </w:rPr>
      </w:pPr>
      <w:r w:rsidRPr="009B002A">
        <w:rPr>
          <w:rFonts w:ascii="Arial" w:hAnsi="Arial" w:cs="Arial"/>
          <w:sz w:val="20"/>
        </w:rPr>
        <w:t xml:space="preserve">Vi tilbyr å utføre arbeidet slik at det samsvarer med omfanget og kravene som er angitt i </w:t>
      </w:r>
      <w:r w:rsidR="00B5414F" w:rsidRPr="009B002A">
        <w:rPr>
          <w:rFonts w:ascii="Arial" w:hAnsi="Arial" w:cs="Arial"/>
          <w:sz w:val="20"/>
        </w:rPr>
        <w:t>konkurransegrunnlaget</w:t>
      </w:r>
      <w:r w:rsidRPr="009B002A">
        <w:rPr>
          <w:rFonts w:ascii="Arial" w:hAnsi="Arial" w:cs="Arial"/>
          <w:sz w:val="20"/>
        </w:rPr>
        <w:t>.</w:t>
      </w:r>
    </w:p>
    <w:p w14:paraId="3EBBA871" w14:textId="34593C97" w:rsidR="009B5075" w:rsidRPr="009B002A" w:rsidRDefault="009B5075" w:rsidP="00016D06">
      <w:pPr>
        <w:pStyle w:val="Contractstyle"/>
        <w:numPr>
          <w:ilvl w:val="0"/>
          <w:numId w:val="11"/>
        </w:numPr>
        <w:rPr>
          <w:rFonts w:ascii="Arial" w:hAnsi="Arial" w:cs="Arial"/>
          <w:sz w:val="20"/>
        </w:rPr>
      </w:pPr>
      <w:r w:rsidRPr="009B002A">
        <w:rPr>
          <w:rFonts w:ascii="Arial" w:hAnsi="Arial" w:cs="Arial"/>
          <w:sz w:val="20"/>
        </w:rPr>
        <w:t>Vi har forsikret oss om at søknaden om å delta i konkurransen er komplett for kvalifiseringsfasen.</w:t>
      </w:r>
    </w:p>
    <w:p w14:paraId="32995FC3" w14:textId="76C13EA8" w:rsidR="367433A8" w:rsidRDefault="367433A8" w:rsidP="00016D06">
      <w:pPr>
        <w:pStyle w:val="Contractstyle"/>
        <w:numPr>
          <w:ilvl w:val="0"/>
          <w:numId w:val="11"/>
        </w:numPr>
        <w:rPr>
          <w:rFonts w:ascii="Arial" w:hAnsi="Arial" w:cs="Arial"/>
          <w:sz w:val="20"/>
        </w:rPr>
      </w:pPr>
      <w:r w:rsidRPr="29912052">
        <w:rPr>
          <w:rFonts w:ascii="Arial" w:hAnsi="Arial" w:cs="Arial"/>
          <w:sz w:val="20"/>
        </w:rPr>
        <w:t xml:space="preserve">Vi aksepterer Vy sine etiske krav til leverandører i vedlegg J </w:t>
      </w:r>
    </w:p>
    <w:p w14:paraId="4B326FCB" w14:textId="4B2A0B37" w:rsidR="00953960" w:rsidRDefault="002804CF" w:rsidP="00D16EDD">
      <w:pPr>
        <w:pStyle w:val="Contractstyle"/>
        <w:keepNext/>
        <w:spacing w:before="480"/>
        <w:ind w:left="0"/>
        <w:jc w:val="both"/>
        <w:rPr>
          <w:rFonts w:ascii="Arial" w:hAnsi="Arial" w:cs="Arial"/>
          <w:sz w:val="20"/>
        </w:rPr>
      </w:pPr>
      <w:r w:rsidRPr="009B002A">
        <w:rPr>
          <w:rFonts w:ascii="Arial" w:hAnsi="Arial" w:cs="Arial"/>
          <w:sz w:val="20"/>
        </w:rPr>
        <w:t>Med vennlig hilsen,</w:t>
      </w:r>
    </w:p>
    <w:p w14:paraId="54F3524E" w14:textId="77777777" w:rsidR="00F7665F" w:rsidRPr="009B002A" w:rsidRDefault="00F7665F" w:rsidP="00D16EDD">
      <w:pPr>
        <w:pStyle w:val="Contractstyle"/>
        <w:keepNext/>
        <w:spacing w:before="480"/>
        <w:ind w:left="0"/>
        <w:jc w:val="both"/>
        <w:rPr>
          <w:rFonts w:ascii="Arial" w:hAnsi="Arial" w:cs="Arial"/>
          <w:sz w:val="20"/>
        </w:rPr>
      </w:pPr>
    </w:p>
    <w:p w14:paraId="6CC38886" w14:textId="29688EBE" w:rsidR="00232EFD" w:rsidRPr="009B002A" w:rsidRDefault="00232EFD" w:rsidP="29912052">
      <w:pPr>
        <w:pStyle w:val="Contractstyle"/>
        <w:keepNext/>
        <w:spacing w:before="360" w:after="0"/>
        <w:ind w:left="0"/>
        <w:jc w:val="both"/>
        <w:rPr>
          <w:rFonts w:ascii="Arial" w:hAnsi="Arial" w:cs="Arial"/>
          <w:sz w:val="20"/>
        </w:rPr>
      </w:pPr>
      <w:r w:rsidRPr="29912052">
        <w:rPr>
          <w:rFonts w:ascii="Arial" w:hAnsi="Arial" w:cs="Arial"/>
          <w:sz w:val="20"/>
        </w:rPr>
        <w:t>--------------------------------------------------------</w:t>
      </w:r>
      <w:r>
        <w:tab/>
      </w:r>
      <w:r>
        <w:tab/>
      </w:r>
      <w:r>
        <w:tab/>
      </w:r>
      <w:r w:rsidR="00372EEA" w:rsidRPr="29912052">
        <w:rPr>
          <w:rFonts w:ascii="Arial" w:hAnsi="Arial" w:cs="Arial"/>
          <w:sz w:val="20"/>
        </w:rPr>
        <w:t>-------------------------------------------------------</w:t>
      </w:r>
    </w:p>
    <w:p w14:paraId="1EF603F6" w14:textId="7644B4AB" w:rsidR="00F57721" w:rsidRPr="009B002A" w:rsidRDefault="002C33E2" w:rsidP="00372EEA">
      <w:pPr>
        <w:pStyle w:val="Contractstyle"/>
        <w:keepNext/>
        <w:tabs>
          <w:tab w:val="left" w:pos="3600"/>
        </w:tabs>
        <w:spacing w:before="0"/>
        <w:ind w:left="0"/>
        <w:jc w:val="both"/>
        <w:rPr>
          <w:rFonts w:ascii="Arial" w:hAnsi="Arial" w:cs="Arial"/>
          <w:i/>
          <w:sz w:val="20"/>
        </w:rPr>
      </w:pPr>
      <w:r>
        <w:rPr>
          <w:rFonts w:ascii="Arial" w:hAnsi="Arial" w:cs="Arial"/>
          <w:i/>
          <w:iCs/>
          <w:sz w:val="20"/>
        </w:rPr>
        <w:t>Sted/</w:t>
      </w:r>
      <w:r w:rsidR="00232EFD" w:rsidRPr="009B002A">
        <w:rPr>
          <w:rFonts w:ascii="Arial" w:hAnsi="Arial" w:cs="Arial"/>
          <w:i/>
          <w:iCs/>
          <w:sz w:val="20"/>
        </w:rPr>
        <w:t>Dato</w:t>
      </w:r>
      <w:r w:rsidR="00372EEA">
        <w:rPr>
          <w:rFonts w:ascii="Arial" w:hAnsi="Arial" w:cs="Arial"/>
          <w:i/>
          <w:iCs/>
          <w:sz w:val="20"/>
        </w:rPr>
        <w:tab/>
      </w:r>
      <w:r w:rsidR="00372EEA">
        <w:rPr>
          <w:rFonts w:ascii="Arial" w:hAnsi="Arial" w:cs="Arial"/>
          <w:i/>
          <w:iCs/>
          <w:sz w:val="20"/>
        </w:rPr>
        <w:tab/>
      </w:r>
      <w:r w:rsidR="00372EEA">
        <w:rPr>
          <w:rFonts w:ascii="Arial" w:hAnsi="Arial" w:cs="Arial"/>
          <w:i/>
          <w:iCs/>
          <w:sz w:val="20"/>
        </w:rPr>
        <w:tab/>
      </w:r>
      <w:r w:rsidR="00372EEA">
        <w:rPr>
          <w:rFonts w:ascii="Arial" w:hAnsi="Arial" w:cs="Arial"/>
          <w:i/>
          <w:iCs/>
          <w:sz w:val="20"/>
        </w:rPr>
        <w:tab/>
      </w:r>
      <w:r w:rsidR="2E04244C" w:rsidRPr="009B002A">
        <w:rPr>
          <w:rFonts w:ascii="Arial" w:hAnsi="Arial" w:cs="Arial"/>
          <w:i/>
          <w:iCs/>
          <w:sz w:val="20"/>
        </w:rPr>
        <w:t>Navn på leverandør</w:t>
      </w:r>
      <w:r w:rsidR="002804CF" w:rsidRPr="009B002A">
        <w:rPr>
          <w:rFonts w:ascii="Arial" w:hAnsi="Arial" w:cs="Arial"/>
          <w:i/>
          <w:sz w:val="20"/>
        </w:rPr>
        <w:t xml:space="preserve"> (blokkbokstaver)</w:t>
      </w:r>
    </w:p>
    <w:p w14:paraId="50CBACD9" w14:textId="77777777" w:rsidR="00F57721" w:rsidRPr="009B002A" w:rsidRDefault="00F57721" w:rsidP="005523C7">
      <w:pPr>
        <w:pStyle w:val="Contractstyle"/>
        <w:keepNext/>
        <w:tabs>
          <w:tab w:val="left" w:pos="3600"/>
        </w:tabs>
        <w:spacing w:before="0"/>
        <w:ind w:left="180"/>
        <w:jc w:val="both"/>
        <w:rPr>
          <w:rFonts w:ascii="Arial" w:hAnsi="Arial" w:cs="Arial"/>
          <w:sz w:val="20"/>
        </w:rPr>
      </w:pPr>
    </w:p>
    <w:p w14:paraId="7568076C" w14:textId="1CC65172" w:rsidR="00F57721" w:rsidRPr="009B002A" w:rsidRDefault="00F57721" w:rsidP="29912052">
      <w:pPr>
        <w:keepNext/>
        <w:spacing w:before="0" w:after="0"/>
        <w:jc w:val="both"/>
        <w:rPr>
          <w:rFonts w:ascii="Arial" w:hAnsi="Arial" w:cs="Arial"/>
          <w:sz w:val="20"/>
        </w:rPr>
      </w:pPr>
      <w:r w:rsidRPr="29912052">
        <w:rPr>
          <w:rFonts w:ascii="Arial" w:hAnsi="Arial" w:cs="Arial"/>
          <w:sz w:val="20"/>
        </w:rPr>
        <w:t>--------------------------------------------------------</w:t>
      </w:r>
      <w:r>
        <w:tab/>
      </w:r>
      <w:r>
        <w:tab/>
      </w:r>
      <w:r>
        <w:tab/>
      </w:r>
      <w:r w:rsidR="002C33E2" w:rsidRPr="29912052">
        <w:rPr>
          <w:rFonts w:ascii="Arial" w:hAnsi="Arial" w:cs="Arial"/>
          <w:sz w:val="20"/>
        </w:rPr>
        <w:t>-------------------------------------------------------</w:t>
      </w:r>
      <w:r>
        <w:br/>
      </w:r>
      <w:r w:rsidR="002C33E2" w:rsidRPr="29912052">
        <w:rPr>
          <w:rFonts w:ascii="Arial" w:hAnsi="Arial" w:cs="Arial"/>
          <w:i/>
          <w:iCs/>
          <w:sz w:val="20"/>
        </w:rPr>
        <w:t>Navn (blokkbokstaver)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0663D" w:rsidRPr="29912052">
        <w:rPr>
          <w:rFonts w:ascii="Arial" w:hAnsi="Arial" w:cs="Arial"/>
          <w:i/>
          <w:iCs/>
          <w:sz w:val="20"/>
        </w:rPr>
        <w:t>Sign</w:t>
      </w:r>
      <w:r w:rsidR="00F7665F">
        <w:rPr>
          <w:rFonts w:ascii="Arial" w:hAnsi="Arial" w:cs="Arial"/>
          <w:i/>
          <w:iCs/>
          <w:sz w:val="20"/>
        </w:rPr>
        <w:t>atur</w:t>
      </w:r>
    </w:p>
    <w:p w14:paraId="194675AA" w14:textId="7ABC2A77" w:rsidR="00F57721" w:rsidRPr="009B002A" w:rsidRDefault="00F57721" w:rsidP="29912052">
      <w:pPr>
        <w:keepNext/>
        <w:spacing w:before="0" w:after="0"/>
        <w:jc w:val="both"/>
        <w:rPr>
          <w:rFonts w:ascii="Arial" w:hAnsi="Arial" w:cs="Arial"/>
          <w:sz w:val="20"/>
        </w:rPr>
      </w:pPr>
    </w:p>
    <w:p w14:paraId="2F9BB1C1" w14:textId="6635A654" w:rsidR="00F57721" w:rsidRPr="009B002A" w:rsidRDefault="00F57721" w:rsidP="29912052">
      <w:pPr>
        <w:keepNext/>
        <w:spacing w:before="0" w:after="0"/>
        <w:jc w:val="both"/>
        <w:rPr>
          <w:rFonts w:ascii="Arial" w:hAnsi="Arial" w:cs="Arial"/>
          <w:sz w:val="20"/>
        </w:rPr>
      </w:pPr>
      <w:r w:rsidRPr="29912052">
        <w:rPr>
          <w:rFonts w:ascii="Arial" w:hAnsi="Arial" w:cs="Arial"/>
          <w:sz w:val="20"/>
        </w:rPr>
        <w:t>--------------------------------------------------------</w:t>
      </w:r>
      <w:r>
        <w:tab/>
      </w:r>
    </w:p>
    <w:p w14:paraId="44D3F051" w14:textId="3B5E8C26" w:rsidR="002C33E2" w:rsidRPr="00FF3F0F" w:rsidRDefault="0040663D" w:rsidP="29912052">
      <w:pPr>
        <w:pStyle w:val="Contractstyle"/>
        <w:tabs>
          <w:tab w:val="left" w:pos="3600"/>
        </w:tabs>
        <w:spacing w:before="0" w:after="0"/>
        <w:ind w:left="0"/>
        <w:jc w:val="both"/>
        <w:rPr>
          <w:rFonts w:ascii="Arial" w:hAnsi="Arial" w:cs="Arial"/>
          <w:i/>
          <w:iCs/>
          <w:sz w:val="20"/>
        </w:rPr>
      </w:pPr>
      <w:r w:rsidRPr="29912052">
        <w:rPr>
          <w:rFonts w:ascii="Arial" w:hAnsi="Arial" w:cs="Arial"/>
          <w:i/>
          <w:iCs/>
          <w:sz w:val="20"/>
        </w:rPr>
        <w:t>Stilling</w:t>
      </w:r>
      <w:r>
        <w:tab/>
      </w:r>
    </w:p>
    <w:sectPr w:rsidR="002C33E2" w:rsidRPr="00FF3F0F">
      <w:headerReference w:type="default" r:id="rId11"/>
      <w:footerReference w:type="even" r:id="rId12"/>
      <w:footerReference w:type="default" r:id="rId13"/>
      <w:pgSz w:w="11906" w:h="16838"/>
      <w:pgMar w:top="1417" w:right="1106" w:bottom="1417" w:left="1260" w:header="539" w:footer="60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A2D39D" w14:textId="77777777" w:rsidR="00713032" w:rsidRDefault="00713032">
      <w:pPr>
        <w:rPr>
          <w:szCs w:val="24"/>
        </w:rPr>
      </w:pPr>
      <w:r>
        <w:rPr>
          <w:szCs w:val="24"/>
        </w:rPr>
        <w:separator/>
      </w:r>
    </w:p>
  </w:endnote>
  <w:endnote w:type="continuationSeparator" w:id="0">
    <w:p w14:paraId="7BEE08F1" w14:textId="77777777" w:rsidR="00713032" w:rsidRDefault="00713032">
      <w:pPr>
        <w:rPr>
          <w:szCs w:val="24"/>
        </w:rPr>
      </w:pPr>
      <w:r>
        <w:rPr>
          <w:szCs w:val="24"/>
        </w:rPr>
        <w:continuationSeparator/>
      </w:r>
    </w:p>
  </w:endnote>
  <w:endnote w:type="continuationNotice" w:id="1">
    <w:p w14:paraId="4A0438E0" w14:textId="77777777" w:rsidR="00713032" w:rsidRDefault="00713032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FB3AFC" w14:textId="64324004" w:rsidR="006D7785" w:rsidRDefault="006D7785" w:rsidP="00921BF5">
    <w:pPr>
      <w:pStyle w:val="Bunntekst"/>
      <w:framePr w:wrap="none" w:vAnchor="text" w:hAnchor="margin" w:xAlign="center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 PAGE </w:instrText>
    </w:r>
    <w:r>
      <w:rPr>
        <w:rStyle w:val="Sidetall"/>
      </w:rPr>
      <w:fldChar w:fldCharType="end"/>
    </w:r>
  </w:p>
  <w:p w14:paraId="06B240E7" w14:textId="77777777" w:rsidR="006D7785" w:rsidRDefault="006D7785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Sidetall"/>
        <w:rFonts w:asciiTheme="minorHAnsi" w:hAnsiTheme="minorHAnsi" w:cstheme="minorBidi"/>
        <w:sz w:val="18"/>
        <w:szCs w:val="18"/>
        <w:lang w:val="en-GB"/>
      </w:rPr>
      <w:id w:val="1593905847"/>
      <w:docPartObj>
        <w:docPartGallery w:val="Page Numbers (Bottom of Page)"/>
        <w:docPartUnique/>
      </w:docPartObj>
    </w:sdtPr>
    <w:sdtContent>
      <w:p w14:paraId="5EAD1962" w14:textId="11DC2C96" w:rsidR="006D7785" w:rsidRPr="006D7785" w:rsidRDefault="009B5075" w:rsidP="00921BF5">
        <w:pPr>
          <w:pStyle w:val="Bunntekst"/>
          <w:framePr w:wrap="none" w:vAnchor="text" w:hAnchor="margin" w:xAlign="center" w:y="1"/>
          <w:rPr>
            <w:rStyle w:val="Sidetall"/>
            <w:rFonts w:asciiTheme="minorHAnsi" w:hAnsiTheme="minorHAnsi" w:cstheme="minorHAnsi"/>
            <w:sz w:val="18"/>
            <w:szCs w:val="18"/>
            <w:lang w:val="en-GB"/>
          </w:rPr>
        </w:pPr>
        <w:r>
          <w:rPr>
            <w:rStyle w:val="Sidetall"/>
            <w:rFonts w:asciiTheme="minorHAnsi" w:hAnsiTheme="minorHAnsi" w:cstheme="minorHAnsi"/>
            <w:sz w:val="18"/>
            <w:szCs w:val="18"/>
            <w:lang w:val="en-GB"/>
          </w:rPr>
          <w:t>Side</w:t>
        </w:r>
        <w:r w:rsidR="006D7785" w:rsidRPr="006D7785">
          <w:rPr>
            <w:rStyle w:val="Sidetall"/>
            <w:rFonts w:asciiTheme="minorHAnsi" w:hAnsiTheme="minorHAnsi" w:cstheme="minorHAnsi"/>
            <w:sz w:val="18"/>
            <w:szCs w:val="18"/>
            <w:lang w:val="en-GB"/>
          </w:rPr>
          <w:t xml:space="preserve"> </w:t>
        </w:r>
        <w:r w:rsidR="006D7785" w:rsidRPr="006D7785">
          <w:rPr>
            <w:rStyle w:val="Sidetall"/>
            <w:rFonts w:asciiTheme="minorHAnsi" w:hAnsiTheme="minorHAnsi" w:cstheme="minorHAnsi"/>
            <w:sz w:val="18"/>
            <w:szCs w:val="18"/>
            <w:lang w:val="en-GB"/>
          </w:rPr>
          <w:fldChar w:fldCharType="begin"/>
        </w:r>
        <w:r w:rsidR="006D7785" w:rsidRPr="006D7785">
          <w:rPr>
            <w:rStyle w:val="Sidetall"/>
            <w:rFonts w:asciiTheme="minorHAnsi" w:hAnsiTheme="minorHAnsi" w:cstheme="minorHAnsi"/>
            <w:sz w:val="18"/>
            <w:szCs w:val="18"/>
            <w:lang w:val="en-GB"/>
          </w:rPr>
          <w:instrText xml:space="preserve"> PAGE </w:instrText>
        </w:r>
        <w:r w:rsidR="006D7785" w:rsidRPr="006D7785">
          <w:rPr>
            <w:rStyle w:val="Sidetall"/>
            <w:rFonts w:asciiTheme="minorHAnsi" w:hAnsiTheme="minorHAnsi" w:cstheme="minorHAnsi"/>
            <w:sz w:val="18"/>
            <w:szCs w:val="18"/>
            <w:lang w:val="en-GB"/>
          </w:rPr>
          <w:fldChar w:fldCharType="separate"/>
        </w:r>
        <w:r w:rsidR="006D7785" w:rsidRPr="006D7785">
          <w:rPr>
            <w:rStyle w:val="Sidetall"/>
            <w:rFonts w:asciiTheme="minorHAnsi" w:hAnsiTheme="minorHAnsi" w:cstheme="minorHAnsi"/>
            <w:noProof/>
            <w:sz w:val="18"/>
            <w:szCs w:val="18"/>
            <w:lang w:val="en-GB"/>
          </w:rPr>
          <w:t>1</w:t>
        </w:r>
        <w:r w:rsidR="006D7785" w:rsidRPr="006D7785">
          <w:rPr>
            <w:rStyle w:val="Sidetall"/>
            <w:rFonts w:asciiTheme="minorHAnsi" w:hAnsiTheme="minorHAnsi" w:cstheme="minorHAnsi"/>
            <w:sz w:val="18"/>
            <w:szCs w:val="18"/>
            <w:lang w:val="en-GB"/>
          </w:rPr>
          <w:fldChar w:fldCharType="end"/>
        </w:r>
        <w:r w:rsidR="006D7785" w:rsidRPr="006D7785">
          <w:rPr>
            <w:rStyle w:val="Sidetall"/>
            <w:rFonts w:asciiTheme="minorHAnsi" w:hAnsiTheme="minorHAnsi" w:cstheme="minorHAnsi"/>
            <w:sz w:val="18"/>
            <w:szCs w:val="18"/>
            <w:lang w:val="en-GB"/>
          </w:rPr>
          <w:t xml:space="preserve"> </w:t>
        </w:r>
        <w:proofErr w:type="spellStart"/>
        <w:r>
          <w:rPr>
            <w:rStyle w:val="Sidetall"/>
            <w:rFonts w:asciiTheme="minorHAnsi" w:hAnsiTheme="minorHAnsi" w:cstheme="minorHAnsi"/>
            <w:sz w:val="18"/>
            <w:szCs w:val="18"/>
            <w:lang w:val="en-GB"/>
          </w:rPr>
          <w:t>av</w:t>
        </w:r>
        <w:proofErr w:type="spellEnd"/>
        <w:r w:rsidR="006D7785" w:rsidRPr="006D7785">
          <w:rPr>
            <w:rStyle w:val="Sidetall"/>
            <w:rFonts w:asciiTheme="minorHAnsi" w:hAnsiTheme="minorHAnsi" w:cstheme="minorHAnsi"/>
            <w:sz w:val="18"/>
            <w:szCs w:val="18"/>
            <w:lang w:val="en-GB"/>
          </w:rPr>
          <w:t xml:space="preserve"> </w:t>
        </w:r>
        <w:r w:rsidR="00FA2128">
          <w:rPr>
            <w:rStyle w:val="Sidetall"/>
            <w:rFonts w:asciiTheme="minorHAnsi" w:hAnsiTheme="minorHAnsi" w:cstheme="minorHAnsi"/>
            <w:sz w:val="18"/>
            <w:szCs w:val="18"/>
            <w:lang w:val="en-GB"/>
          </w:rPr>
          <w:t>1</w:t>
        </w:r>
      </w:p>
    </w:sdtContent>
  </w:sdt>
  <w:p w14:paraId="1F5820E8" w14:textId="77777777" w:rsidR="006D7785" w:rsidRDefault="006D7785" w:rsidP="006D7785">
    <w:pPr>
      <w:pStyle w:val="Bunnteks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90AC59" w14:textId="77777777" w:rsidR="00713032" w:rsidRDefault="00713032">
      <w:pPr>
        <w:rPr>
          <w:szCs w:val="24"/>
        </w:rPr>
      </w:pPr>
      <w:r>
        <w:rPr>
          <w:szCs w:val="24"/>
        </w:rPr>
        <w:separator/>
      </w:r>
    </w:p>
  </w:footnote>
  <w:footnote w:type="continuationSeparator" w:id="0">
    <w:p w14:paraId="3CE343DD" w14:textId="77777777" w:rsidR="00713032" w:rsidRDefault="00713032">
      <w:pPr>
        <w:rPr>
          <w:szCs w:val="24"/>
        </w:rPr>
      </w:pPr>
      <w:r>
        <w:rPr>
          <w:szCs w:val="24"/>
        </w:rPr>
        <w:continuationSeparator/>
      </w:r>
    </w:p>
  </w:footnote>
  <w:footnote w:type="continuationNotice" w:id="1">
    <w:p w14:paraId="5F8446ED" w14:textId="77777777" w:rsidR="00713032" w:rsidRDefault="00713032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D37353" w14:textId="77777777" w:rsidR="00B72819" w:rsidRPr="00B72819" w:rsidRDefault="00B72819" w:rsidP="00AA0633">
    <w:pPr>
      <w:pStyle w:val="Topptekst"/>
      <w:rPr>
        <w:rFonts w:ascii="Arial" w:hAnsi="Arial" w:cs="Arial"/>
      </w:rPr>
    </w:pPr>
  </w:p>
  <w:p w14:paraId="32C421A8" w14:textId="1C33F1E4" w:rsidR="006D7785" w:rsidRPr="00C57B96" w:rsidRDefault="00021E87" w:rsidP="00AA0633">
    <w:pPr>
      <w:pStyle w:val="Topptekst"/>
    </w:pPr>
    <w:r>
      <w:drawing>
        <wp:anchor distT="0" distB="0" distL="114300" distR="114300" simplePos="0" relativeHeight="251658240" behindDoc="0" locked="0" layoutInCell="1" allowOverlap="1" wp14:anchorId="0928CFFC" wp14:editId="078FB0A1">
          <wp:simplePos x="0" y="0"/>
          <wp:positionH relativeFrom="margin">
            <wp:posOffset>0</wp:posOffset>
          </wp:positionH>
          <wp:positionV relativeFrom="page">
            <wp:posOffset>341630</wp:posOffset>
          </wp:positionV>
          <wp:extent cx="802800" cy="403200"/>
          <wp:effectExtent l="0" t="0" r="0" b="0"/>
          <wp:wrapNone/>
          <wp:docPr id="250" name="Bilde 25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.e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02800" cy="403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8D1E629C"/>
    <w:lvl w:ilvl="0">
      <w:start w:val="1"/>
      <w:numFmt w:val="decimal"/>
      <w:pStyle w:val="Overskrift1"/>
      <w:lvlText w:val="%1."/>
      <w:lvlJc w:val="left"/>
      <w:pPr>
        <w:ind w:left="720" w:hanging="720"/>
      </w:pPr>
      <w:rPr>
        <w:rFonts w:ascii="Arial" w:hAnsi="Arial" w:cs="Times New Roman" w:hint="default"/>
        <w:b/>
        <w:i w:val="0"/>
        <w:sz w:val="22"/>
      </w:rPr>
    </w:lvl>
    <w:lvl w:ilvl="1">
      <w:start w:val="1"/>
      <w:numFmt w:val="decimal"/>
      <w:pStyle w:val="Overskrift2"/>
      <w:lvlText w:val="%1.%2"/>
      <w:lvlJc w:val="left"/>
      <w:pPr>
        <w:ind w:left="720"/>
      </w:pPr>
      <w:rPr>
        <w:rFonts w:ascii="Arial" w:hAnsi="Arial" w:cs="Times New Roman" w:hint="default"/>
        <w:b/>
        <w:i w:val="0"/>
        <w:sz w:val="22"/>
      </w:rPr>
    </w:lvl>
    <w:lvl w:ilvl="2">
      <w:start w:val="1"/>
      <w:numFmt w:val="decimal"/>
      <w:pStyle w:val="Overskrift3"/>
      <w:lvlText w:val="%1.%2.%3"/>
      <w:lvlJc w:val="left"/>
      <w:pPr>
        <w:ind w:left="1440" w:hanging="720"/>
      </w:pPr>
      <w:rPr>
        <w:rFonts w:ascii="Arial" w:hAnsi="Arial" w:cs="Times New Roman" w:hint="default"/>
        <w:b/>
        <w:i w:val="0"/>
        <w:sz w:val="22"/>
      </w:rPr>
    </w:lvl>
    <w:lvl w:ilvl="3">
      <w:start w:val="1"/>
      <w:numFmt w:val="decimal"/>
      <w:pStyle w:val="Overskrift4"/>
      <w:lvlText w:val="%1.%2.%3.%4"/>
      <w:lvlJc w:val="left"/>
      <w:pPr>
        <w:ind w:left="2217" w:hanging="777"/>
      </w:pPr>
      <w:rPr>
        <w:rFonts w:ascii="Arial" w:hAnsi="Arial" w:cs="Times New Roman" w:hint="default"/>
        <w:b/>
        <w:i w:val="0"/>
        <w:sz w:val="22"/>
      </w:rPr>
    </w:lvl>
    <w:lvl w:ilvl="4">
      <w:start w:val="1"/>
      <w:numFmt w:val="decimal"/>
      <w:lvlText w:val="%1.%2.%3.%4.%5"/>
      <w:lvlJc w:val="left"/>
      <w:rPr>
        <w:rFonts w:cs="Times New Roman"/>
      </w:rPr>
    </w:lvl>
    <w:lvl w:ilvl="5">
      <w:start w:val="1"/>
      <w:numFmt w:val="decimal"/>
      <w:lvlText w:val="%1.%2.%3.%4.%5.%6"/>
      <w:lvlJc w:val="left"/>
      <w:rPr>
        <w:rFonts w:cs="Times New Roman"/>
      </w:rPr>
    </w:lvl>
    <w:lvl w:ilvl="6">
      <w:start w:val="1"/>
      <w:numFmt w:val="decimal"/>
      <w:lvlText w:val="%1.%2.%3.%4.%5.%6.%7"/>
      <w:lvlJc w:val="left"/>
      <w:rPr>
        <w:rFonts w:cs="Times New Roman"/>
      </w:rPr>
    </w:lvl>
    <w:lvl w:ilvl="7">
      <w:start w:val="1"/>
      <w:numFmt w:val="decimal"/>
      <w:lvlText w:val="%1.%2.%3.%4.%5.%6.%7.%8"/>
      <w:lvlJc w:val="left"/>
      <w:rPr>
        <w:rFonts w:cs="Times New Roman"/>
      </w:rPr>
    </w:lvl>
    <w:lvl w:ilvl="8">
      <w:start w:val="1"/>
      <w:numFmt w:val="decimal"/>
      <w:lvlText w:val="%1.%2.%3.%4.%5.%6.%7.%8.%9"/>
      <w:lvlJc w:val="left"/>
      <w:rPr>
        <w:rFonts w:cs="Times New Roman"/>
      </w:rPr>
    </w:lvl>
  </w:abstractNum>
  <w:abstractNum w:abstractNumId="1" w15:restartNumberingAfterBreak="0">
    <w:nsid w:val="11E664D7"/>
    <w:multiLevelType w:val="hybridMultilevel"/>
    <w:tmpl w:val="C0A88AF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316044"/>
    <w:multiLevelType w:val="hybridMultilevel"/>
    <w:tmpl w:val="D0282978"/>
    <w:lvl w:ilvl="0" w:tplc="0414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230102EF"/>
    <w:multiLevelType w:val="hybridMultilevel"/>
    <w:tmpl w:val="5920A700"/>
    <w:lvl w:ilvl="0" w:tplc="0414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32DD7A53"/>
    <w:multiLevelType w:val="hybridMultilevel"/>
    <w:tmpl w:val="79A08EC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496A38"/>
    <w:multiLevelType w:val="hybridMultilevel"/>
    <w:tmpl w:val="5670954C"/>
    <w:lvl w:ilvl="0" w:tplc="DD06B054">
      <w:start w:val="1"/>
      <w:numFmt w:val="bullet"/>
      <w:pStyle w:val="Bulletlist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49B909DD"/>
    <w:multiLevelType w:val="hybridMultilevel"/>
    <w:tmpl w:val="20E2C680"/>
    <w:lvl w:ilvl="0" w:tplc="041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59BB1D15"/>
    <w:multiLevelType w:val="hybridMultilevel"/>
    <w:tmpl w:val="37D66442"/>
    <w:lvl w:ilvl="0" w:tplc="041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6B5C4CCA"/>
    <w:multiLevelType w:val="hybridMultilevel"/>
    <w:tmpl w:val="F0D0DC44"/>
    <w:lvl w:ilvl="0" w:tplc="B5B8D5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68EBEE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CD4493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C22A46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C0272D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3A888A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BE959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50294F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3B2E2A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33715204">
    <w:abstractNumId w:val="5"/>
  </w:num>
  <w:num w:numId="2" w16cid:durableId="1713731406">
    <w:abstractNumId w:val="0"/>
  </w:num>
  <w:num w:numId="3" w16cid:durableId="2133359478">
    <w:abstractNumId w:val="0"/>
  </w:num>
  <w:num w:numId="4" w16cid:durableId="361980566">
    <w:abstractNumId w:val="0"/>
  </w:num>
  <w:num w:numId="5" w16cid:durableId="957447902">
    <w:abstractNumId w:val="0"/>
  </w:num>
  <w:num w:numId="6" w16cid:durableId="1052076356">
    <w:abstractNumId w:val="3"/>
  </w:num>
  <w:num w:numId="7" w16cid:durableId="1347513112">
    <w:abstractNumId w:val="2"/>
  </w:num>
  <w:num w:numId="8" w16cid:durableId="441461122">
    <w:abstractNumId w:val="7"/>
  </w:num>
  <w:num w:numId="9" w16cid:durableId="240022316">
    <w:abstractNumId w:val="4"/>
  </w:num>
  <w:num w:numId="10" w16cid:durableId="1071464794">
    <w:abstractNumId w:val="8"/>
  </w:num>
  <w:num w:numId="11" w16cid:durableId="1505852991">
    <w:abstractNumId w:val="1"/>
  </w:num>
  <w:num w:numId="12" w16cid:durableId="46053492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32F6"/>
    <w:rsid w:val="00001F38"/>
    <w:rsid w:val="0000502E"/>
    <w:rsid w:val="00007443"/>
    <w:rsid w:val="00016D06"/>
    <w:rsid w:val="00021E87"/>
    <w:rsid w:val="00033102"/>
    <w:rsid w:val="00042603"/>
    <w:rsid w:val="00071943"/>
    <w:rsid w:val="0008120C"/>
    <w:rsid w:val="00095EB7"/>
    <w:rsid w:val="000B2696"/>
    <w:rsid w:val="000E088F"/>
    <w:rsid w:val="000E102F"/>
    <w:rsid w:val="00100B5E"/>
    <w:rsid w:val="001100E6"/>
    <w:rsid w:val="0011423B"/>
    <w:rsid w:val="001279C1"/>
    <w:rsid w:val="00136DE9"/>
    <w:rsid w:val="00143E2D"/>
    <w:rsid w:val="0014753F"/>
    <w:rsid w:val="0018624C"/>
    <w:rsid w:val="0018707F"/>
    <w:rsid w:val="00194992"/>
    <w:rsid w:val="0019748E"/>
    <w:rsid w:val="001A202D"/>
    <w:rsid w:val="001B34AD"/>
    <w:rsid w:val="001B6F64"/>
    <w:rsid w:val="001C04EE"/>
    <w:rsid w:val="001C5DAA"/>
    <w:rsid w:val="001C7D02"/>
    <w:rsid w:val="001C7F90"/>
    <w:rsid w:val="001D3C9A"/>
    <w:rsid w:val="001D5427"/>
    <w:rsid w:val="001F7985"/>
    <w:rsid w:val="00205A1C"/>
    <w:rsid w:val="00205B75"/>
    <w:rsid w:val="00215C2C"/>
    <w:rsid w:val="00232EFD"/>
    <w:rsid w:val="0023764E"/>
    <w:rsid w:val="00245FCE"/>
    <w:rsid w:val="00262C0B"/>
    <w:rsid w:val="002632F6"/>
    <w:rsid w:val="00264293"/>
    <w:rsid w:val="0026613B"/>
    <w:rsid w:val="002722A5"/>
    <w:rsid w:val="00274591"/>
    <w:rsid w:val="002779E6"/>
    <w:rsid w:val="002804CF"/>
    <w:rsid w:val="002830EF"/>
    <w:rsid w:val="00284058"/>
    <w:rsid w:val="002903D5"/>
    <w:rsid w:val="002958FB"/>
    <w:rsid w:val="00295FE8"/>
    <w:rsid w:val="002A1C1D"/>
    <w:rsid w:val="002B500D"/>
    <w:rsid w:val="002B6490"/>
    <w:rsid w:val="002C0285"/>
    <w:rsid w:val="002C33E2"/>
    <w:rsid w:val="002C34BB"/>
    <w:rsid w:val="002D710A"/>
    <w:rsid w:val="002E2159"/>
    <w:rsid w:val="003139CB"/>
    <w:rsid w:val="0033414C"/>
    <w:rsid w:val="00334F1F"/>
    <w:rsid w:val="003438A8"/>
    <w:rsid w:val="00352E3B"/>
    <w:rsid w:val="00367C56"/>
    <w:rsid w:val="00372EEA"/>
    <w:rsid w:val="003809BF"/>
    <w:rsid w:val="0038253F"/>
    <w:rsid w:val="003953DC"/>
    <w:rsid w:val="00397928"/>
    <w:rsid w:val="003A0F5F"/>
    <w:rsid w:val="003A442D"/>
    <w:rsid w:val="003A6520"/>
    <w:rsid w:val="003C2D8D"/>
    <w:rsid w:val="003D3F94"/>
    <w:rsid w:val="003E1FDF"/>
    <w:rsid w:val="003F2896"/>
    <w:rsid w:val="00403D4E"/>
    <w:rsid w:val="00404D30"/>
    <w:rsid w:val="0040663D"/>
    <w:rsid w:val="00424A30"/>
    <w:rsid w:val="00424BE3"/>
    <w:rsid w:val="004267AC"/>
    <w:rsid w:val="004416B1"/>
    <w:rsid w:val="004521D4"/>
    <w:rsid w:val="0046544C"/>
    <w:rsid w:val="00473599"/>
    <w:rsid w:val="00474D2F"/>
    <w:rsid w:val="00482FFF"/>
    <w:rsid w:val="004930E0"/>
    <w:rsid w:val="004A000C"/>
    <w:rsid w:val="004A5E67"/>
    <w:rsid w:val="004C7DDB"/>
    <w:rsid w:val="004D62D3"/>
    <w:rsid w:val="004D69EE"/>
    <w:rsid w:val="004E2090"/>
    <w:rsid w:val="004E3AE2"/>
    <w:rsid w:val="004E3BDA"/>
    <w:rsid w:val="005038AE"/>
    <w:rsid w:val="00505373"/>
    <w:rsid w:val="00507016"/>
    <w:rsid w:val="00510922"/>
    <w:rsid w:val="00513F63"/>
    <w:rsid w:val="00515DAD"/>
    <w:rsid w:val="00523508"/>
    <w:rsid w:val="00534421"/>
    <w:rsid w:val="005450C4"/>
    <w:rsid w:val="00546274"/>
    <w:rsid w:val="005523C7"/>
    <w:rsid w:val="00553602"/>
    <w:rsid w:val="00555B09"/>
    <w:rsid w:val="00580FC2"/>
    <w:rsid w:val="005849B8"/>
    <w:rsid w:val="00584D2D"/>
    <w:rsid w:val="005B2ABE"/>
    <w:rsid w:val="005B64B2"/>
    <w:rsid w:val="005D29A3"/>
    <w:rsid w:val="005F763A"/>
    <w:rsid w:val="00621321"/>
    <w:rsid w:val="00632FA9"/>
    <w:rsid w:val="0063398C"/>
    <w:rsid w:val="0065095D"/>
    <w:rsid w:val="0065272D"/>
    <w:rsid w:val="00653003"/>
    <w:rsid w:val="00653AE9"/>
    <w:rsid w:val="00653C13"/>
    <w:rsid w:val="00654942"/>
    <w:rsid w:val="00660AB9"/>
    <w:rsid w:val="0066126B"/>
    <w:rsid w:val="00663849"/>
    <w:rsid w:val="00664842"/>
    <w:rsid w:val="00670144"/>
    <w:rsid w:val="006753F0"/>
    <w:rsid w:val="00684E7F"/>
    <w:rsid w:val="006941CB"/>
    <w:rsid w:val="006973B5"/>
    <w:rsid w:val="006A22E2"/>
    <w:rsid w:val="006A48BA"/>
    <w:rsid w:val="006A597F"/>
    <w:rsid w:val="006A74FF"/>
    <w:rsid w:val="006B1919"/>
    <w:rsid w:val="006B3EAF"/>
    <w:rsid w:val="006C30D3"/>
    <w:rsid w:val="006D1398"/>
    <w:rsid w:val="006D20B2"/>
    <w:rsid w:val="006D7785"/>
    <w:rsid w:val="006E1134"/>
    <w:rsid w:val="006E7443"/>
    <w:rsid w:val="006F7566"/>
    <w:rsid w:val="007000A4"/>
    <w:rsid w:val="00701053"/>
    <w:rsid w:val="00713032"/>
    <w:rsid w:val="00724362"/>
    <w:rsid w:val="0073212A"/>
    <w:rsid w:val="00752830"/>
    <w:rsid w:val="00753091"/>
    <w:rsid w:val="0075365B"/>
    <w:rsid w:val="00764338"/>
    <w:rsid w:val="00782F13"/>
    <w:rsid w:val="00783A91"/>
    <w:rsid w:val="00787DC5"/>
    <w:rsid w:val="007A7DB0"/>
    <w:rsid w:val="007C0122"/>
    <w:rsid w:val="007C687F"/>
    <w:rsid w:val="007D51A1"/>
    <w:rsid w:val="007D548D"/>
    <w:rsid w:val="007D5E40"/>
    <w:rsid w:val="007E218C"/>
    <w:rsid w:val="0082737C"/>
    <w:rsid w:val="008345A3"/>
    <w:rsid w:val="0084004E"/>
    <w:rsid w:val="0086045F"/>
    <w:rsid w:val="00871250"/>
    <w:rsid w:val="0087396D"/>
    <w:rsid w:val="00877BA5"/>
    <w:rsid w:val="00886530"/>
    <w:rsid w:val="008878C6"/>
    <w:rsid w:val="008945C3"/>
    <w:rsid w:val="00896046"/>
    <w:rsid w:val="008A0A90"/>
    <w:rsid w:val="008A1564"/>
    <w:rsid w:val="008A6391"/>
    <w:rsid w:val="008B0F14"/>
    <w:rsid w:val="008B5813"/>
    <w:rsid w:val="008C3332"/>
    <w:rsid w:val="008D6701"/>
    <w:rsid w:val="008D6C01"/>
    <w:rsid w:val="008D7EEE"/>
    <w:rsid w:val="008E417F"/>
    <w:rsid w:val="008F1C70"/>
    <w:rsid w:val="008F303F"/>
    <w:rsid w:val="00900781"/>
    <w:rsid w:val="00902884"/>
    <w:rsid w:val="0091430A"/>
    <w:rsid w:val="00914ADB"/>
    <w:rsid w:val="00921BF5"/>
    <w:rsid w:val="00922F81"/>
    <w:rsid w:val="00940954"/>
    <w:rsid w:val="009500F2"/>
    <w:rsid w:val="00953960"/>
    <w:rsid w:val="00961C36"/>
    <w:rsid w:val="00970FB3"/>
    <w:rsid w:val="009B002A"/>
    <w:rsid w:val="009B4130"/>
    <w:rsid w:val="009B5075"/>
    <w:rsid w:val="009B6C72"/>
    <w:rsid w:val="009C3AEC"/>
    <w:rsid w:val="009D47CD"/>
    <w:rsid w:val="009E5340"/>
    <w:rsid w:val="009F4B36"/>
    <w:rsid w:val="009F6BE8"/>
    <w:rsid w:val="00A4477D"/>
    <w:rsid w:val="00A50E26"/>
    <w:rsid w:val="00A54824"/>
    <w:rsid w:val="00A65A7B"/>
    <w:rsid w:val="00A75E86"/>
    <w:rsid w:val="00A80593"/>
    <w:rsid w:val="00A8119F"/>
    <w:rsid w:val="00A85287"/>
    <w:rsid w:val="00AA0633"/>
    <w:rsid w:val="00AB3315"/>
    <w:rsid w:val="00AB36D7"/>
    <w:rsid w:val="00AC0FDB"/>
    <w:rsid w:val="00AD07F6"/>
    <w:rsid w:val="00AD321C"/>
    <w:rsid w:val="00B0598C"/>
    <w:rsid w:val="00B07A0D"/>
    <w:rsid w:val="00B5414F"/>
    <w:rsid w:val="00B543F6"/>
    <w:rsid w:val="00B54A11"/>
    <w:rsid w:val="00B62C46"/>
    <w:rsid w:val="00B662F4"/>
    <w:rsid w:val="00B704F9"/>
    <w:rsid w:val="00B72819"/>
    <w:rsid w:val="00B73116"/>
    <w:rsid w:val="00B92FEF"/>
    <w:rsid w:val="00B956DD"/>
    <w:rsid w:val="00B95AB5"/>
    <w:rsid w:val="00BA0FFF"/>
    <w:rsid w:val="00BA4F4A"/>
    <w:rsid w:val="00BA5557"/>
    <w:rsid w:val="00BE105D"/>
    <w:rsid w:val="00BF1762"/>
    <w:rsid w:val="00BF3CCA"/>
    <w:rsid w:val="00BF7A2F"/>
    <w:rsid w:val="00C03DC2"/>
    <w:rsid w:val="00C06AA4"/>
    <w:rsid w:val="00C07739"/>
    <w:rsid w:val="00C14080"/>
    <w:rsid w:val="00C17BBF"/>
    <w:rsid w:val="00C340D4"/>
    <w:rsid w:val="00C34A62"/>
    <w:rsid w:val="00C422D8"/>
    <w:rsid w:val="00C510A4"/>
    <w:rsid w:val="00C52853"/>
    <w:rsid w:val="00C57B96"/>
    <w:rsid w:val="00C601A2"/>
    <w:rsid w:val="00C60955"/>
    <w:rsid w:val="00C63DC8"/>
    <w:rsid w:val="00C70B0C"/>
    <w:rsid w:val="00C814B6"/>
    <w:rsid w:val="00C84519"/>
    <w:rsid w:val="00CA0CB4"/>
    <w:rsid w:val="00CA26AD"/>
    <w:rsid w:val="00CA71D0"/>
    <w:rsid w:val="00CB24FB"/>
    <w:rsid w:val="00CB3CC2"/>
    <w:rsid w:val="00CC1D85"/>
    <w:rsid w:val="00CC2CA7"/>
    <w:rsid w:val="00CD015E"/>
    <w:rsid w:val="00CD5C7F"/>
    <w:rsid w:val="00CF0923"/>
    <w:rsid w:val="00D137B4"/>
    <w:rsid w:val="00D16EDD"/>
    <w:rsid w:val="00D24016"/>
    <w:rsid w:val="00D608CF"/>
    <w:rsid w:val="00D67396"/>
    <w:rsid w:val="00D75213"/>
    <w:rsid w:val="00D81B81"/>
    <w:rsid w:val="00D907AF"/>
    <w:rsid w:val="00D911E3"/>
    <w:rsid w:val="00DA1F72"/>
    <w:rsid w:val="00DC01BB"/>
    <w:rsid w:val="00DD1A80"/>
    <w:rsid w:val="00DD4E15"/>
    <w:rsid w:val="00DE2678"/>
    <w:rsid w:val="00DE41C0"/>
    <w:rsid w:val="00DE773F"/>
    <w:rsid w:val="00DF1636"/>
    <w:rsid w:val="00DF1D92"/>
    <w:rsid w:val="00DF59DA"/>
    <w:rsid w:val="00E30560"/>
    <w:rsid w:val="00E34A0C"/>
    <w:rsid w:val="00E35701"/>
    <w:rsid w:val="00E427CF"/>
    <w:rsid w:val="00E4499A"/>
    <w:rsid w:val="00E452E3"/>
    <w:rsid w:val="00E65B80"/>
    <w:rsid w:val="00E7034F"/>
    <w:rsid w:val="00E71E66"/>
    <w:rsid w:val="00E8398E"/>
    <w:rsid w:val="00E87293"/>
    <w:rsid w:val="00E9487D"/>
    <w:rsid w:val="00E967C7"/>
    <w:rsid w:val="00EA41F0"/>
    <w:rsid w:val="00EA7732"/>
    <w:rsid w:val="00EC124E"/>
    <w:rsid w:val="00EC147D"/>
    <w:rsid w:val="00EC2F64"/>
    <w:rsid w:val="00F04A80"/>
    <w:rsid w:val="00F253FA"/>
    <w:rsid w:val="00F3190D"/>
    <w:rsid w:val="00F34030"/>
    <w:rsid w:val="00F350EB"/>
    <w:rsid w:val="00F57721"/>
    <w:rsid w:val="00F62A05"/>
    <w:rsid w:val="00F64331"/>
    <w:rsid w:val="00F7665F"/>
    <w:rsid w:val="00F81BC4"/>
    <w:rsid w:val="00F83366"/>
    <w:rsid w:val="00F84A73"/>
    <w:rsid w:val="00F85198"/>
    <w:rsid w:val="00F861A5"/>
    <w:rsid w:val="00F93FD6"/>
    <w:rsid w:val="00FA2128"/>
    <w:rsid w:val="00FB31AE"/>
    <w:rsid w:val="00FB4174"/>
    <w:rsid w:val="00FB4E85"/>
    <w:rsid w:val="00FB584A"/>
    <w:rsid w:val="00FC13EF"/>
    <w:rsid w:val="00FC3B15"/>
    <w:rsid w:val="00FD4113"/>
    <w:rsid w:val="00FD7BEC"/>
    <w:rsid w:val="00FF31FC"/>
    <w:rsid w:val="00FF3F0F"/>
    <w:rsid w:val="0391582C"/>
    <w:rsid w:val="05A76782"/>
    <w:rsid w:val="068EF1B9"/>
    <w:rsid w:val="080E093F"/>
    <w:rsid w:val="0D636C07"/>
    <w:rsid w:val="131EE4F6"/>
    <w:rsid w:val="144A1FED"/>
    <w:rsid w:val="1660040C"/>
    <w:rsid w:val="184F2FB0"/>
    <w:rsid w:val="1ACB4F0B"/>
    <w:rsid w:val="1B851CA0"/>
    <w:rsid w:val="1BA12FEC"/>
    <w:rsid w:val="1E905D56"/>
    <w:rsid w:val="1F148F94"/>
    <w:rsid w:val="23391165"/>
    <w:rsid w:val="29912052"/>
    <w:rsid w:val="2A3D5534"/>
    <w:rsid w:val="2E04244C"/>
    <w:rsid w:val="367433A8"/>
    <w:rsid w:val="3950B5B1"/>
    <w:rsid w:val="3C28D906"/>
    <w:rsid w:val="402881D7"/>
    <w:rsid w:val="402BE873"/>
    <w:rsid w:val="421F5D11"/>
    <w:rsid w:val="42DD2527"/>
    <w:rsid w:val="4551B0AF"/>
    <w:rsid w:val="4649D690"/>
    <w:rsid w:val="4A547224"/>
    <w:rsid w:val="4CA03D79"/>
    <w:rsid w:val="52BDEF23"/>
    <w:rsid w:val="5E45F910"/>
    <w:rsid w:val="5F5156AC"/>
    <w:rsid w:val="6308A36D"/>
    <w:rsid w:val="6346CDD2"/>
    <w:rsid w:val="6922AC88"/>
    <w:rsid w:val="7099F503"/>
    <w:rsid w:val="7221933D"/>
    <w:rsid w:val="73FDBB02"/>
    <w:rsid w:val="750A241A"/>
    <w:rsid w:val="78A0BD80"/>
    <w:rsid w:val="7C1E3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C689847"/>
  <w15:chartTrackingRefBased/>
  <w15:docId w15:val="{23ADA953-CBED-4E77-AD38-7B3A0A1391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next w:val="Contractstyle"/>
    <w:qFormat/>
    <w:pPr>
      <w:spacing w:before="120" w:after="120"/>
    </w:pPr>
    <w:rPr>
      <w:snapToGrid w:val="0"/>
      <w:sz w:val="22"/>
      <w:lang w:eastAsia="en-US"/>
    </w:rPr>
  </w:style>
  <w:style w:type="paragraph" w:styleId="Overskrift1">
    <w:name w:val="heading 1"/>
    <w:basedOn w:val="Normal"/>
    <w:next w:val="Contractstyle"/>
    <w:link w:val="Overskrift1Tegn"/>
    <w:uiPriority w:val="9"/>
    <w:qFormat/>
    <w:pPr>
      <w:keepNext/>
      <w:numPr>
        <w:numId w:val="2"/>
      </w:numPr>
      <w:spacing w:before="240"/>
      <w:outlineLvl w:val="0"/>
    </w:pPr>
    <w:rPr>
      <w:rFonts w:ascii="Arial" w:hAnsi="Arial"/>
      <w:b/>
      <w:caps/>
      <w:kern w:val="28"/>
      <w:sz w:val="24"/>
    </w:rPr>
  </w:style>
  <w:style w:type="paragraph" w:styleId="Overskrift2">
    <w:name w:val="heading 2"/>
    <w:basedOn w:val="Normal"/>
    <w:next w:val="Contractstyle"/>
    <w:link w:val="Overskrift2Tegn"/>
    <w:uiPriority w:val="9"/>
    <w:qFormat/>
    <w:pPr>
      <w:keepLines/>
      <w:numPr>
        <w:ilvl w:val="1"/>
        <w:numId w:val="3"/>
      </w:numPr>
      <w:tabs>
        <w:tab w:val="left" w:pos="720"/>
      </w:tabs>
      <w:ind w:hanging="720"/>
      <w:outlineLvl w:val="1"/>
    </w:pPr>
    <w:rPr>
      <w:noProof/>
      <w:lang w:val="en-US"/>
    </w:rPr>
  </w:style>
  <w:style w:type="paragraph" w:styleId="Overskrift3">
    <w:name w:val="heading 3"/>
    <w:basedOn w:val="Normal"/>
    <w:next w:val="Contractstyle3"/>
    <w:link w:val="Overskrift3Tegn"/>
    <w:uiPriority w:val="9"/>
    <w:qFormat/>
    <w:pPr>
      <w:keepLines/>
      <w:numPr>
        <w:ilvl w:val="2"/>
        <w:numId w:val="4"/>
      </w:numPr>
      <w:outlineLvl w:val="2"/>
    </w:pPr>
    <w:rPr>
      <w:noProof/>
      <w:lang w:val="en-US"/>
    </w:rPr>
  </w:style>
  <w:style w:type="paragraph" w:styleId="Overskrift4">
    <w:name w:val="heading 4"/>
    <w:basedOn w:val="Normal"/>
    <w:next w:val="Contractstyle4"/>
    <w:link w:val="Overskrift4Tegn"/>
    <w:uiPriority w:val="9"/>
    <w:qFormat/>
    <w:pPr>
      <w:keepLines/>
      <w:numPr>
        <w:ilvl w:val="3"/>
        <w:numId w:val="5"/>
      </w:numPr>
      <w:outlineLvl w:val="3"/>
    </w:pPr>
    <w:rPr>
      <w:noProof/>
      <w:lang w:val="en-US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link w:val="Overskrift1"/>
    <w:uiPriority w:val="9"/>
    <w:rPr>
      <w:rFonts w:ascii="Cambria" w:eastAsia="Times New Roman" w:hAnsi="Cambria" w:cs="Times New Roman"/>
      <w:b/>
      <w:bCs/>
      <w:snapToGrid w:val="0"/>
      <w:kern w:val="32"/>
      <w:sz w:val="32"/>
      <w:szCs w:val="32"/>
      <w:lang w:val="nb-NO"/>
    </w:rPr>
  </w:style>
  <w:style w:type="character" w:customStyle="1" w:styleId="Overskrift2Tegn">
    <w:name w:val="Overskrift 2 Tegn"/>
    <w:link w:val="Overskrift2"/>
    <w:uiPriority w:val="9"/>
    <w:semiHidden/>
    <w:rPr>
      <w:rFonts w:ascii="Cambria" w:eastAsia="Times New Roman" w:hAnsi="Cambria" w:cs="Times New Roman"/>
      <w:b/>
      <w:bCs/>
      <w:i/>
      <w:iCs/>
      <w:snapToGrid w:val="0"/>
      <w:sz w:val="28"/>
      <w:szCs w:val="28"/>
      <w:lang w:val="nb-NO"/>
    </w:rPr>
  </w:style>
  <w:style w:type="character" w:customStyle="1" w:styleId="Overskrift3Tegn">
    <w:name w:val="Overskrift 3 Tegn"/>
    <w:link w:val="Overskrift3"/>
    <w:uiPriority w:val="9"/>
    <w:semiHidden/>
    <w:rPr>
      <w:rFonts w:ascii="Cambria" w:eastAsia="Times New Roman" w:hAnsi="Cambria" w:cs="Times New Roman"/>
      <w:b/>
      <w:bCs/>
      <w:snapToGrid w:val="0"/>
      <w:sz w:val="26"/>
      <w:szCs w:val="26"/>
      <w:lang w:val="nb-NO"/>
    </w:rPr>
  </w:style>
  <w:style w:type="character" w:customStyle="1" w:styleId="Overskrift4Tegn">
    <w:name w:val="Overskrift 4 Tegn"/>
    <w:link w:val="Overskrift4"/>
    <w:uiPriority w:val="9"/>
    <w:semiHidden/>
    <w:rPr>
      <w:rFonts w:ascii="Calibri" w:eastAsia="Times New Roman" w:hAnsi="Calibri" w:cs="Times New Roman"/>
      <w:b/>
      <w:bCs/>
      <w:snapToGrid w:val="0"/>
      <w:sz w:val="28"/>
      <w:szCs w:val="28"/>
      <w:lang w:val="nb-NO"/>
    </w:rPr>
  </w:style>
  <w:style w:type="paragraph" w:customStyle="1" w:styleId="Bulletlist">
    <w:name w:val="Bullet list"/>
    <w:basedOn w:val="Normal"/>
    <w:pPr>
      <w:keepLines/>
      <w:numPr>
        <w:numId w:val="1"/>
      </w:numPr>
      <w:spacing w:before="40" w:after="40"/>
    </w:pPr>
  </w:style>
  <w:style w:type="character" w:styleId="Merknadsreferanse">
    <w:name w:val="annotation reference"/>
    <w:uiPriority w:val="99"/>
    <w:semiHidden/>
    <w:rPr>
      <w:rFonts w:ascii="Times New Roman" w:hAnsi="Times New Roman" w:cs="Times New Roman"/>
      <w:vanish/>
      <w:color w:val="FF00FF"/>
      <w:kern w:val="0"/>
      <w:sz w:val="16"/>
      <w:lang w:val="nb-NO"/>
    </w:rPr>
  </w:style>
  <w:style w:type="paragraph" w:customStyle="1" w:styleId="Contractstyle">
    <w:name w:val="Contractstyle"/>
    <w:pPr>
      <w:keepLines/>
      <w:spacing w:before="120" w:after="120"/>
      <w:ind w:left="720"/>
    </w:pPr>
    <w:rPr>
      <w:snapToGrid w:val="0"/>
      <w:sz w:val="22"/>
      <w:lang w:eastAsia="en-US"/>
    </w:rPr>
  </w:style>
  <w:style w:type="paragraph" w:customStyle="1" w:styleId="Contractstyle1">
    <w:name w:val="Contractstyle1"/>
    <w:basedOn w:val="Contractstyle"/>
    <w:pPr>
      <w:ind w:left="0"/>
    </w:pPr>
  </w:style>
  <w:style w:type="paragraph" w:customStyle="1" w:styleId="Contractstyle3">
    <w:name w:val="Contractstyle3"/>
    <w:basedOn w:val="Contractstyle"/>
    <w:pPr>
      <w:ind w:left="1440"/>
    </w:pPr>
  </w:style>
  <w:style w:type="paragraph" w:customStyle="1" w:styleId="Contractstyle4">
    <w:name w:val="Contractstyle4"/>
    <w:basedOn w:val="Contractstyle"/>
    <w:pPr>
      <w:ind w:left="2217"/>
    </w:pPr>
  </w:style>
  <w:style w:type="paragraph" w:styleId="Bunntekst">
    <w:name w:val="footer"/>
    <w:basedOn w:val="Normal"/>
    <w:link w:val="BunntekstTegn"/>
    <w:uiPriority w:val="99"/>
    <w:pPr>
      <w:tabs>
        <w:tab w:val="center" w:pos="4153"/>
        <w:tab w:val="right" w:pos="8306"/>
      </w:tabs>
    </w:pPr>
  </w:style>
  <w:style w:type="character" w:customStyle="1" w:styleId="BunntekstTegn">
    <w:name w:val="Bunntekst Tegn"/>
    <w:link w:val="Bunntekst"/>
    <w:uiPriority w:val="99"/>
    <w:semiHidden/>
    <w:rPr>
      <w:rFonts w:ascii="Times New Roman" w:hAnsi="Times New Roman" w:cs="Times New Roman"/>
      <w:snapToGrid w:val="0"/>
      <w:sz w:val="22"/>
      <w:lang w:val="nb-NO"/>
    </w:rPr>
  </w:style>
  <w:style w:type="paragraph" w:styleId="Topptekst">
    <w:name w:val="header"/>
    <w:basedOn w:val="Normal"/>
    <w:link w:val="TopptekstTegn"/>
    <w:pPr>
      <w:tabs>
        <w:tab w:val="center" w:pos="4253"/>
        <w:tab w:val="right" w:pos="9497"/>
      </w:tabs>
      <w:spacing w:before="0" w:after="0"/>
    </w:pPr>
    <w:rPr>
      <w:noProof/>
      <w:lang w:val="en-US"/>
    </w:rPr>
  </w:style>
  <w:style w:type="character" w:customStyle="1" w:styleId="TopptekstTegn">
    <w:name w:val="Topptekst Tegn"/>
    <w:link w:val="Topptekst"/>
    <w:rPr>
      <w:rFonts w:ascii="Times New Roman" w:hAnsi="Times New Roman" w:cs="Times New Roman"/>
      <w:snapToGrid w:val="0"/>
      <w:sz w:val="22"/>
      <w:lang w:val="nb-NO"/>
    </w:rPr>
  </w:style>
  <w:style w:type="paragraph" w:customStyle="1" w:styleId="innhfort">
    <w:name w:val="innhfort"/>
    <w:pPr>
      <w:spacing w:before="40" w:after="40"/>
      <w:ind w:left="454" w:hanging="454"/>
    </w:pPr>
    <w:rPr>
      <w:b/>
      <w:caps/>
      <w:noProof/>
      <w:snapToGrid w:val="0"/>
      <w:lang w:val="en-US" w:eastAsia="en-US"/>
    </w:rPr>
  </w:style>
  <w:style w:type="character" w:styleId="Sidetall">
    <w:name w:val="page number"/>
    <w:uiPriority w:val="99"/>
    <w:rPr>
      <w:rFonts w:cs="Times New Roman"/>
    </w:rPr>
  </w:style>
  <w:style w:type="paragraph" w:styleId="Merknadstekst">
    <w:name w:val="annotation text"/>
    <w:basedOn w:val="Normal"/>
    <w:link w:val="MerknadstekstTegn"/>
    <w:uiPriority w:val="99"/>
    <w:semiHidden/>
    <w:pPr>
      <w:spacing w:before="0" w:after="0"/>
    </w:pPr>
    <w:rPr>
      <w:sz w:val="20"/>
    </w:rPr>
  </w:style>
  <w:style w:type="character" w:customStyle="1" w:styleId="MerknadstekstTegn">
    <w:name w:val="Merknadstekst Tegn"/>
    <w:link w:val="Merknadstekst"/>
    <w:uiPriority w:val="99"/>
    <w:semiHidden/>
    <w:rPr>
      <w:rFonts w:ascii="Times New Roman" w:hAnsi="Times New Roman" w:cs="Times New Roman"/>
      <w:snapToGrid w:val="0"/>
      <w:lang w:val="nb-NO"/>
    </w:rPr>
  </w:style>
  <w:style w:type="paragraph" w:customStyle="1" w:styleId="Tittel1">
    <w:name w:val="Tittel1"/>
    <w:next w:val="Contractstyle"/>
    <w:pPr>
      <w:keepNext/>
      <w:spacing w:before="240" w:after="120"/>
      <w:ind w:left="720"/>
    </w:pPr>
    <w:rPr>
      <w:rFonts w:ascii="Arial" w:hAnsi="Arial"/>
      <w:b/>
      <w:caps/>
      <w:snapToGrid w:val="0"/>
      <w:kern w:val="28"/>
      <w:sz w:val="24"/>
      <w:lang w:eastAsia="en-US"/>
    </w:rPr>
  </w:style>
  <w:style w:type="paragraph" w:styleId="INNH1">
    <w:name w:val="toc 1"/>
    <w:basedOn w:val="Normal"/>
    <w:next w:val="Contractstyle"/>
    <w:uiPriority w:val="39"/>
    <w:semiHidden/>
    <w:pPr>
      <w:tabs>
        <w:tab w:val="right" w:leader="dot" w:pos="9639"/>
      </w:tabs>
      <w:spacing w:before="40" w:after="40"/>
      <w:ind w:left="720" w:hanging="720"/>
    </w:pPr>
    <w:rPr>
      <w:b/>
      <w:caps/>
      <w:noProof/>
      <w:sz w:val="20"/>
      <w:lang w:val="en-US"/>
    </w:rPr>
  </w:style>
  <w:style w:type="paragraph" w:customStyle="1" w:styleId="Punktliste1">
    <w:name w:val="Punktliste1"/>
    <w:basedOn w:val="Bulletlist"/>
  </w:style>
  <w:style w:type="paragraph" w:styleId="Bobletekst">
    <w:name w:val="Balloon Text"/>
    <w:basedOn w:val="Normal"/>
    <w:link w:val="BobletekstTegn"/>
    <w:uiPriority w:val="99"/>
    <w:semiHidden/>
    <w:rPr>
      <w:sz w:val="16"/>
      <w:szCs w:val="16"/>
    </w:rPr>
  </w:style>
  <w:style w:type="character" w:customStyle="1" w:styleId="BobletekstTegn">
    <w:name w:val="Bobletekst Tegn"/>
    <w:link w:val="Bobletekst"/>
    <w:uiPriority w:val="99"/>
    <w:semiHidden/>
    <w:rPr>
      <w:rFonts w:ascii="Tahoma" w:hAnsi="Tahoma" w:cs="Tahoma"/>
      <w:snapToGrid w:val="0"/>
      <w:sz w:val="16"/>
      <w:szCs w:val="16"/>
      <w:lang w:val="nb-NO"/>
    </w:rPr>
  </w:style>
  <w:style w:type="character" w:customStyle="1" w:styleId="tw4winMark">
    <w:name w:val="tw4winMark"/>
    <w:rPr>
      <w:rFonts w:ascii="Courier New" w:hAnsi="Courier New"/>
      <w:vanish/>
      <w:color w:val="800080"/>
      <w:sz w:val="24"/>
      <w:vertAlign w:val="subscript"/>
    </w:rPr>
  </w:style>
  <w:style w:type="character" w:customStyle="1" w:styleId="tw4winError">
    <w:name w:val="tw4winError"/>
    <w:uiPriority w:val="99"/>
    <w:rPr>
      <w:rFonts w:ascii="Courier New" w:hAnsi="Courier New"/>
      <w:color w:val="00FF00"/>
      <w:sz w:val="40"/>
    </w:rPr>
  </w:style>
  <w:style w:type="character" w:customStyle="1" w:styleId="tw4winTerm">
    <w:name w:val="tw4winTerm"/>
    <w:uiPriority w:val="99"/>
    <w:rPr>
      <w:color w:val="0000FF"/>
    </w:rPr>
  </w:style>
  <w:style w:type="character" w:customStyle="1" w:styleId="tw4winPopup">
    <w:name w:val="tw4winPopup"/>
    <w:uiPriority w:val="99"/>
    <w:rPr>
      <w:rFonts w:ascii="Courier New" w:hAnsi="Courier New"/>
      <w:noProof/>
      <w:color w:val="008000"/>
    </w:rPr>
  </w:style>
  <w:style w:type="character" w:customStyle="1" w:styleId="tw4winJump">
    <w:name w:val="tw4winJump"/>
    <w:uiPriority w:val="99"/>
    <w:rPr>
      <w:rFonts w:ascii="Courier New" w:hAnsi="Courier New"/>
      <w:noProof/>
      <w:color w:val="008080"/>
    </w:rPr>
  </w:style>
  <w:style w:type="character" w:customStyle="1" w:styleId="tw4winExternal">
    <w:name w:val="tw4winExternal"/>
    <w:uiPriority w:val="99"/>
    <w:rPr>
      <w:rFonts w:ascii="Courier New" w:hAnsi="Courier New"/>
      <w:noProof/>
      <w:color w:val="808080"/>
    </w:rPr>
  </w:style>
  <w:style w:type="character" w:customStyle="1" w:styleId="tw4winInternal">
    <w:name w:val="tw4winInternal"/>
    <w:uiPriority w:val="99"/>
    <w:rPr>
      <w:rFonts w:ascii="Courier New" w:hAnsi="Courier New"/>
      <w:noProof/>
      <w:color w:val="FF0000"/>
    </w:rPr>
  </w:style>
  <w:style w:type="character" w:customStyle="1" w:styleId="DONOTTRANSLATE">
    <w:name w:val="DO_NOT_TRANSLATE"/>
    <w:uiPriority w:val="99"/>
    <w:rPr>
      <w:rFonts w:ascii="Courier New" w:hAnsi="Courier New"/>
      <w:noProof/>
      <w:color w:val="800000"/>
    </w:rPr>
  </w:style>
  <w:style w:type="paragraph" w:styleId="Listeavsnitt">
    <w:name w:val="List Paragraph"/>
    <w:basedOn w:val="Normal"/>
    <w:uiPriority w:val="34"/>
    <w:qFormat/>
    <w:rsid w:val="002804CF"/>
    <w:pPr>
      <w:ind w:left="720"/>
      <w:contextualSpacing/>
    </w:pPr>
  </w:style>
  <w:style w:type="table" w:styleId="Tabellrutenett">
    <w:name w:val="Table Grid"/>
    <w:basedOn w:val="Vanligtabell"/>
    <w:uiPriority w:val="3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paragraph">
    <w:name w:val="paragraph"/>
    <w:basedOn w:val="Normal"/>
    <w:rsid w:val="00653AE9"/>
    <w:pPr>
      <w:spacing w:before="100" w:beforeAutospacing="1" w:after="100" w:afterAutospacing="1"/>
    </w:pPr>
    <w:rPr>
      <w:snapToGrid/>
      <w:sz w:val="24"/>
      <w:szCs w:val="24"/>
      <w:lang w:eastAsia="nb-NO"/>
    </w:rPr>
  </w:style>
  <w:style w:type="character" w:customStyle="1" w:styleId="contentcontrolboundarysink">
    <w:name w:val="contentcontrolboundarysink"/>
    <w:basedOn w:val="Standardskriftforavsnitt"/>
    <w:rsid w:val="00653AE9"/>
  </w:style>
  <w:style w:type="character" w:customStyle="1" w:styleId="normaltextrun">
    <w:name w:val="normaltextrun"/>
    <w:basedOn w:val="Standardskriftforavsnitt"/>
    <w:rsid w:val="00653AE9"/>
  </w:style>
  <w:style w:type="character" w:customStyle="1" w:styleId="eop">
    <w:name w:val="eop"/>
    <w:basedOn w:val="Standardskriftforavsnitt"/>
    <w:rsid w:val="00653AE9"/>
  </w:style>
  <w:style w:type="character" w:styleId="Omtale">
    <w:name w:val="Mention"/>
    <w:basedOn w:val="Standardskriftforavsnitt"/>
    <w:uiPriority w:val="99"/>
    <w:unhideWhenUsed/>
    <w:rsid w:val="00EA41F0"/>
    <w:rPr>
      <w:color w:val="2B579A"/>
      <w:shd w:val="clear" w:color="auto" w:fill="E6E6E6"/>
    </w:rPr>
  </w:style>
  <w:style w:type="paragraph" w:styleId="Kommentaremne">
    <w:name w:val="annotation subject"/>
    <w:basedOn w:val="Merknadstekst"/>
    <w:next w:val="Merknadstekst"/>
    <w:link w:val="KommentaremneTegn"/>
    <w:rsid w:val="00523508"/>
    <w:pPr>
      <w:spacing w:before="120" w:after="120"/>
    </w:pPr>
    <w:rPr>
      <w:b/>
      <w:bCs/>
    </w:rPr>
  </w:style>
  <w:style w:type="character" w:customStyle="1" w:styleId="KommentaremneTegn">
    <w:name w:val="Kommentaremne Tegn"/>
    <w:basedOn w:val="MerknadstekstTegn"/>
    <w:link w:val="Kommentaremne"/>
    <w:rsid w:val="00523508"/>
    <w:rPr>
      <w:rFonts w:ascii="Times New Roman" w:hAnsi="Times New Roman" w:cs="Times New Roman"/>
      <w:b/>
      <w:bCs/>
      <w:snapToGrid w:val="0"/>
      <w:lang w:val="nb-NO" w:eastAsia="en-US"/>
    </w:rPr>
  </w:style>
  <w:style w:type="paragraph" w:styleId="Revisjon">
    <w:name w:val="Revision"/>
    <w:hidden/>
    <w:uiPriority w:val="99"/>
    <w:semiHidden/>
    <w:rsid w:val="00523508"/>
    <w:rPr>
      <w:snapToGrid w:val="0"/>
      <w:sz w:val="22"/>
      <w:lang w:eastAsia="en-US"/>
    </w:rPr>
  </w:style>
  <w:style w:type="table" w:styleId="Rutenettabelllys">
    <w:name w:val="Grid Table Light"/>
    <w:basedOn w:val="Vanligtabell"/>
    <w:uiPriority w:val="40"/>
    <w:rsid w:val="002C34BB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Vanligtabell1">
    <w:name w:val="Plain Table 1"/>
    <w:basedOn w:val="Vanligtabell"/>
    <w:uiPriority w:val="41"/>
    <w:rsid w:val="002C34BB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806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94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484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428072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17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700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5745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5070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898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8625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84744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940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7858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39677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5391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5544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92238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318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6466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70154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4437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6790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765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8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1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54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4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252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4668529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3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027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6612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42799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653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1387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86270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76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8888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16114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3515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6241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65158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44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1946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137597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1261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2670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microsoft.com/office/2020/10/relationships/intelligence" Target="intelligence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K:\09-Prosjekter\P%202134%20BKK%20-%20Operativ%20bistand\Maler\BKK\KONMAL.DOT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D318A5934127145B9189F6C657FA341" ma:contentTypeVersion="19" ma:contentTypeDescription="Opprett et nytt dokument." ma:contentTypeScope="" ma:versionID="a506f402b3883edf1408a0dcb64a1ff3">
  <xsd:schema xmlns:xsd="http://www.w3.org/2001/XMLSchema" xmlns:xs="http://www.w3.org/2001/XMLSchema" xmlns:p="http://schemas.microsoft.com/office/2006/metadata/properties" xmlns:ns2="4fd0e391-cd48-47a3-88b6-3d1a1c4fb275" xmlns:ns3="d09803c4-892e-4ca0-83d7-643e65abcb06" targetNamespace="http://schemas.microsoft.com/office/2006/metadata/properties" ma:root="true" ma:fieldsID="021c525dbf17d239ac10acbffa38fc84" ns2:_="" ns3:_="">
    <xsd:import namespace="4fd0e391-cd48-47a3-88b6-3d1a1c4fb275"/>
    <xsd:import namespace="d09803c4-892e-4ca0-83d7-643e65abcb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d0e391-cd48-47a3-88b6-3d1a1c4fb27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2e780b95-d6fc-4a7b-974a-d2f11f4ea3c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9803c4-892e-4ca0-83d7-643e65abcb0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fc3a957-100a-40e0-8ee1-0bcb403edbbf}" ma:internalName="TaxCatchAll" ma:showField="CatchAllData" ma:web="d09803c4-892e-4ca0-83d7-643e65abcb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fd0e391-cd48-47a3-88b6-3d1a1c4fb275">
      <Terms xmlns="http://schemas.microsoft.com/office/infopath/2007/PartnerControls"/>
    </lcf76f155ced4ddcb4097134ff3c332f>
    <TaxCatchAll xmlns="d09803c4-892e-4ca0-83d7-643e65abcb0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19F9620-3CFF-4AA3-85FF-5D0E50423E8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FE3EC56-C978-4A1A-8887-0BB3326813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fd0e391-cd48-47a3-88b6-3d1a1c4fb275"/>
    <ds:schemaRef ds:uri="d09803c4-892e-4ca0-83d7-643e65abcb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83FC4FD-B6D0-4422-8543-17B3C85C38AF}">
  <ds:schemaRefs>
    <ds:schemaRef ds:uri="http://schemas.microsoft.com/office/2006/metadata/properties"/>
    <ds:schemaRef ds:uri="http://schemas.microsoft.com/office/infopath/2007/PartnerControls"/>
    <ds:schemaRef ds:uri="4fd0e391-cd48-47a3-88b6-3d1a1c4fb275"/>
    <ds:schemaRef ds:uri="d09803c4-892e-4ca0-83d7-643e65abcb06"/>
  </ds:schemaRefs>
</ds:datastoreItem>
</file>

<file path=customXml/itemProps4.xml><?xml version="1.0" encoding="utf-8"?>
<ds:datastoreItem xmlns:ds="http://schemas.openxmlformats.org/officeDocument/2006/customXml" ds:itemID="{1F2550FD-749F-44E5-88A9-7E9CCE706F2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c0b914d6-07fb-437d-bca0-7ddf833dec7a}" enabled="1" method="Privileged" siteId="{1e54cff2-6429-4a14-bb19-504b6790405a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KONMAL</Template>
  <TotalTime>3</TotalTime>
  <Pages>1</Pages>
  <Words>166</Words>
  <Characters>886</Characters>
  <Application>Microsoft Office Word</Application>
  <DocSecurity>0</DocSecurity>
  <Lines>7</Lines>
  <Paragraphs>2</Paragraphs>
  <ScaleCrop>false</ScaleCrop>
  <Company>Input AS</Company>
  <LinksUpToDate>false</LinksUpToDate>
  <CharactersWithSpaces>1050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&lt;Oppdragsgivers adresse</dc:title>
  <dc:subject>Mal for kontraktsdokumenter</dc:subject>
  <dc:creator>TJK</dc:creator>
  <cp:keywords/>
  <dc:description/>
  <cp:lastModifiedBy>Karina Beate Stehl</cp:lastModifiedBy>
  <cp:revision>58</cp:revision>
  <dcterms:created xsi:type="dcterms:W3CDTF">2025-01-10T11:13:00Z</dcterms:created>
  <dcterms:modified xsi:type="dcterms:W3CDTF">2026-07-02T08:02:00Z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0b914d6-07fb-437d-bca0-7ddf833dec7a_Enabled">
    <vt:lpwstr>True</vt:lpwstr>
  </property>
  <property fmtid="{D5CDD505-2E9C-101B-9397-08002B2CF9AE}" pid="3" name="MSIP_Label_c0b914d6-07fb-437d-bca0-7ddf833dec7a_SiteId">
    <vt:lpwstr>1e54cff2-6429-4a14-bb19-504b6790405a</vt:lpwstr>
  </property>
  <property fmtid="{D5CDD505-2E9C-101B-9397-08002B2CF9AE}" pid="4" name="MSIP_Label_c0b914d6-07fb-437d-bca0-7ddf833dec7a_Owner">
    <vt:lpwstr>caroline.morch-sejersted@vy.no</vt:lpwstr>
  </property>
  <property fmtid="{D5CDD505-2E9C-101B-9397-08002B2CF9AE}" pid="5" name="MSIP_Label_c0b914d6-07fb-437d-bca0-7ddf833dec7a_SetDate">
    <vt:lpwstr>2022-06-02T07:36:35.7452601Z</vt:lpwstr>
  </property>
  <property fmtid="{D5CDD505-2E9C-101B-9397-08002B2CF9AE}" pid="6" name="MSIP_Label_c0b914d6-07fb-437d-bca0-7ddf833dec7a_Name">
    <vt:lpwstr>Åpen</vt:lpwstr>
  </property>
  <property fmtid="{D5CDD505-2E9C-101B-9397-08002B2CF9AE}" pid="7" name="MSIP_Label_c0b914d6-07fb-437d-bca0-7ddf833dec7a_Application">
    <vt:lpwstr>Microsoft Azure Information Protection</vt:lpwstr>
  </property>
  <property fmtid="{D5CDD505-2E9C-101B-9397-08002B2CF9AE}" pid="8" name="MSIP_Label_c0b914d6-07fb-437d-bca0-7ddf833dec7a_ActionId">
    <vt:lpwstr>d3fa19ba-ae2b-4e35-8ee1-eae7b091fb9c</vt:lpwstr>
  </property>
  <property fmtid="{D5CDD505-2E9C-101B-9397-08002B2CF9AE}" pid="9" name="MSIP_Label_c0b914d6-07fb-437d-bca0-7ddf833dec7a_Extended_MSFT_Method">
    <vt:lpwstr>Manual</vt:lpwstr>
  </property>
  <property fmtid="{D5CDD505-2E9C-101B-9397-08002B2CF9AE}" pid="10" name="Sensitivity">
    <vt:lpwstr>Åpen</vt:lpwstr>
  </property>
  <property fmtid="{D5CDD505-2E9C-101B-9397-08002B2CF9AE}" pid="11" name="MediaServiceImageTags">
    <vt:lpwstr/>
  </property>
  <property fmtid="{D5CDD505-2E9C-101B-9397-08002B2CF9AE}" pid="12" name="ContentTypeId">
    <vt:lpwstr>0x010100ED318A5934127145B9189F6C657FA341</vt:lpwstr>
  </property>
</Properties>
</file>