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B270D" w14:textId="5C427158" w:rsidR="000D18E2" w:rsidRPr="00A776B7" w:rsidRDefault="000D18E2" w:rsidP="00A776B7">
      <w:pPr>
        <w:pStyle w:val="Overskrift1"/>
        <w:jc w:val="center"/>
        <w:rPr>
          <w:sz w:val="48"/>
          <w:szCs w:val="48"/>
        </w:rPr>
      </w:pPr>
      <w:r w:rsidRPr="00A776B7">
        <w:rPr>
          <w:sz w:val="48"/>
          <w:szCs w:val="48"/>
        </w:rPr>
        <w:t>V</w:t>
      </w:r>
      <w:r w:rsidR="005821E8" w:rsidRPr="00A776B7">
        <w:rPr>
          <w:sz w:val="48"/>
          <w:szCs w:val="48"/>
        </w:rPr>
        <w:t>EDLEGG</w:t>
      </w:r>
      <w:r w:rsidRPr="00A776B7">
        <w:rPr>
          <w:sz w:val="48"/>
          <w:szCs w:val="48"/>
        </w:rPr>
        <w:t xml:space="preserve"> L</w:t>
      </w:r>
    </w:p>
    <w:p w14:paraId="5299F950" w14:textId="77777777" w:rsidR="0044725F" w:rsidRDefault="0044725F" w:rsidP="005D2795">
      <w:pPr>
        <w:rPr>
          <w:rFonts w:ascii="Arial" w:hAnsi="Arial" w:cs="Arial"/>
          <w:b/>
          <w:bCs/>
          <w:color w:val="008080"/>
          <w:sz w:val="36"/>
          <w:szCs w:val="36"/>
        </w:rPr>
      </w:pPr>
    </w:p>
    <w:p w14:paraId="2EA86125" w14:textId="6AB59174" w:rsidR="0026411F" w:rsidRPr="002226A6" w:rsidRDefault="00FB5795" w:rsidP="00A478B4">
      <w:pPr>
        <w:pStyle w:val="Overskrift2"/>
        <w:jc w:val="center"/>
        <w:rPr>
          <w:rFonts w:ascii="Arial" w:hAnsi="Arial" w:cs="Arial"/>
          <w:b/>
          <w:bCs/>
          <w:color w:val="009579"/>
          <w:sz w:val="36"/>
          <w:szCs w:val="36"/>
        </w:rPr>
      </w:pPr>
      <w:r w:rsidRPr="002226A6">
        <w:rPr>
          <w:rFonts w:ascii="Arial" w:hAnsi="Arial" w:cs="Arial"/>
          <w:b/>
          <w:bCs/>
          <w:color w:val="009579"/>
          <w:sz w:val="36"/>
          <w:szCs w:val="36"/>
        </w:rPr>
        <w:t>TILBUDSBREV</w:t>
      </w:r>
    </w:p>
    <w:p w14:paraId="0CA38F41" w14:textId="77777777" w:rsidR="0026411F" w:rsidRPr="0026411F" w:rsidRDefault="0026411F" w:rsidP="0026411F">
      <w:pPr>
        <w:jc w:val="center"/>
        <w:rPr>
          <w:rFonts w:ascii="Arial" w:hAnsi="Arial" w:cs="Arial"/>
          <w:sz w:val="20"/>
          <w:lang w:eastAsia="en-US"/>
        </w:rPr>
      </w:pPr>
      <w:r w:rsidRPr="0026411F">
        <w:rPr>
          <w:rFonts w:ascii="Arial" w:hAnsi="Arial" w:cs="Arial"/>
          <w:sz w:val="20"/>
          <w:lang w:eastAsia="en-US"/>
        </w:rPr>
        <w:t> </w:t>
      </w:r>
    </w:p>
    <w:p w14:paraId="08BB00D7" w14:textId="77777777" w:rsidR="00A93540" w:rsidRDefault="00A93540" w:rsidP="0026411F">
      <w:pPr>
        <w:jc w:val="center"/>
        <w:rPr>
          <w:rFonts w:ascii="Arial" w:hAnsi="Arial" w:cs="Arial"/>
          <w:i/>
          <w:iCs/>
          <w:sz w:val="28"/>
          <w:szCs w:val="28"/>
          <w:lang w:eastAsia="en-US"/>
        </w:rPr>
      </w:pPr>
    </w:p>
    <w:p w14:paraId="696B1774" w14:textId="77777777" w:rsidR="00816C9C" w:rsidRPr="00B01997" w:rsidRDefault="00816C9C" w:rsidP="00816C9C">
      <w:pPr>
        <w:pStyle w:val="Merknadstekst"/>
        <w:tabs>
          <w:tab w:val="left" w:pos="1276"/>
          <w:tab w:val="left" w:pos="6946"/>
        </w:tabs>
        <w:spacing w:after="120"/>
        <w:ind w:left="-142"/>
        <w:jc w:val="center"/>
        <w:rPr>
          <w:rFonts w:ascii="Arial" w:hAnsi="Arial" w:cs="Arial"/>
          <w:b/>
          <w:bCs/>
          <w:sz w:val="28"/>
          <w:szCs w:val="28"/>
        </w:rPr>
      </w:pPr>
      <w:r w:rsidRPr="00B01997">
        <w:rPr>
          <w:rFonts w:ascii="Arial" w:hAnsi="Arial" w:cs="Arial"/>
          <w:b/>
          <w:bCs/>
          <w:sz w:val="28"/>
          <w:szCs w:val="28"/>
        </w:rPr>
        <w:t>Innleie av bistand RAMS</w:t>
      </w:r>
    </w:p>
    <w:p w14:paraId="4C6FA750" w14:textId="77777777" w:rsidR="00816C9C" w:rsidRPr="002722A5" w:rsidRDefault="00816C9C" w:rsidP="00816C9C">
      <w:pPr>
        <w:pStyle w:val="Merknadstekst"/>
        <w:tabs>
          <w:tab w:val="left" w:pos="1276"/>
          <w:tab w:val="left" w:pos="6946"/>
        </w:tabs>
        <w:spacing w:after="120"/>
        <w:jc w:val="center"/>
        <w:rPr>
          <w:rFonts w:ascii="Arial" w:hAnsi="Arial" w:cs="Arial"/>
          <w:sz w:val="24"/>
          <w:szCs w:val="24"/>
        </w:rPr>
      </w:pPr>
    </w:p>
    <w:p w14:paraId="727290A9" w14:textId="77777777" w:rsidR="00816C9C" w:rsidRPr="002804CF" w:rsidRDefault="00816C9C" w:rsidP="00816C9C">
      <w:pPr>
        <w:pStyle w:val="Merknadstekst"/>
        <w:tabs>
          <w:tab w:val="left" w:pos="1276"/>
          <w:tab w:val="left" w:pos="6946"/>
        </w:tabs>
        <w:spacing w:after="120"/>
        <w:jc w:val="center"/>
        <w:rPr>
          <w:rFonts w:ascii="Arial" w:hAnsi="Arial" w:cs="Arial"/>
          <w:i/>
          <w:iCs/>
          <w:sz w:val="28"/>
          <w:szCs w:val="28"/>
        </w:rPr>
      </w:pPr>
      <w:r w:rsidRPr="29912052">
        <w:rPr>
          <w:rFonts w:ascii="Arial" w:hAnsi="Arial" w:cs="Arial"/>
          <w:sz w:val="28"/>
          <w:szCs w:val="28"/>
        </w:rPr>
        <w:t xml:space="preserve">Anskaffelsesnummer: </w:t>
      </w:r>
      <w:r w:rsidRPr="00482FFF">
        <w:rPr>
          <w:rFonts w:ascii="Arial" w:hAnsi="Arial" w:cs="Arial"/>
          <w:sz w:val="28"/>
          <w:szCs w:val="28"/>
        </w:rPr>
        <w:t>BPM000</w:t>
      </w:r>
      <w:r>
        <w:rPr>
          <w:rFonts w:ascii="Arial" w:hAnsi="Arial" w:cs="Arial"/>
          <w:sz w:val="28"/>
          <w:szCs w:val="28"/>
        </w:rPr>
        <w:t>576</w:t>
      </w:r>
    </w:p>
    <w:p w14:paraId="61A3F3A0" w14:textId="77777777" w:rsidR="0026411F" w:rsidRPr="0026411F" w:rsidRDefault="0026411F" w:rsidP="0026411F">
      <w:pPr>
        <w:jc w:val="center"/>
        <w:rPr>
          <w:rFonts w:ascii="Arial" w:hAnsi="Arial" w:cs="Arial"/>
          <w:sz w:val="20"/>
          <w:lang w:eastAsia="en-US"/>
        </w:rPr>
      </w:pPr>
      <w:r w:rsidRPr="0026411F">
        <w:rPr>
          <w:rFonts w:ascii="Arial" w:hAnsi="Arial" w:cs="Arial"/>
          <w:sz w:val="20"/>
          <w:lang w:eastAsia="en-US"/>
        </w:rPr>
        <w:t> </w:t>
      </w:r>
    </w:p>
    <w:p w14:paraId="2FF13C11" w14:textId="0A53716A" w:rsidR="006D3A97" w:rsidRPr="006D3A97" w:rsidRDefault="000B7760" w:rsidP="641BC414">
      <w:pPr>
        <w:rPr>
          <w:rFonts w:ascii="Arial" w:hAnsi="Arial" w:cs="Arial"/>
          <w:sz w:val="20"/>
          <w:lang w:eastAsia="en-US"/>
        </w:rPr>
      </w:pPr>
      <w:r w:rsidRPr="641BC414">
        <w:rPr>
          <w:rFonts w:ascii="Arial" w:hAnsi="Arial" w:cs="Arial"/>
          <w:sz w:val="20"/>
          <w:lang w:eastAsia="en-US"/>
        </w:rPr>
        <w:t>                    </w:t>
      </w:r>
    </w:p>
    <w:p w14:paraId="29D09C23" w14:textId="77777777" w:rsidR="0067653C" w:rsidRPr="006D3A97" w:rsidRDefault="0067653C" w:rsidP="0067653C">
      <w:pPr>
        <w:rPr>
          <w:rFonts w:ascii="Arial" w:hAnsi="Arial" w:cs="Arial"/>
          <w:sz w:val="20"/>
        </w:rPr>
      </w:pPr>
      <w:r w:rsidRPr="006D3A97">
        <w:rPr>
          <w:rFonts w:ascii="Arial" w:hAnsi="Arial" w:cs="Arial"/>
          <w:sz w:val="20"/>
        </w:rPr>
        <w:t>Etter å ha gjennomgått samtlige dokumenter relatert til anskaffelsen som henvist til over, oversender vi herved vårt tilbud.</w:t>
      </w:r>
    </w:p>
    <w:p w14:paraId="4302B113" w14:textId="77777777" w:rsidR="0067653C" w:rsidRPr="006D3A97" w:rsidRDefault="0067653C" w:rsidP="0067653C">
      <w:pPr>
        <w:rPr>
          <w:rFonts w:ascii="Arial" w:hAnsi="Arial" w:cs="Arial"/>
          <w:sz w:val="20"/>
        </w:rPr>
      </w:pPr>
    </w:p>
    <w:p w14:paraId="594FEEE2" w14:textId="20A8D358" w:rsidR="0067653C" w:rsidRPr="006D3A97" w:rsidRDefault="0067653C" w:rsidP="0067653C">
      <w:pPr>
        <w:rPr>
          <w:rFonts w:ascii="Arial" w:hAnsi="Arial" w:cs="Arial"/>
          <w:sz w:val="20"/>
        </w:rPr>
      </w:pPr>
      <w:r w:rsidRPr="006D3A97">
        <w:rPr>
          <w:rFonts w:ascii="Arial" w:hAnsi="Arial" w:cs="Arial"/>
          <w:sz w:val="20"/>
        </w:rPr>
        <w:t xml:space="preserve">Vi tilbyr å utføre arbeidet med det arbeidsomfang og i samsvar med de krav og betingelser som er gitt i konkurransegrunnlaget. Leveransen tilbys til de priser, rater og prosenter som spesifisert i </w:t>
      </w:r>
      <w:r w:rsidR="00C7514A">
        <w:rPr>
          <w:rFonts w:ascii="Arial" w:hAnsi="Arial" w:cs="Arial"/>
          <w:sz w:val="20"/>
        </w:rPr>
        <w:t>tilbudet.</w:t>
      </w:r>
    </w:p>
    <w:p w14:paraId="6A8C2ACB" w14:textId="77777777" w:rsidR="0067653C" w:rsidRPr="006D3A97" w:rsidRDefault="0067653C" w:rsidP="0067653C">
      <w:pPr>
        <w:rPr>
          <w:rFonts w:ascii="Arial" w:hAnsi="Arial" w:cs="Arial"/>
          <w:sz w:val="20"/>
        </w:rPr>
      </w:pPr>
    </w:p>
    <w:p w14:paraId="1E528DA8" w14:textId="40AE96B7" w:rsidR="0067653C" w:rsidRPr="006D3A97" w:rsidRDefault="0067653C" w:rsidP="0067653C">
      <w:pPr>
        <w:rPr>
          <w:rFonts w:ascii="Arial" w:hAnsi="Arial" w:cs="Arial"/>
          <w:sz w:val="20"/>
        </w:rPr>
      </w:pPr>
      <w:r w:rsidRPr="006D3A97">
        <w:rPr>
          <w:rFonts w:ascii="Arial" w:hAnsi="Arial" w:cs="Arial"/>
          <w:sz w:val="20"/>
        </w:rPr>
        <w:t>Vi har forvisset oss om at tilbudet er fullstendig</w:t>
      </w:r>
      <w:r w:rsidR="00605AE2">
        <w:rPr>
          <w:rFonts w:ascii="Arial" w:hAnsi="Arial" w:cs="Arial"/>
          <w:sz w:val="20"/>
        </w:rPr>
        <w:t>.</w:t>
      </w:r>
    </w:p>
    <w:p w14:paraId="6193546E" w14:textId="1924B5DE" w:rsidR="00F832C7" w:rsidRDefault="0067653C" w:rsidP="0067653C">
      <w:pPr>
        <w:rPr>
          <w:rFonts w:ascii="Arial" w:hAnsi="Arial" w:cs="Arial"/>
          <w:sz w:val="20"/>
        </w:rPr>
      </w:pPr>
      <w:r w:rsidRPr="006D3A97">
        <w:rPr>
          <w:rFonts w:ascii="Arial" w:hAnsi="Arial" w:cs="Arial"/>
          <w:sz w:val="20"/>
        </w:rPr>
        <w:t xml:space="preserve">Vi vil vedstå oss dette tilbudet til </w:t>
      </w:r>
      <w:r w:rsidR="00FD5372">
        <w:rPr>
          <w:rFonts w:ascii="Arial" w:hAnsi="Arial" w:cs="Arial"/>
          <w:sz w:val="20"/>
        </w:rPr>
        <w:t>30.09.2026</w:t>
      </w:r>
    </w:p>
    <w:p w14:paraId="6191CC0F" w14:textId="77777777" w:rsidR="00F832C7" w:rsidRDefault="00F832C7" w:rsidP="0067653C">
      <w:pPr>
        <w:rPr>
          <w:rFonts w:ascii="Arial" w:hAnsi="Arial" w:cs="Arial"/>
          <w:sz w:val="20"/>
        </w:rPr>
      </w:pPr>
    </w:p>
    <w:p w14:paraId="6B1785E3" w14:textId="2A4F81F2" w:rsidR="00643889" w:rsidRDefault="0067653C" w:rsidP="0067653C">
      <w:pPr>
        <w:rPr>
          <w:rFonts w:ascii="Arial" w:hAnsi="Arial" w:cs="Arial"/>
          <w:sz w:val="20"/>
        </w:rPr>
      </w:pPr>
      <w:r w:rsidRPr="006D3A97">
        <w:rPr>
          <w:rFonts w:ascii="Arial" w:hAnsi="Arial" w:cs="Arial"/>
          <w:sz w:val="20"/>
        </w:rPr>
        <w:t>Vi er innforstått med at vårt tilbud er inngitt i konkurranse med andre leverandører og at Oppdragsgiver ikke er forpliktet til å akseptere det laveste eller noen av de tilbudene som mottas.</w:t>
      </w:r>
    </w:p>
    <w:p w14:paraId="213C6CBC" w14:textId="77777777" w:rsidR="00643889" w:rsidRDefault="00643889" w:rsidP="0067653C">
      <w:pPr>
        <w:rPr>
          <w:rFonts w:ascii="Arial" w:hAnsi="Arial" w:cs="Arial"/>
          <w:sz w:val="20"/>
        </w:rPr>
      </w:pPr>
    </w:p>
    <w:p w14:paraId="560D4CC7" w14:textId="77777777" w:rsidR="00643889" w:rsidRDefault="00643889" w:rsidP="0067653C">
      <w:pPr>
        <w:rPr>
          <w:rFonts w:ascii="Arial" w:hAnsi="Arial" w:cs="Arial"/>
          <w:sz w:val="20"/>
        </w:rPr>
      </w:pPr>
    </w:p>
    <w:p w14:paraId="66DBE892" w14:textId="77777777" w:rsidR="00643889" w:rsidRDefault="00643889" w:rsidP="0067653C">
      <w:pPr>
        <w:rPr>
          <w:rFonts w:ascii="Arial" w:hAnsi="Arial" w:cs="Arial"/>
          <w:sz w:val="20"/>
        </w:rPr>
      </w:pPr>
    </w:p>
    <w:p w14:paraId="57E28F29" w14:textId="77777777" w:rsidR="00643889" w:rsidRDefault="00643889" w:rsidP="0067653C">
      <w:pPr>
        <w:rPr>
          <w:rFonts w:ascii="Arial" w:hAnsi="Arial" w:cs="Arial"/>
          <w:sz w:val="20"/>
        </w:rPr>
      </w:pPr>
    </w:p>
    <w:p w14:paraId="3B9CA3EA" w14:textId="77777777" w:rsidR="00643889" w:rsidRDefault="00643889" w:rsidP="0067653C">
      <w:pPr>
        <w:rPr>
          <w:rFonts w:ascii="Arial" w:hAnsi="Arial" w:cs="Arial"/>
          <w:sz w:val="20"/>
        </w:rPr>
      </w:pPr>
    </w:p>
    <w:p w14:paraId="25097182" w14:textId="77777777" w:rsidR="00643889" w:rsidRPr="006D3A97" w:rsidRDefault="00643889" w:rsidP="0067653C">
      <w:pPr>
        <w:rPr>
          <w:rFonts w:ascii="Arial" w:hAnsi="Arial" w:cs="Arial"/>
          <w:sz w:val="20"/>
        </w:rPr>
      </w:pPr>
    </w:p>
    <w:p w14:paraId="42B59BA1" w14:textId="77777777" w:rsidR="0067653C" w:rsidRPr="006D3A97" w:rsidRDefault="0067653C" w:rsidP="0067653C">
      <w:pPr>
        <w:rPr>
          <w:rFonts w:ascii="Arial" w:hAnsi="Arial" w:cs="Arial"/>
          <w:sz w:val="20"/>
        </w:rPr>
      </w:pPr>
    </w:p>
    <w:p w14:paraId="4C204A3A" w14:textId="77777777" w:rsidR="0067653C" w:rsidRDefault="0067653C" w:rsidP="0067653C">
      <w:pPr>
        <w:rPr>
          <w:rFonts w:ascii="Arial" w:hAnsi="Arial" w:cs="Arial"/>
          <w:sz w:val="20"/>
        </w:rPr>
      </w:pPr>
      <w:r w:rsidRPr="006D3A97">
        <w:rPr>
          <w:rFonts w:ascii="Arial" w:hAnsi="Arial" w:cs="Arial"/>
          <w:sz w:val="20"/>
        </w:rPr>
        <w:t>Med hilsen</w:t>
      </w:r>
    </w:p>
    <w:p w14:paraId="5E2FD5B5" w14:textId="3B82E495" w:rsidR="00977517" w:rsidRPr="00977517" w:rsidRDefault="00977517" w:rsidP="00977517">
      <w:pPr>
        <w:rPr>
          <w:rFonts w:ascii="Arial" w:hAnsi="Arial" w:cs="Arial"/>
          <w:b/>
          <w:bCs/>
          <w:sz w:val="20"/>
        </w:rPr>
      </w:pPr>
    </w:p>
    <w:tbl>
      <w:tblPr>
        <w:tblStyle w:val="Vanligtabell1"/>
        <w:tblW w:w="9351" w:type="dxa"/>
        <w:tblLook w:val="0480" w:firstRow="0" w:lastRow="0" w:firstColumn="1" w:lastColumn="0" w:noHBand="0" w:noVBand="1"/>
      </w:tblPr>
      <w:tblGrid>
        <w:gridCol w:w="2295"/>
        <w:gridCol w:w="7056"/>
      </w:tblGrid>
      <w:tr w:rsidR="004222EF" w:rsidRPr="00977517" w14:paraId="3F2A77C2" w14:textId="77777777" w:rsidTr="00A478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  <w:hideMark/>
          </w:tcPr>
          <w:p w14:paraId="6C267ACF" w14:textId="4B2B3068" w:rsidR="004222EF" w:rsidRPr="000D18E2" w:rsidRDefault="004222EF" w:rsidP="00977517">
            <w:pPr>
              <w:rPr>
                <w:rFonts w:ascii="Arial" w:hAnsi="Arial" w:cs="Arial"/>
                <w:b w:val="0"/>
                <w:bCs w:val="0"/>
                <w:sz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</w:rPr>
              <w:t>Leverandørnavn</w:t>
            </w:r>
          </w:p>
        </w:tc>
        <w:tc>
          <w:tcPr>
            <w:tcW w:w="7056" w:type="dxa"/>
            <w:hideMark/>
          </w:tcPr>
          <w:p w14:paraId="19F1A8A1" w14:textId="77777777" w:rsidR="004222EF" w:rsidRPr="00977517" w:rsidRDefault="004222EF" w:rsidP="009775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0"/>
              </w:rPr>
            </w:pPr>
            <w:r w:rsidRPr="00977517">
              <w:rPr>
                <w:rFonts w:ascii="Arial" w:hAnsi="Arial" w:cs="Arial"/>
                <w:sz w:val="20"/>
              </w:rPr>
              <w:t> </w:t>
            </w:r>
          </w:p>
          <w:p w14:paraId="5A81C334" w14:textId="0AFFFF4B" w:rsidR="004222EF" w:rsidRPr="00977517" w:rsidRDefault="004222EF" w:rsidP="009775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0"/>
              </w:rPr>
            </w:pPr>
            <w:r w:rsidRPr="00977517">
              <w:rPr>
                <w:rFonts w:ascii="Arial" w:hAnsi="Arial" w:cs="Arial"/>
                <w:sz w:val="20"/>
              </w:rPr>
              <w:t> </w:t>
            </w:r>
          </w:p>
        </w:tc>
      </w:tr>
      <w:tr w:rsidR="00AF6772" w:rsidRPr="00A0233D" w14:paraId="56A3003A" w14:textId="77777777" w:rsidTr="00A478B4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14:paraId="76AD967D" w14:textId="6F4671C2" w:rsidR="00AF6772" w:rsidRPr="000D18E2" w:rsidRDefault="00DC21BD" w:rsidP="00977517">
            <w:pPr>
              <w:rPr>
                <w:rFonts w:ascii="Arial" w:hAnsi="Arial" w:cs="Arial"/>
                <w:b w:val="0"/>
                <w:bCs w:val="0"/>
                <w:sz w:val="20"/>
              </w:rPr>
            </w:pPr>
            <w:r w:rsidRPr="000D18E2">
              <w:rPr>
                <w:rFonts w:ascii="Arial" w:hAnsi="Arial" w:cs="Arial"/>
                <w:b w:val="0"/>
                <w:bCs w:val="0"/>
                <w:sz w:val="20"/>
              </w:rPr>
              <w:t>Organisasjonsnumme</w:t>
            </w:r>
            <w:r>
              <w:rPr>
                <w:rFonts w:ascii="Arial" w:hAnsi="Arial" w:cs="Arial"/>
                <w:b w:val="0"/>
                <w:bCs w:val="0"/>
                <w:sz w:val="20"/>
              </w:rPr>
              <w:t>r</w:t>
            </w:r>
            <w:r w:rsidR="009D5040">
              <w:rPr>
                <w:rFonts w:ascii="Arial" w:hAnsi="Arial" w:cs="Arial"/>
                <w:b w:val="0"/>
                <w:bCs w:val="0"/>
                <w:sz w:val="20"/>
              </w:rPr>
              <w:t>:</w:t>
            </w:r>
          </w:p>
        </w:tc>
        <w:tc>
          <w:tcPr>
            <w:tcW w:w="7056" w:type="dxa"/>
          </w:tcPr>
          <w:p w14:paraId="51BCCBF6" w14:textId="77777777" w:rsidR="00AF6772" w:rsidRDefault="00AF6772" w:rsidP="009775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  <w:p w14:paraId="6968055F" w14:textId="6F57122A" w:rsidR="00B0006A" w:rsidRPr="00AF6772" w:rsidRDefault="00B0006A" w:rsidP="009775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</w:tr>
    </w:tbl>
    <w:p w14:paraId="0DCC6BA4" w14:textId="77777777" w:rsidR="0067653C" w:rsidRDefault="0067653C" w:rsidP="0067653C">
      <w:pPr>
        <w:rPr>
          <w:rFonts w:ascii="Arial" w:hAnsi="Arial" w:cs="Arial"/>
          <w:szCs w:val="24"/>
        </w:rPr>
      </w:pPr>
    </w:p>
    <w:p w14:paraId="25564699" w14:textId="77777777" w:rsidR="007D1B83" w:rsidRPr="008445D7" w:rsidRDefault="007D1B83" w:rsidP="007D1B83">
      <w:pPr>
        <w:rPr>
          <w:rFonts w:ascii="Arial" w:hAnsi="Arial" w:cs="Arial"/>
          <w:sz w:val="20"/>
        </w:rPr>
      </w:pPr>
      <w:r w:rsidRPr="008445D7">
        <w:rPr>
          <w:rFonts w:ascii="Arial" w:hAnsi="Arial" w:cs="Arial"/>
          <w:sz w:val="20"/>
        </w:rPr>
        <w:t>Bemyndiget representant fra leverandør:</w:t>
      </w:r>
    </w:p>
    <w:p w14:paraId="37AA8FAA" w14:textId="77777777" w:rsidR="007D1B83" w:rsidRPr="00A0233D" w:rsidRDefault="007D1B83" w:rsidP="0067653C">
      <w:pPr>
        <w:rPr>
          <w:rFonts w:ascii="Arial" w:hAnsi="Arial" w:cs="Arial"/>
          <w:szCs w:val="24"/>
        </w:rPr>
      </w:pPr>
    </w:p>
    <w:tbl>
      <w:tblPr>
        <w:tblStyle w:val="Vanligtabell1"/>
        <w:tblpPr w:leftFromText="141" w:rightFromText="141" w:vertAnchor="text" w:horzAnchor="margin" w:tblpY="61"/>
        <w:tblW w:w="0" w:type="auto"/>
        <w:tblLook w:val="0480" w:firstRow="0" w:lastRow="0" w:firstColumn="1" w:lastColumn="0" w:noHBand="0" w:noVBand="1"/>
      </w:tblPr>
      <w:tblGrid>
        <w:gridCol w:w="2263"/>
        <w:gridCol w:w="7142"/>
      </w:tblGrid>
      <w:tr w:rsidR="00C7514A" w:rsidRPr="006D3A97" w14:paraId="3DA5CC06" w14:textId="77777777" w:rsidTr="00585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7A6CF241" w14:textId="77777777" w:rsidR="00C7514A" w:rsidRPr="00DB4C72" w:rsidRDefault="00C7514A" w:rsidP="005855C2">
            <w:pPr>
              <w:rPr>
                <w:rFonts w:ascii="Arial" w:hAnsi="Arial" w:cs="Arial"/>
                <w:b w:val="0"/>
                <w:bCs w:val="0"/>
                <w:sz w:val="20"/>
              </w:rPr>
            </w:pPr>
            <w:r w:rsidRPr="00DB4C72">
              <w:rPr>
                <w:rFonts w:ascii="Arial" w:hAnsi="Arial" w:cs="Arial"/>
                <w:b w:val="0"/>
                <w:bCs w:val="0"/>
                <w:sz w:val="20"/>
              </w:rPr>
              <w:t>Navn:</w:t>
            </w:r>
          </w:p>
        </w:tc>
        <w:tc>
          <w:tcPr>
            <w:tcW w:w="7142" w:type="dxa"/>
          </w:tcPr>
          <w:p w14:paraId="409697EE" w14:textId="77777777" w:rsidR="00C7514A" w:rsidRPr="006D3A97" w:rsidRDefault="00C7514A" w:rsidP="00585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sz w:val="20"/>
              </w:rPr>
            </w:pPr>
          </w:p>
          <w:p w14:paraId="6C4F6A16" w14:textId="77777777" w:rsidR="00C7514A" w:rsidRPr="006D3A97" w:rsidRDefault="00C7514A" w:rsidP="00585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sz w:val="20"/>
              </w:rPr>
            </w:pPr>
          </w:p>
        </w:tc>
      </w:tr>
      <w:tr w:rsidR="00C7514A" w:rsidRPr="006D3A97" w14:paraId="5B9F107A" w14:textId="77777777" w:rsidTr="005855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05" w:type="dxa"/>
            <w:gridSpan w:val="2"/>
          </w:tcPr>
          <w:p w14:paraId="1C90C9BD" w14:textId="77777777" w:rsidR="00C7514A" w:rsidRPr="00DB4C72" w:rsidRDefault="00C7514A" w:rsidP="005855C2">
            <w:pPr>
              <w:rPr>
                <w:rFonts w:ascii="Arial" w:hAnsi="Arial" w:cs="Arial"/>
                <w:b w:val="0"/>
                <w:bCs w:val="0"/>
                <w:sz w:val="20"/>
              </w:rPr>
            </w:pPr>
            <w:r w:rsidRPr="00DB4C72">
              <w:rPr>
                <w:rFonts w:ascii="Arial" w:hAnsi="Arial" w:cs="Arial"/>
                <w:b w:val="0"/>
                <w:bCs w:val="0"/>
                <w:sz w:val="20"/>
              </w:rPr>
              <w:t>Tittel</w:t>
            </w:r>
            <w:r>
              <w:rPr>
                <w:rFonts w:ascii="Arial" w:hAnsi="Arial" w:cs="Arial"/>
                <w:b w:val="0"/>
                <w:bCs w:val="0"/>
                <w:sz w:val="20"/>
              </w:rPr>
              <w:t>:</w:t>
            </w:r>
          </w:p>
          <w:p w14:paraId="79981D0A" w14:textId="77777777" w:rsidR="00C7514A" w:rsidRPr="00DB4C72" w:rsidRDefault="00C7514A" w:rsidP="005855C2">
            <w:pPr>
              <w:rPr>
                <w:rFonts w:ascii="Arial" w:hAnsi="Arial" w:cs="Arial"/>
                <w:b w:val="0"/>
                <w:bCs w:val="0"/>
                <w:sz w:val="20"/>
              </w:rPr>
            </w:pPr>
          </w:p>
        </w:tc>
      </w:tr>
      <w:tr w:rsidR="00C7514A" w:rsidRPr="006D3A97" w14:paraId="26DACDA3" w14:textId="77777777" w:rsidTr="00585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0047FE4D" w14:textId="77777777" w:rsidR="00C7514A" w:rsidRPr="00DB4C72" w:rsidRDefault="00C7514A" w:rsidP="005855C2">
            <w:pPr>
              <w:rPr>
                <w:rFonts w:ascii="Arial" w:hAnsi="Arial" w:cs="Arial"/>
                <w:b w:val="0"/>
                <w:bCs w:val="0"/>
                <w:sz w:val="20"/>
              </w:rPr>
            </w:pPr>
            <w:r w:rsidRPr="00DB4C72">
              <w:rPr>
                <w:rFonts w:ascii="Arial" w:hAnsi="Arial" w:cs="Arial"/>
                <w:b w:val="0"/>
                <w:bCs w:val="0"/>
                <w:sz w:val="20"/>
              </w:rPr>
              <w:t>E-post</w:t>
            </w:r>
            <w:r>
              <w:rPr>
                <w:rFonts w:ascii="Arial" w:hAnsi="Arial" w:cs="Arial"/>
                <w:b w:val="0"/>
                <w:bCs w:val="0"/>
                <w:sz w:val="20"/>
              </w:rPr>
              <w:t>:</w:t>
            </w:r>
          </w:p>
        </w:tc>
        <w:tc>
          <w:tcPr>
            <w:tcW w:w="7142" w:type="dxa"/>
          </w:tcPr>
          <w:p w14:paraId="64F38B9D" w14:textId="77777777" w:rsidR="00C7514A" w:rsidRDefault="00C7514A" w:rsidP="00585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  <w:p w14:paraId="6E3FF65A" w14:textId="77777777" w:rsidR="00C7514A" w:rsidRPr="006D3A97" w:rsidRDefault="00C7514A" w:rsidP="00585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</w:tr>
      <w:tr w:rsidR="00C7514A" w:rsidRPr="006D3A97" w14:paraId="383746A4" w14:textId="77777777" w:rsidTr="005855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330FB245" w14:textId="77777777" w:rsidR="00C7514A" w:rsidRPr="00DB4C72" w:rsidRDefault="00C7514A" w:rsidP="005855C2">
            <w:pPr>
              <w:rPr>
                <w:rFonts w:ascii="Arial" w:hAnsi="Arial" w:cs="Arial"/>
                <w:b w:val="0"/>
                <w:bCs w:val="0"/>
                <w:sz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</w:rPr>
              <w:t>Telefonnummer:</w:t>
            </w:r>
          </w:p>
        </w:tc>
        <w:tc>
          <w:tcPr>
            <w:tcW w:w="7142" w:type="dxa"/>
          </w:tcPr>
          <w:p w14:paraId="7C36C28D" w14:textId="77777777" w:rsidR="00C7514A" w:rsidRDefault="00C7514A" w:rsidP="00585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  <w:p w14:paraId="5BD291FC" w14:textId="77777777" w:rsidR="00C7514A" w:rsidRPr="006D3A97" w:rsidRDefault="00C7514A" w:rsidP="005855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</w:tr>
      <w:tr w:rsidR="00C7514A" w:rsidRPr="006D3A97" w14:paraId="3EDBCE13" w14:textId="77777777" w:rsidTr="00585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3B9DD01B" w14:textId="463790CD" w:rsidR="00C7514A" w:rsidRPr="00CA56E7" w:rsidRDefault="00A93540" w:rsidP="005855C2">
            <w:pPr>
              <w:rPr>
                <w:rFonts w:ascii="Arial" w:hAnsi="Arial" w:cs="Arial"/>
                <w:b w:val="0"/>
                <w:bCs w:val="0"/>
                <w:sz w:val="20"/>
              </w:rPr>
            </w:pPr>
            <w:r w:rsidRPr="00CA56E7">
              <w:rPr>
                <w:rFonts w:ascii="Arial" w:hAnsi="Arial" w:cs="Arial"/>
                <w:b w:val="0"/>
                <w:bCs w:val="0"/>
                <w:sz w:val="20"/>
              </w:rPr>
              <w:t>Dato og signatur:</w:t>
            </w:r>
          </w:p>
        </w:tc>
        <w:tc>
          <w:tcPr>
            <w:tcW w:w="7142" w:type="dxa"/>
          </w:tcPr>
          <w:p w14:paraId="30455D13" w14:textId="77777777" w:rsidR="00C7514A" w:rsidRPr="00CA56E7" w:rsidRDefault="00C7514A" w:rsidP="00585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  <w:p w14:paraId="70105D65" w14:textId="77777777" w:rsidR="00C7514A" w:rsidRPr="00CA56E7" w:rsidRDefault="00C7514A" w:rsidP="005855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</w:tr>
    </w:tbl>
    <w:p w14:paraId="10F85310" w14:textId="77777777" w:rsidR="00F12733" w:rsidRPr="006D3A97" w:rsidRDefault="00F12733" w:rsidP="00322281">
      <w:pPr>
        <w:rPr>
          <w:rFonts w:ascii="Arial" w:hAnsi="Arial" w:cs="Arial"/>
          <w:b/>
          <w:bCs/>
          <w:sz w:val="20"/>
        </w:rPr>
      </w:pPr>
    </w:p>
    <w:sectPr w:rsidR="00F12733" w:rsidRPr="006D3A97" w:rsidSect="002D7E39">
      <w:headerReference w:type="default" r:id="rId11"/>
      <w:footerReference w:type="default" r:id="rId12"/>
      <w:pgSz w:w="11909" w:h="16834" w:code="9"/>
      <w:pgMar w:top="1418" w:right="1247" w:bottom="1134" w:left="1247" w:header="397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06442" w14:textId="77777777" w:rsidR="00017174" w:rsidRDefault="00017174" w:rsidP="00B050FB">
      <w:r>
        <w:separator/>
      </w:r>
    </w:p>
  </w:endnote>
  <w:endnote w:type="continuationSeparator" w:id="0">
    <w:p w14:paraId="5B5B05FE" w14:textId="77777777" w:rsidR="00017174" w:rsidRDefault="00017174" w:rsidP="00B050FB">
      <w:r>
        <w:continuationSeparator/>
      </w:r>
    </w:p>
  </w:endnote>
  <w:endnote w:type="continuationNotice" w:id="1">
    <w:p w14:paraId="347C8D4F" w14:textId="77777777" w:rsidR="00017174" w:rsidRDefault="000171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37593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29A41C5" w14:textId="77777777" w:rsidR="00EC47B6" w:rsidRDefault="00EC47B6">
            <w:pPr>
              <w:pStyle w:val="Bunntekst"/>
              <w:jc w:val="right"/>
            </w:pPr>
            <w:r w:rsidRPr="009A72C6">
              <w:rPr>
                <w:rFonts w:ascii="Arial" w:hAnsi="Arial" w:cs="Arial"/>
                <w:sz w:val="16"/>
                <w:szCs w:val="12"/>
              </w:rPr>
              <w:t xml:space="preserve">Side </w:t>
            </w:r>
            <w:r w:rsidRPr="009A72C6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9A72C6">
              <w:rPr>
                <w:rFonts w:ascii="Arial" w:hAnsi="Arial" w:cs="Arial"/>
                <w:sz w:val="16"/>
                <w:szCs w:val="12"/>
              </w:rPr>
              <w:instrText>PAGE</w:instrText>
            </w:r>
            <w:r w:rsidRPr="009A72C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A72C6">
              <w:rPr>
                <w:rFonts w:ascii="Arial" w:hAnsi="Arial" w:cs="Arial"/>
                <w:sz w:val="16"/>
                <w:szCs w:val="12"/>
              </w:rPr>
              <w:t>2</w:t>
            </w:r>
            <w:r w:rsidRPr="009A72C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9A72C6">
              <w:rPr>
                <w:rFonts w:ascii="Arial" w:hAnsi="Arial" w:cs="Arial"/>
                <w:sz w:val="16"/>
                <w:szCs w:val="12"/>
              </w:rPr>
              <w:t xml:space="preserve"> av </w:t>
            </w:r>
            <w:r w:rsidRPr="009A72C6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9A72C6">
              <w:rPr>
                <w:rFonts w:ascii="Arial" w:hAnsi="Arial" w:cs="Arial"/>
                <w:sz w:val="16"/>
                <w:szCs w:val="12"/>
              </w:rPr>
              <w:instrText>NUMPAGES</w:instrText>
            </w:r>
            <w:r w:rsidRPr="009A72C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A72C6">
              <w:rPr>
                <w:rFonts w:ascii="Arial" w:hAnsi="Arial" w:cs="Arial"/>
                <w:sz w:val="16"/>
                <w:szCs w:val="12"/>
              </w:rPr>
              <w:t>2</w:t>
            </w:r>
            <w:r w:rsidRPr="009A72C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52DA0DA3" w14:textId="77777777" w:rsidR="00EC47B6" w:rsidRPr="00786B2F" w:rsidRDefault="00EC47B6" w:rsidP="00786B2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2EC5D" w14:textId="77777777" w:rsidR="00017174" w:rsidRDefault="00017174" w:rsidP="00B050FB">
      <w:r>
        <w:separator/>
      </w:r>
    </w:p>
  </w:footnote>
  <w:footnote w:type="continuationSeparator" w:id="0">
    <w:p w14:paraId="66C69A35" w14:textId="77777777" w:rsidR="00017174" w:rsidRDefault="00017174" w:rsidP="00B050FB">
      <w:r>
        <w:continuationSeparator/>
      </w:r>
    </w:p>
  </w:footnote>
  <w:footnote w:type="continuationNotice" w:id="1">
    <w:p w14:paraId="44351BC8" w14:textId="77777777" w:rsidR="00017174" w:rsidRDefault="000171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1BFA" w14:textId="77777777" w:rsidR="00B86E26" w:rsidRDefault="00B86E26" w:rsidP="006A5E48">
    <w:pPr>
      <w:pStyle w:val="Topptekst"/>
      <w:rPr>
        <w:rFonts w:ascii="Arial" w:hAnsi="Arial" w:cs="Arial"/>
        <w:szCs w:val="24"/>
      </w:rPr>
    </w:pPr>
  </w:p>
  <w:p w14:paraId="5C2F5B0D" w14:textId="51016568" w:rsidR="00FF2B61" w:rsidRPr="006A5E48" w:rsidRDefault="00EC47B6" w:rsidP="006A5E48">
    <w:pPr>
      <w:pStyle w:val="Topptekst"/>
      <w:rPr>
        <w:rFonts w:ascii="Arial" w:hAnsi="Arial" w:cs="Arial"/>
        <w:szCs w:val="24"/>
      </w:rPr>
    </w:pPr>
    <w:r w:rsidRPr="006A5E48">
      <w:rPr>
        <w:rFonts w:ascii="Arial" w:hAnsi="Arial" w:cs="Arial"/>
        <w:noProof/>
        <w:szCs w:val="24"/>
      </w:rPr>
      <w:drawing>
        <wp:anchor distT="0" distB="0" distL="114300" distR="114300" simplePos="0" relativeHeight="251658240" behindDoc="0" locked="0" layoutInCell="1" allowOverlap="1" wp14:anchorId="1663C88C" wp14:editId="0D1154B1">
          <wp:simplePos x="0" y="0"/>
          <wp:positionH relativeFrom="margin">
            <wp:align>left</wp:align>
          </wp:positionH>
          <wp:positionV relativeFrom="page">
            <wp:posOffset>455295</wp:posOffset>
          </wp:positionV>
          <wp:extent cx="802800" cy="403200"/>
          <wp:effectExtent l="0" t="0" r="0" b="0"/>
          <wp:wrapNone/>
          <wp:docPr id="250" name="Bilde 2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8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866D9A"/>
    <w:multiLevelType w:val="hybridMultilevel"/>
    <w:tmpl w:val="14ECF2D0"/>
    <w:lvl w:ilvl="0" w:tplc="0414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6F4F097B"/>
    <w:multiLevelType w:val="hybridMultilevel"/>
    <w:tmpl w:val="521EA016"/>
    <w:lvl w:ilvl="0" w:tplc="3CB43A0C">
      <w:numFmt w:val="bullet"/>
      <w:lvlText w:val="·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858930584">
    <w:abstractNumId w:val="0"/>
  </w:num>
  <w:num w:numId="2" w16cid:durableId="1389066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53C"/>
    <w:rsid w:val="00014166"/>
    <w:rsid w:val="00017174"/>
    <w:rsid w:val="000726CC"/>
    <w:rsid w:val="00095CBC"/>
    <w:rsid w:val="000B7760"/>
    <w:rsid w:val="000D18E2"/>
    <w:rsid w:val="001137BF"/>
    <w:rsid w:val="001A15D4"/>
    <w:rsid w:val="001F7CD8"/>
    <w:rsid w:val="00204DD6"/>
    <w:rsid w:val="00213834"/>
    <w:rsid w:val="002226A6"/>
    <w:rsid w:val="00236DE6"/>
    <w:rsid w:val="0026411F"/>
    <w:rsid w:val="002703CD"/>
    <w:rsid w:val="002D7E39"/>
    <w:rsid w:val="0030167A"/>
    <w:rsid w:val="00304AEC"/>
    <w:rsid w:val="0031140B"/>
    <w:rsid w:val="00322281"/>
    <w:rsid w:val="0034313D"/>
    <w:rsid w:val="003441E2"/>
    <w:rsid w:val="0035625F"/>
    <w:rsid w:val="00385253"/>
    <w:rsid w:val="003A48DA"/>
    <w:rsid w:val="003C140A"/>
    <w:rsid w:val="00400788"/>
    <w:rsid w:val="00401BC6"/>
    <w:rsid w:val="00407F1F"/>
    <w:rsid w:val="004222EF"/>
    <w:rsid w:val="00427E17"/>
    <w:rsid w:val="0044725F"/>
    <w:rsid w:val="00475354"/>
    <w:rsid w:val="004763D8"/>
    <w:rsid w:val="004A651F"/>
    <w:rsid w:val="004B7A6D"/>
    <w:rsid w:val="004E4B89"/>
    <w:rsid w:val="004F3A11"/>
    <w:rsid w:val="00544FF8"/>
    <w:rsid w:val="00567ED7"/>
    <w:rsid w:val="005821E8"/>
    <w:rsid w:val="005837C4"/>
    <w:rsid w:val="00593FE4"/>
    <w:rsid w:val="005A78D7"/>
    <w:rsid w:val="005C426A"/>
    <w:rsid w:val="005D2795"/>
    <w:rsid w:val="005F0273"/>
    <w:rsid w:val="005F763A"/>
    <w:rsid w:val="00605AE2"/>
    <w:rsid w:val="00606AEF"/>
    <w:rsid w:val="00643889"/>
    <w:rsid w:val="006656C3"/>
    <w:rsid w:val="0067653C"/>
    <w:rsid w:val="006A5E48"/>
    <w:rsid w:val="006D3A97"/>
    <w:rsid w:val="0073568B"/>
    <w:rsid w:val="00756A14"/>
    <w:rsid w:val="00764F01"/>
    <w:rsid w:val="007A468D"/>
    <w:rsid w:val="007D1B83"/>
    <w:rsid w:val="0081645B"/>
    <w:rsid w:val="00816C9C"/>
    <w:rsid w:val="00822C6C"/>
    <w:rsid w:val="008232DA"/>
    <w:rsid w:val="00823980"/>
    <w:rsid w:val="00830E2C"/>
    <w:rsid w:val="00847355"/>
    <w:rsid w:val="0087396D"/>
    <w:rsid w:val="00886530"/>
    <w:rsid w:val="008911C5"/>
    <w:rsid w:val="008A59DC"/>
    <w:rsid w:val="008F1999"/>
    <w:rsid w:val="009041C6"/>
    <w:rsid w:val="00944F38"/>
    <w:rsid w:val="00977517"/>
    <w:rsid w:val="009C3AEC"/>
    <w:rsid w:val="009D3127"/>
    <w:rsid w:val="009D5040"/>
    <w:rsid w:val="00A00312"/>
    <w:rsid w:val="00A0233D"/>
    <w:rsid w:val="00A143BB"/>
    <w:rsid w:val="00A159C3"/>
    <w:rsid w:val="00A22A95"/>
    <w:rsid w:val="00A478B4"/>
    <w:rsid w:val="00A672B2"/>
    <w:rsid w:val="00A70184"/>
    <w:rsid w:val="00A775E6"/>
    <w:rsid w:val="00A776B7"/>
    <w:rsid w:val="00A77CA8"/>
    <w:rsid w:val="00A93540"/>
    <w:rsid w:val="00AB6408"/>
    <w:rsid w:val="00AC0C63"/>
    <w:rsid w:val="00AC3A8B"/>
    <w:rsid w:val="00AE23FD"/>
    <w:rsid w:val="00AF505C"/>
    <w:rsid w:val="00AF6772"/>
    <w:rsid w:val="00B0006A"/>
    <w:rsid w:val="00B050FB"/>
    <w:rsid w:val="00B06C00"/>
    <w:rsid w:val="00B73BB6"/>
    <w:rsid w:val="00B8318E"/>
    <w:rsid w:val="00B86E26"/>
    <w:rsid w:val="00B96DB5"/>
    <w:rsid w:val="00BB5FC6"/>
    <w:rsid w:val="00BD1330"/>
    <w:rsid w:val="00BE04AC"/>
    <w:rsid w:val="00BE6392"/>
    <w:rsid w:val="00C04187"/>
    <w:rsid w:val="00C07FFE"/>
    <w:rsid w:val="00C255C5"/>
    <w:rsid w:val="00C34052"/>
    <w:rsid w:val="00C5243B"/>
    <w:rsid w:val="00C7492E"/>
    <w:rsid w:val="00C7514A"/>
    <w:rsid w:val="00CA56E7"/>
    <w:rsid w:val="00CB596D"/>
    <w:rsid w:val="00CD1C87"/>
    <w:rsid w:val="00D32BC9"/>
    <w:rsid w:val="00D668C6"/>
    <w:rsid w:val="00D801D8"/>
    <w:rsid w:val="00D83E0E"/>
    <w:rsid w:val="00DB0E0D"/>
    <w:rsid w:val="00DB4C72"/>
    <w:rsid w:val="00DB5CDF"/>
    <w:rsid w:val="00DC21BD"/>
    <w:rsid w:val="00E044CD"/>
    <w:rsid w:val="00E10EE4"/>
    <w:rsid w:val="00E1354D"/>
    <w:rsid w:val="00E35363"/>
    <w:rsid w:val="00E60784"/>
    <w:rsid w:val="00E67A09"/>
    <w:rsid w:val="00EC47B6"/>
    <w:rsid w:val="00ED5A2D"/>
    <w:rsid w:val="00ED7A8F"/>
    <w:rsid w:val="00EF5F22"/>
    <w:rsid w:val="00F01BA3"/>
    <w:rsid w:val="00F11AE4"/>
    <w:rsid w:val="00F12733"/>
    <w:rsid w:val="00F27469"/>
    <w:rsid w:val="00F5311E"/>
    <w:rsid w:val="00F832C7"/>
    <w:rsid w:val="00FA19AE"/>
    <w:rsid w:val="00FA47A4"/>
    <w:rsid w:val="00FB5795"/>
    <w:rsid w:val="00FC1A1C"/>
    <w:rsid w:val="00FD5372"/>
    <w:rsid w:val="00FE046D"/>
    <w:rsid w:val="00FE2734"/>
    <w:rsid w:val="00FF2B61"/>
    <w:rsid w:val="2EE3E9D4"/>
    <w:rsid w:val="6316E9EA"/>
    <w:rsid w:val="641BC414"/>
    <w:rsid w:val="6610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4E235"/>
  <w15:chartTrackingRefBased/>
  <w15:docId w15:val="{23926B7D-A2AA-4DB6-9358-5107AAF17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ED7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A776B7"/>
    <w:pPr>
      <w:keepNext/>
      <w:keepLines/>
      <w:spacing w:before="360" w:after="80" w:line="278" w:lineRule="auto"/>
      <w:outlineLvl w:val="0"/>
    </w:pPr>
    <w:rPr>
      <w:rFonts w:ascii="Arial" w:eastAsiaTheme="majorEastAsia" w:hAnsi="Arial" w:cstheme="majorBidi"/>
      <w:b/>
      <w:color w:val="009579"/>
      <w:kern w:val="2"/>
      <w:sz w:val="40"/>
      <w:szCs w:val="40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67ED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67ED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67ED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67ED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67ED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67ED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67ED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67ED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A776B7"/>
    <w:rPr>
      <w:rFonts w:ascii="Arial" w:eastAsiaTheme="majorEastAsia" w:hAnsi="Arial" w:cstheme="majorBidi"/>
      <w:b/>
      <w:color w:val="009579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67E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67E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67ED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67ED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67ED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67ED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67ED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67ED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67E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567E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67E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67E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67E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567ED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67E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567ED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67E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67ED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67ED7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rsid w:val="00567ED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567ED7"/>
    <w:rPr>
      <w:rFonts w:ascii="Times New Roman" w:eastAsia="Times New Roman" w:hAnsi="Times New Roman" w:cs="Times New Roman"/>
      <w:kern w:val="0"/>
      <w:szCs w:val="20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rsid w:val="00567ED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567ED7"/>
    <w:rPr>
      <w:rFonts w:ascii="Times New Roman" w:eastAsia="Times New Roman" w:hAnsi="Times New Roman" w:cs="Times New Roman"/>
      <w:kern w:val="0"/>
      <w:szCs w:val="20"/>
      <w:lang w:eastAsia="nb-NO"/>
      <w14:ligatures w14:val="none"/>
    </w:rPr>
  </w:style>
  <w:style w:type="table" w:styleId="Tabellrutenett">
    <w:name w:val="Table Grid"/>
    <w:basedOn w:val="Vanligtabell"/>
    <w:rsid w:val="00F12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anligtabell3">
    <w:name w:val="Plain Table 3"/>
    <w:basedOn w:val="Vanligtabell"/>
    <w:uiPriority w:val="43"/>
    <w:rsid w:val="00A0233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1">
    <w:name w:val="Plain Table 1"/>
    <w:basedOn w:val="Vanligtabell"/>
    <w:uiPriority w:val="41"/>
    <w:rsid w:val="000D18E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Merknadstekst">
    <w:name w:val="annotation text"/>
    <w:basedOn w:val="Normal"/>
    <w:link w:val="MerknadstekstTegn"/>
    <w:uiPriority w:val="99"/>
    <w:semiHidden/>
    <w:rsid w:val="00816C9C"/>
    <w:rPr>
      <w:snapToGrid w:val="0"/>
      <w:sz w:val="20"/>
      <w:lang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16C9C"/>
    <w:rPr>
      <w:rFonts w:ascii="Times New Roman" w:eastAsia="Times New Roman" w:hAnsi="Times New Roman" w:cs="Times New Roman"/>
      <w:snapToGrid w:val="0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6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8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74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4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4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96508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01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9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22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76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47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4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19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80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9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8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37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48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93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91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41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35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3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2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40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27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2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74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4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40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50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38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69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75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93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2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3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1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99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23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32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59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16431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23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05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216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13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05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14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6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53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84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84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4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1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3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00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62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1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0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9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64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52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53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47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31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3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11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48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15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15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31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12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93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56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87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hau\OneDrive%20-%20Vygruppen\Malprosjekt\Vy%20Mal%20Ny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318A5934127145B9189F6C657FA341" ma:contentTypeVersion="19" ma:contentTypeDescription="Opprett et nytt dokument." ma:contentTypeScope="" ma:versionID="a506f402b3883edf1408a0dcb64a1ff3">
  <xsd:schema xmlns:xsd="http://www.w3.org/2001/XMLSchema" xmlns:xs="http://www.w3.org/2001/XMLSchema" xmlns:p="http://schemas.microsoft.com/office/2006/metadata/properties" xmlns:ns2="4fd0e391-cd48-47a3-88b6-3d1a1c4fb275" xmlns:ns3="d09803c4-892e-4ca0-83d7-643e65abcb06" targetNamespace="http://schemas.microsoft.com/office/2006/metadata/properties" ma:root="true" ma:fieldsID="021c525dbf17d239ac10acbffa38fc84" ns2:_="" ns3:_="">
    <xsd:import namespace="4fd0e391-cd48-47a3-88b6-3d1a1c4fb275"/>
    <xsd:import namespace="d09803c4-892e-4ca0-83d7-643e65abcb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d0e391-cd48-47a3-88b6-3d1a1c4fb2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2e780b95-d6fc-4a7b-974a-d2f11f4ea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803c4-892e-4ca0-83d7-643e65abcb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fc3a957-100a-40e0-8ee1-0bcb403edbbf}" ma:internalName="TaxCatchAll" ma:showField="CatchAllData" ma:web="d09803c4-892e-4ca0-83d7-643e65abcb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d0e391-cd48-47a3-88b6-3d1a1c4fb275">
      <Terms xmlns="http://schemas.microsoft.com/office/infopath/2007/PartnerControls"/>
    </lcf76f155ced4ddcb4097134ff3c332f>
    <TaxCatchAll xmlns="d09803c4-892e-4ca0-83d7-643e65abcb06" xsi:nil="true"/>
  </documentManagement>
</p:properties>
</file>

<file path=customXml/itemProps1.xml><?xml version="1.0" encoding="utf-8"?>
<ds:datastoreItem xmlns:ds="http://schemas.openxmlformats.org/officeDocument/2006/customXml" ds:itemID="{66CDC0B1-4097-4017-ADCE-ACE0856869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EBA002-2C0B-4F66-B5B7-3605198945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DA9123-0056-4275-BF3B-422CD88120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d0e391-cd48-47a3-88b6-3d1a1c4fb275"/>
    <ds:schemaRef ds:uri="d09803c4-892e-4ca0-83d7-643e65abcb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07466A-3320-4DB9-830F-7CDFEC8B48C5}">
  <ds:schemaRefs>
    <ds:schemaRef ds:uri="http://schemas.microsoft.com/office/2006/metadata/properties"/>
    <ds:schemaRef ds:uri="http://schemas.microsoft.com/office/infopath/2007/PartnerControls"/>
    <ds:schemaRef ds:uri="4fd0e391-cd48-47a3-88b6-3d1a1c4fb275"/>
    <ds:schemaRef ds:uri="d09803c4-892e-4ca0-83d7-643e65abcb06"/>
  </ds:schemaRefs>
</ds:datastoreItem>
</file>

<file path=docMetadata/LabelInfo.xml><?xml version="1.0" encoding="utf-8"?>
<clbl:labelList xmlns:clbl="http://schemas.microsoft.com/office/2020/mipLabelMetadata">
  <clbl:label id="{c0b914d6-07fb-437d-bca0-7ddf833dec7a}" enabled="1" method="Privileged" siteId="{1e54cff2-6429-4a14-bb19-504b679040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Vy Mal Ny</Template>
  <TotalTime>6</TotalTime>
  <Pages>1</Pages>
  <Words>143</Words>
  <Characters>762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Kari-Anne Haugerud</dc:creator>
  <cp:keywords/>
  <dc:description/>
  <cp:lastModifiedBy>Karina Beate Stehl</cp:lastModifiedBy>
  <cp:revision>68</cp:revision>
  <dcterms:created xsi:type="dcterms:W3CDTF">2024-10-08T13:00:00Z</dcterms:created>
  <dcterms:modified xsi:type="dcterms:W3CDTF">2026-07-02T10:41:00Z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0b914d6-07fb-437d-bca0-7ddf833dec7a_Enabled">
    <vt:lpwstr>true</vt:lpwstr>
  </property>
  <property fmtid="{D5CDD505-2E9C-101B-9397-08002B2CF9AE}" pid="3" name="MSIP_Label_c0b914d6-07fb-437d-bca0-7ddf833dec7a_SetDate">
    <vt:lpwstr>2024-10-16T13:13:41Z</vt:lpwstr>
  </property>
  <property fmtid="{D5CDD505-2E9C-101B-9397-08002B2CF9AE}" pid="4" name="MSIP_Label_c0b914d6-07fb-437d-bca0-7ddf833dec7a_Method">
    <vt:lpwstr>Privileged</vt:lpwstr>
  </property>
  <property fmtid="{D5CDD505-2E9C-101B-9397-08002B2CF9AE}" pid="5" name="MSIP_Label_c0b914d6-07fb-437d-bca0-7ddf833dec7a_Name">
    <vt:lpwstr>Åpen</vt:lpwstr>
  </property>
  <property fmtid="{D5CDD505-2E9C-101B-9397-08002B2CF9AE}" pid="6" name="MSIP_Label_c0b914d6-07fb-437d-bca0-7ddf833dec7a_SiteId">
    <vt:lpwstr>1e54cff2-6429-4a14-bb19-504b6790405a</vt:lpwstr>
  </property>
  <property fmtid="{D5CDD505-2E9C-101B-9397-08002B2CF9AE}" pid="7" name="MSIP_Label_c0b914d6-07fb-437d-bca0-7ddf833dec7a_ActionId">
    <vt:lpwstr>508ac0a2-6c5f-4796-bd38-9fc8b9e6e447</vt:lpwstr>
  </property>
  <property fmtid="{D5CDD505-2E9C-101B-9397-08002B2CF9AE}" pid="8" name="MSIP_Label_c0b914d6-07fb-437d-bca0-7ddf833dec7a_ContentBits">
    <vt:lpwstr>0</vt:lpwstr>
  </property>
  <property fmtid="{D5CDD505-2E9C-101B-9397-08002B2CF9AE}" pid="9" name="ContentTypeId">
    <vt:lpwstr>0x010100ED318A5934127145B9189F6C657FA341</vt:lpwstr>
  </property>
  <property fmtid="{D5CDD505-2E9C-101B-9397-08002B2CF9AE}" pid="10" name="MediaServiceImageTags">
    <vt:lpwstr/>
  </property>
  <property fmtid="{D5CDD505-2E9C-101B-9397-08002B2CF9AE}" pid="11" name="docLang">
    <vt:lpwstr>nb</vt:lpwstr>
  </property>
</Properties>
</file>