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D94DB" w14:textId="1412E571" w:rsidR="00AD56AD" w:rsidRPr="00A72598" w:rsidRDefault="00AD56AD" w:rsidP="00833762">
      <w:pPr>
        <w:pStyle w:val="Overskrift1"/>
      </w:pPr>
      <w:r w:rsidRPr="00833762">
        <w:t>VEDLEGG</w:t>
      </w:r>
      <w:r w:rsidRPr="00A72598">
        <w:t xml:space="preserve"> S</w:t>
      </w:r>
    </w:p>
    <w:p w14:paraId="4DDD4D8E" w14:textId="5320257C" w:rsidR="00391053" w:rsidRPr="00833762" w:rsidRDefault="00391053" w:rsidP="00833762">
      <w:pPr>
        <w:pStyle w:val="Overskrift2"/>
        <w:rPr>
          <w:sz w:val="36"/>
          <w:szCs w:val="36"/>
        </w:rPr>
      </w:pPr>
      <w:r w:rsidRPr="00833762">
        <w:rPr>
          <w:sz w:val="36"/>
          <w:szCs w:val="36"/>
        </w:rPr>
        <w:t>EGENERKLÆRING OM RUSSISK INVOLVERIN</w:t>
      </w:r>
      <w:r w:rsidR="00F47D29" w:rsidRPr="00833762">
        <w:rPr>
          <w:sz w:val="36"/>
          <w:szCs w:val="36"/>
        </w:rPr>
        <w:t>G</w:t>
      </w:r>
      <w:r w:rsidRPr="00833762">
        <w:rPr>
          <w:sz w:val="36"/>
          <w:szCs w:val="36"/>
        </w:rPr>
        <w:t xml:space="preserve"> I OFFENTLIGE ANSKAFFELSER</w:t>
      </w:r>
    </w:p>
    <w:p w14:paraId="7BD3CFED" w14:textId="77777777" w:rsidR="00F12733" w:rsidRDefault="00F12733" w:rsidP="00F12733">
      <w:pPr>
        <w:rPr>
          <w:rFonts w:ascii="Arial" w:hAnsi="Arial" w:cs="Arial"/>
          <w:sz w:val="20"/>
        </w:rPr>
      </w:pPr>
    </w:p>
    <w:p w14:paraId="641B98F1" w14:textId="77777777" w:rsidR="00780E44" w:rsidRPr="00E5280B" w:rsidRDefault="00780E44" w:rsidP="00F12733">
      <w:pPr>
        <w:rPr>
          <w:rFonts w:ascii="Arial" w:hAnsi="Arial" w:cs="Arial"/>
          <w:sz w:val="20"/>
        </w:rPr>
      </w:pPr>
    </w:p>
    <w:p w14:paraId="0E39A27E" w14:textId="77777777" w:rsidR="007A0CB0" w:rsidRDefault="007A0CB0" w:rsidP="00F12733">
      <w:pPr>
        <w:rPr>
          <w:rFonts w:ascii="Arial" w:hAnsi="Arial" w:cs="Arial"/>
          <w:b/>
          <w:bCs/>
          <w:sz w:val="20"/>
        </w:rPr>
      </w:pPr>
    </w:p>
    <w:p w14:paraId="233F093D" w14:textId="1FA99D37" w:rsidR="007A0CB0" w:rsidRPr="007A0CB0" w:rsidRDefault="007A0CB0" w:rsidP="00E247C9">
      <w:pPr>
        <w:spacing w:line="276" w:lineRule="auto"/>
        <w:rPr>
          <w:rFonts w:ascii="Arial" w:hAnsi="Arial" w:cs="Arial"/>
          <w:sz w:val="20"/>
        </w:rPr>
      </w:pPr>
      <w:r w:rsidRPr="007A0CB0">
        <w:rPr>
          <w:rFonts w:ascii="Arial" w:hAnsi="Arial" w:cs="Arial"/>
          <w:sz w:val="20"/>
        </w:rPr>
        <w:t>Jeg erklærer herved at det ikke er russisk involvering i anskaffelse</w:t>
      </w:r>
      <w:r w:rsidR="00386A38">
        <w:rPr>
          <w:rFonts w:ascii="Arial" w:hAnsi="Arial" w:cs="Arial"/>
          <w:sz w:val="20"/>
        </w:rPr>
        <w:t xml:space="preserve"> </w:t>
      </w:r>
      <w:r w:rsidR="00EC4E7B" w:rsidRPr="00F47D29">
        <w:rPr>
          <w:rFonts w:ascii="Arial" w:hAnsi="Arial" w:cs="Arial"/>
          <w:sz w:val="20"/>
        </w:rPr>
        <w:t>BPM</w:t>
      </w:r>
      <w:r w:rsidR="00F53DF5">
        <w:rPr>
          <w:rFonts w:ascii="Arial" w:hAnsi="Arial" w:cs="Arial"/>
          <w:sz w:val="20"/>
        </w:rPr>
        <w:t>000576 Innleie av bistand RAMS</w:t>
      </w:r>
      <w:r w:rsidRPr="007A0CB0">
        <w:rPr>
          <w:rFonts w:ascii="Arial" w:hAnsi="Arial" w:cs="Arial"/>
          <w:sz w:val="20"/>
        </w:rPr>
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stabilitet, med etterfølgende endringer.</w:t>
      </w:r>
    </w:p>
    <w:p w14:paraId="52625DB9" w14:textId="77777777" w:rsidR="007A0CB0" w:rsidRDefault="007A0CB0" w:rsidP="00E247C9">
      <w:pPr>
        <w:spacing w:line="276" w:lineRule="auto"/>
        <w:rPr>
          <w:rFonts w:ascii="Arial" w:hAnsi="Arial" w:cs="Arial"/>
          <w:sz w:val="20"/>
        </w:rPr>
      </w:pPr>
    </w:p>
    <w:p w14:paraId="59D55351" w14:textId="104B67D3" w:rsidR="00B9684C" w:rsidRPr="00B9684C" w:rsidRDefault="00B9684C" w:rsidP="00B9684C">
      <w:pPr>
        <w:spacing w:line="276" w:lineRule="auto"/>
        <w:rPr>
          <w:rFonts w:ascii="Arial" w:hAnsi="Arial" w:cs="Arial"/>
          <w:sz w:val="20"/>
        </w:rPr>
      </w:pPr>
      <w:r w:rsidRPr="00B9684C">
        <w:rPr>
          <w:rFonts w:ascii="Arial" w:hAnsi="Arial" w:cs="Arial"/>
          <w:sz w:val="20"/>
        </w:rPr>
        <w:t>I særdeleshet bekrefter jeg at leverandøren i denne anskaffelsen ikke er</w:t>
      </w:r>
    </w:p>
    <w:p w14:paraId="67EA3486" w14:textId="1DAFED63" w:rsidR="00B9684C" w:rsidRPr="00B9684C" w:rsidRDefault="00B9684C" w:rsidP="00B9684C">
      <w:pPr>
        <w:pStyle w:val="Listeavsnitt"/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B9684C">
        <w:rPr>
          <w:rFonts w:ascii="Arial" w:hAnsi="Arial" w:cs="Arial"/>
          <w:sz w:val="20"/>
          <w:szCs w:val="20"/>
        </w:rPr>
        <w:t xml:space="preserve">russisk statsborger, </w:t>
      </w:r>
    </w:p>
    <w:p w14:paraId="1EEDDA50" w14:textId="28AB3689" w:rsidR="00B9684C" w:rsidRPr="00B9684C" w:rsidRDefault="00B9684C" w:rsidP="00B9684C">
      <w:pPr>
        <w:pStyle w:val="Listeavsnitt"/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B9684C">
        <w:rPr>
          <w:rFonts w:ascii="Arial" w:hAnsi="Arial" w:cs="Arial"/>
          <w:sz w:val="20"/>
          <w:szCs w:val="20"/>
        </w:rPr>
        <w:t>fysisk person bosatt i Russland,</w:t>
      </w:r>
    </w:p>
    <w:p w14:paraId="25DCFC8A" w14:textId="5A892517" w:rsidR="00B9684C" w:rsidRPr="00B9684C" w:rsidRDefault="00B9684C" w:rsidP="00B9684C">
      <w:pPr>
        <w:pStyle w:val="Listeavsnitt"/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B9684C">
        <w:rPr>
          <w:rFonts w:ascii="Arial" w:hAnsi="Arial" w:cs="Arial"/>
          <w:sz w:val="20"/>
          <w:szCs w:val="20"/>
        </w:rPr>
        <w:t>juridiske person etablert i Russland, eller</w:t>
      </w:r>
    </w:p>
    <w:p w14:paraId="37BD6B4C" w14:textId="1223FC0E" w:rsidR="00B9684C" w:rsidRDefault="00B9684C" w:rsidP="00B9684C">
      <w:pPr>
        <w:pStyle w:val="Listeavsnitt"/>
        <w:numPr>
          <w:ilvl w:val="0"/>
          <w:numId w:val="1"/>
        </w:numPr>
        <w:spacing w:after="200" w:line="276" w:lineRule="auto"/>
        <w:rPr>
          <w:rFonts w:ascii="Arial" w:hAnsi="Arial" w:cs="Arial"/>
          <w:sz w:val="20"/>
          <w:szCs w:val="20"/>
        </w:rPr>
      </w:pPr>
      <w:r w:rsidRPr="00B9684C">
        <w:rPr>
          <w:rFonts w:ascii="Arial" w:hAnsi="Arial" w:cs="Arial"/>
          <w:sz w:val="20"/>
          <w:szCs w:val="20"/>
        </w:rPr>
        <w:t>juridisk person, hvis eiendomsrettigheter direkte eller indirekte er mer enn 50 % eid av personer nevnt i ovennevnte bokstav a) – c).</w:t>
      </w:r>
    </w:p>
    <w:p w14:paraId="474E1430" w14:textId="77777777" w:rsidR="007A0CB0" w:rsidRPr="007A0CB0" w:rsidRDefault="007A0CB0" w:rsidP="00E247C9">
      <w:pPr>
        <w:pStyle w:val="Listeavsnit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19695E44" w14:textId="77777777" w:rsidR="007A0CB0" w:rsidRPr="007A0CB0" w:rsidRDefault="007A0CB0" w:rsidP="00E247C9">
      <w:pPr>
        <w:pStyle w:val="Listeavsnit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A520E99" w14:textId="77777777" w:rsidR="007A0CB0" w:rsidRPr="007A0CB0" w:rsidRDefault="007A0CB0" w:rsidP="00EC4E7B">
      <w:pPr>
        <w:pStyle w:val="Listeavsnit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817825A" w14:textId="77777777" w:rsidR="00780E44" w:rsidRPr="007A0CB0" w:rsidRDefault="00780E44" w:rsidP="007A0CB0">
      <w:pPr>
        <w:pStyle w:val="Listeavsnitt"/>
        <w:ind w:left="0"/>
        <w:rPr>
          <w:rFonts w:ascii="Arial" w:hAnsi="Arial" w:cs="Arial"/>
          <w:sz w:val="20"/>
          <w:szCs w:val="20"/>
        </w:rPr>
      </w:pPr>
    </w:p>
    <w:p w14:paraId="7F375801" w14:textId="1FC97A12" w:rsidR="00C21082" w:rsidRPr="00112CD2" w:rsidRDefault="00C21082" w:rsidP="00F671A5">
      <w:pPr>
        <w:spacing w:after="240"/>
        <w:rPr>
          <w:rFonts w:ascii="Arial" w:hAnsi="Arial" w:cs="Arial"/>
          <w:b/>
          <w:bCs/>
          <w:color w:val="009579"/>
          <w:szCs w:val="24"/>
        </w:rPr>
      </w:pPr>
      <w:r w:rsidRPr="00112CD2">
        <w:rPr>
          <w:rFonts w:ascii="Arial" w:hAnsi="Arial" w:cs="Arial"/>
          <w:b/>
          <w:bCs/>
          <w:color w:val="009579"/>
          <w:szCs w:val="24"/>
        </w:rPr>
        <w:t>S</w:t>
      </w:r>
      <w:r w:rsidR="00F671A5" w:rsidRPr="00112CD2">
        <w:rPr>
          <w:rFonts w:ascii="Arial" w:hAnsi="Arial" w:cs="Arial"/>
          <w:b/>
          <w:bCs/>
          <w:color w:val="009579"/>
          <w:szCs w:val="24"/>
        </w:rPr>
        <w:t>IGNERING</w:t>
      </w:r>
    </w:p>
    <w:tbl>
      <w:tblPr>
        <w:tblStyle w:val="Vanligtabell1"/>
        <w:tblW w:w="9223" w:type="dxa"/>
        <w:tblLook w:val="0480" w:firstRow="0" w:lastRow="0" w:firstColumn="1" w:lastColumn="0" w:noHBand="0" w:noVBand="1"/>
      </w:tblPr>
      <w:tblGrid>
        <w:gridCol w:w="2306"/>
        <w:gridCol w:w="6917"/>
      </w:tblGrid>
      <w:tr w:rsidR="00603F97" w:rsidRPr="00B472B0" w14:paraId="457CF5C7" w14:textId="77777777" w:rsidTr="007E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4DB5A841" w14:textId="5F2B1FD6" w:rsidR="00603F97" w:rsidRPr="00FF65B2" w:rsidRDefault="00FF65B2" w:rsidP="007E6972">
            <w:pPr>
              <w:rPr>
                <w:rFonts w:ascii="Arial" w:hAnsi="Arial" w:cs="Arial"/>
                <w:b w:val="0"/>
                <w:bCs w:val="0"/>
                <w:caps/>
                <w:sz w:val="20"/>
              </w:rPr>
            </w:pPr>
            <w:r w:rsidRPr="00FF65B2">
              <w:rPr>
                <w:rFonts w:ascii="Arial" w:hAnsi="Arial" w:cs="Arial"/>
                <w:b w:val="0"/>
                <w:bCs w:val="0"/>
                <w:sz w:val="20"/>
              </w:rPr>
              <w:t>Dato og sted</w:t>
            </w:r>
          </w:p>
        </w:tc>
        <w:tc>
          <w:tcPr>
            <w:tcW w:w="6917" w:type="dxa"/>
          </w:tcPr>
          <w:p w14:paraId="4D04A00D" w14:textId="77777777" w:rsidR="00603F97" w:rsidRPr="005B1FA9" w:rsidRDefault="00603F97" w:rsidP="007E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  <w:tr w:rsidR="00FF65B2" w:rsidRPr="00B472B0" w14:paraId="48D2FCD1" w14:textId="77777777" w:rsidTr="007E6972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39D1B2DC" w14:textId="26141186" w:rsidR="00FF65B2" w:rsidRPr="00794A61" w:rsidRDefault="00794A61" w:rsidP="007E697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794A61">
              <w:rPr>
                <w:rFonts w:ascii="Arial" w:hAnsi="Arial" w:cs="Arial"/>
                <w:b w:val="0"/>
                <w:bCs w:val="0"/>
                <w:sz w:val="20"/>
              </w:rPr>
              <w:t>Selskap</w:t>
            </w:r>
          </w:p>
        </w:tc>
        <w:tc>
          <w:tcPr>
            <w:tcW w:w="6917" w:type="dxa"/>
          </w:tcPr>
          <w:p w14:paraId="3CC7674E" w14:textId="77777777" w:rsidR="00FF65B2" w:rsidRPr="005B1FA9" w:rsidRDefault="00FF65B2" w:rsidP="007E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  <w:tr w:rsidR="00603F97" w:rsidRPr="00B472B0" w14:paraId="1AC8E35B" w14:textId="77777777" w:rsidTr="007E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65EDB213" w14:textId="77777777" w:rsidR="00603F97" w:rsidRPr="004641A6" w:rsidRDefault="00603F97" w:rsidP="007E697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4641A6">
              <w:rPr>
                <w:rFonts w:ascii="Arial" w:hAnsi="Arial" w:cs="Arial"/>
                <w:b w:val="0"/>
                <w:bCs w:val="0"/>
                <w:sz w:val="20"/>
              </w:rPr>
              <w:t>Adresse</w:t>
            </w:r>
          </w:p>
        </w:tc>
        <w:tc>
          <w:tcPr>
            <w:tcW w:w="6917" w:type="dxa"/>
          </w:tcPr>
          <w:p w14:paraId="6AD57A7C" w14:textId="77777777" w:rsidR="00603F97" w:rsidRPr="005B1FA9" w:rsidRDefault="00603F97" w:rsidP="007E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  <w:tr w:rsidR="00603F97" w:rsidRPr="00B472B0" w14:paraId="2D49DF33" w14:textId="77777777" w:rsidTr="007E6972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27C6DAB9" w14:textId="77777777" w:rsidR="00603F97" w:rsidRPr="004641A6" w:rsidRDefault="00603F97" w:rsidP="007E6972">
            <w:pPr>
              <w:rPr>
                <w:rFonts w:ascii="Arial" w:hAnsi="Arial" w:cs="Arial"/>
                <w:b w:val="0"/>
                <w:bCs w:val="0"/>
                <w:caps/>
                <w:sz w:val="20"/>
              </w:rPr>
            </w:pPr>
            <w:r w:rsidRPr="004641A6">
              <w:rPr>
                <w:rFonts w:ascii="Arial" w:hAnsi="Arial" w:cs="Arial"/>
                <w:b w:val="0"/>
                <w:bCs w:val="0"/>
                <w:sz w:val="20"/>
              </w:rPr>
              <w:t>Org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>anisasjons</w:t>
            </w:r>
            <w:r w:rsidRPr="004641A6">
              <w:rPr>
                <w:rFonts w:ascii="Arial" w:hAnsi="Arial" w:cs="Arial"/>
                <w:b w:val="0"/>
                <w:bCs w:val="0"/>
                <w:sz w:val="20"/>
              </w:rPr>
              <w:t>nummer</w:t>
            </w:r>
          </w:p>
        </w:tc>
        <w:tc>
          <w:tcPr>
            <w:tcW w:w="6917" w:type="dxa"/>
          </w:tcPr>
          <w:p w14:paraId="12C1BBAF" w14:textId="77777777" w:rsidR="00603F97" w:rsidRPr="005B1FA9" w:rsidRDefault="00603F97" w:rsidP="007E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  <w:tr w:rsidR="00603F97" w:rsidRPr="00B472B0" w14:paraId="71C4D85E" w14:textId="77777777" w:rsidTr="007E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06046AF7" w14:textId="3750E98B" w:rsidR="00603F97" w:rsidRPr="004641A6" w:rsidRDefault="00603F97" w:rsidP="007E6972">
            <w:pPr>
              <w:rPr>
                <w:rFonts w:ascii="Arial" w:hAnsi="Arial" w:cs="Arial"/>
                <w:b w:val="0"/>
                <w:bCs w:val="0"/>
                <w:caps/>
                <w:sz w:val="20"/>
              </w:rPr>
            </w:pPr>
            <w:r w:rsidRPr="004641A6">
              <w:rPr>
                <w:rFonts w:ascii="Arial" w:hAnsi="Arial" w:cs="Arial"/>
                <w:b w:val="0"/>
                <w:bCs w:val="0"/>
                <w:sz w:val="20"/>
              </w:rPr>
              <w:t>Kontraktsansvarlig</w:t>
            </w:r>
            <w:r w:rsidR="00F53DF5">
              <w:rPr>
                <w:rFonts w:ascii="Arial" w:hAnsi="Arial" w:cs="Arial"/>
                <w:b w:val="0"/>
                <w:bCs w:val="0"/>
                <w:sz w:val="20"/>
              </w:rPr>
              <w:t xml:space="preserve"> </w:t>
            </w:r>
          </w:p>
        </w:tc>
        <w:tc>
          <w:tcPr>
            <w:tcW w:w="6917" w:type="dxa"/>
          </w:tcPr>
          <w:p w14:paraId="72884B7C" w14:textId="77777777" w:rsidR="00603F97" w:rsidRPr="005B1FA9" w:rsidRDefault="00603F97" w:rsidP="007E69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  <w:tr w:rsidR="00603F97" w:rsidRPr="00B472B0" w14:paraId="578C4FA7" w14:textId="77777777" w:rsidTr="007E6972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6" w:type="dxa"/>
          </w:tcPr>
          <w:p w14:paraId="27AD85F6" w14:textId="0C1C0823" w:rsidR="00603F97" w:rsidRPr="004641A6" w:rsidRDefault="004042E5" w:rsidP="007E6972">
            <w:pPr>
              <w:rPr>
                <w:rFonts w:ascii="Arial" w:hAnsi="Arial" w:cs="Arial"/>
                <w:b w:val="0"/>
                <w:bCs w:val="0"/>
                <w:caps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Signatur</w:t>
            </w:r>
          </w:p>
        </w:tc>
        <w:tc>
          <w:tcPr>
            <w:tcW w:w="6917" w:type="dxa"/>
          </w:tcPr>
          <w:p w14:paraId="57D404C0" w14:textId="77777777" w:rsidR="00603F97" w:rsidRDefault="00603F97" w:rsidP="007E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  <w:p w14:paraId="46F8F2ED" w14:textId="4AB9B0F2" w:rsidR="00F53DF5" w:rsidRPr="005B1FA9" w:rsidRDefault="00F53DF5" w:rsidP="007E69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8080"/>
                <w:szCs w:val="24"/>
              </w:rPr>
            </w:pPr>
          </w:p>
        </w:tc>
      </w:tr>
    </w:tbl>
    <w:p w14:paraId="09382CE1" w14:textId="77777777" w:rsidR="00C21082" w:rsidRPr="00FB7D11" w:rsidRDefault="00C21082" w:rsidP="00C21082">
      <w:pPr>
        <w:rPr>
          <w:rFonts w:ascii="Arial" w:hAnsi="Arial" w:cs="Arial"/>
          <w:b/>
          <w:bCs/>
          <w:color w:val="008080"/>
          <w:szCs w:val="24"/>
        </w:rPr>
      </w:pPr>
      <w:r w:rsidRPr="003339C3">
        <w:rPr>
          <w:rFonts w:ascii="Arial" w:hAnsi="Arial" w:cs="Arial"/>
          <w:sz w:val="22"/>
          <w:szCs w:val="22"/>
        </w:rPr>
        <w:tab/>
        <w:t xml:space="preserve"> </w:t>
      </w:r>
    </w:p>
    <w:p w14:paraId="47D064F1" w14:textId="6E1F2E6B" w:rsidR="007A0CB0" w:rsidRDefault="007A0CB0" w:rsidP="00EC4E7B">
      <w:pPr>
        <w:spacing w:line="276" w:lineRule="auto"/>
        <w:rPr>
          <w:rFonts w:ascii="Arial" w:hAnsi="Arial" w:cs="Arial"/>
          <w:sz w:val="20"/>
        </w:rPr>
      </w:pPr>
      <w:r w:rsidRPr="007A0CB0">
        <w:rPr>
          <w:rFonts w:ascii="Arial" w:hAnsi="Arial" w:cs="Arial"/>
          <w:sz w:val="20"/>
        </w:rPr>
        <w:t>Erklæringen skal være undertegnet av en person som har fullmakt til å opptre på vegne av selskapet</w:t>
      </w:r>
      <w:r w:rsidR="00797F35">
        <w:rPr>
          <w:rFonts w:ascii="Arial" w:hAnsi="Arial" w:cs="Arial"/>
          <w:sz w:val="20"/>
        </w:rPr>
        <w:t>.</w:t>
      </w:r>
    </w:p>
    <w:p w14:paraId="3DE0719A" w14:textId="77777777" w:rsidR="00541554" w:rsidRPr="007A0CB0" w:rsidRDefault="00541554" w:rsidP="00EC4E7B">
      <w:pPr>
        <w:spacing w:line="276" w:lineRule="auto"/>
        <w:rPr>
          <w:rFonts w:ascii="Arial" w:hAnsi="Arial" w:cs="Arial"/>
          <w:sz w:val="20"/>
        </w:rPr>
      </w:pPr>
    </w:p>
    <w:p w14:paraId="3BE3B7C9" w14:textId="77777777" w:rsidR="007A0CB0" w:rsidRPr="007A0CB0" w:rsidRDefault="007A0CB0" w:rsidP="00EC4E7B">
      <w:pPr>
        <w:spacing w:line="276" w:lineRule="auto"/>
        <w:rPr>
          <w:rFonts w:ascii="Arial" w:hAnsi="Arial" w:cs="Arial"/>
          <w:b/>
          <w:bCs/>
          <w:sz w:val="20"/>
        </w:rPr>
      </w:pPr>
    </w:p>
    <w:sectPr w:rsidR="007A0CB0" w:rsidRPr="007A0CB0" w:rsidSect="007A0CB0">
      <w:headerReference w:type="default" r:id="rId11"/>
      <w:footerReference w:type="default" r:id="rId12"/>
      <w:pgSz w:w="11909" w:h="16834" w:code="9"/>
      <w:pgMar w:top="1418" w:right="1247" w:bottom="1134" w:left="124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CBC5" w14:textId="77777777" w:rsidR="0003279E" w:rsidRDefault="0003279E" w:rsidP="00B050FB">
      <w:r>
        <w:separator/>
      </w:r>
    </w:p>
  </w:endnote>
  <w:endnote w:type="continuationSeparator" w:id="0">
    <w:p w14:paraId="044E1980" w14:textId="77777777" w:rsidR="0003279E" w:rsidRDefault="0003279E" w:rsidP="00B050FB">
      <w:r>
        <w:continuationSeparator/>
      </w:r>
    </w:p>
  </w:endnote>
  <w:endnote w:type="continuationNotice" w:id="1">
    <w:p w14:paraId="62D3DC67" w14:textId="77777777" w:rsidR="0003279E" w:rsidRDefault="00032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75938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8940281" w14:textId="77777777" w:rsidR="00EC47B6" w:rsidRDefault="00EC47B6">
            <w:pPr>
              <w:pStyle w:val="Bunntekst"/>
              <w:jc w:val="right"/>
            </w:pPr>
            <w:r w:rsidRPr="009A72C6">
              <w:rPr>
                <w:rFonts w:ascii="Arial" w:hAnsi="Arial" w:cs="Arial"/>
                <w:sz w:val="16"/>
                <w:szCs w:val="12"/>
              </w:rPr>
              <w:t xml:space="preserve">Side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PAGE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9A72C6">
              <w:rPr>
                <w:rFonts w:ascii="Arial" w:hAnsi="Arial" w:cs="Arial"/>
                <w:sz w:val="16"/>
                <w:szCs w:val="12"/>
              </w:rPr>
              <w:t xml:space="preserve"> av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NUMPAGES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7130E421" w14:textId="77777777" w:rsidR="00EC47B6" w:rsidRPr="00786B2F" w:rsidRDefault="00EC47B6" w:rsidP="00786B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22E4" w14:textId="77777777" w:rsidR="0003279E" w:rsidRDefault="0003279E" w:rsidP="00B050FB">
      <w:r>
        <w:separator/>
      </w:r>
    </w:p>
  </w:footnote>
  <w:footnote w:type="continuationSeparator" w:id="0">
    <w:p w14:paraId="3AF91B4D" w14:textId="77777777" w:rsidR="0003279E" w:rsidRDefault="0003279E" w:rsidP="00B050FB">
      <w:r>
        <w:continuationSeparator/>
      </w:r>
    </w:p>
  </w:footnote>
  <w:footnote w:type="continuationNotice" w:id="1">
    <w:p w14:paraId="6D9B2318" w14:textId="77777777" w:rsidR="0003279E" w:rsidRDefault="000327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17C8" w14:textId="77777777" w:rsidR="00066B48" w:rsidRPr="00066B48" w:rsidRDefault="00EC47B6" w:rsidP="00066B48">
    <w:pPr>
      <w:pStyle w:val="Topptekst"/>
      <w:rPr>
        <w:rFonts w:ascii="Arial" w:hAnsi="Arial" w:cs="Arial"/>
      </w:rPr>
    </w:pPr>
    <w:r w:rsidRPr="00066B48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52AB9FA5" wp14:editId="1D186E4F">
          <wp:simplePos x="0" y="0"/>
          <wp:positionH relativeFrom="margin">
            <wp:align>left</wp:align>
          </wp:positionH>
          <wp:positionV relativeFrom="page">
            <wp:posOffset>455295</wp:posOffset>
          </wp:positionV>
          <wp:extent cx="802800" cy="403200"/>
          <wp:effectExtent l="0" t="0" r="0" b="0"/>
          <wp:wrapNone/>
          <wp:docPr id="250" name="Bild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6B48">
      <w:rPr>
        <w:rFonts w:ascii="Arial" w:hAnsi="Arial" w:cs="Arial"/>
      </w:rPr>
      <w:tab/>
    </w:r>
    <w:r w:rsidRPr="00066B48">
      <w:rPr>
        <w:rFonts w:ascii="Arial" w:hAnsi="Arial" w:cs="Arial"/>
      </w:rPr>
      <w:tab/>
    </w:r>
  </w:p>
  <w:tbl>
    <w:tblPr>
      <w:tblStyle w:val="Tabellrutenett"/>
      <w:tblW w:w="4045" w:type="dxa"/>
      <w:tblInd w:w="60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45"/>
    </w:tblGrid>
    <w:tr w:rsidR="00066B48" w:rsidRPr="00066B48" w14:paraId="344D2531" w14:textId="77777777" w:rsidTr="007E6972">
      <w:trPr>
        <w:trHeight w:val="170"/>
      </w:trPr>
      <w:tc>
        <w:tcPr>
          <w:tcW w:w="4045" w:type="dxa"/>
        </w:tcPr>
        <w:p w14:paraId="7A8DFDC3" w14:textId="10575051" w:rsidR="00066B48" w:rsidRPr="00066B48" w:rsidRDefault="00D54DD1" w:rsidP="00066B48">
          <w:pPr>
            <w:pStyle w:val="Toppteks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Vedlegg S- </w:t>
          </w:r>
          <w:r w:rsidR="00C94CE9">
            <w:rPr>
              <w:rFonts w:ascii="Arial" w:hAnsi="Arial" w:cs="Arial"/>
              <w:sz w:val="16"/>
              <w:szCs w:val="16"/>
            </w:rPr>
            <w:t xml:space="preserve">Russisk </w:t>
          </w:r>
          <w:r w:rsidR="00AD56AD">
            <w:rPr>
              <w:rFonts w:ascii="Arial" w:hAnsi="Arial" w:cs="Arial"/>
              <w:sz w:val="16"/>
              <w:szCs w:val="16"/>
            </w:rPr>
            <w:t>involvering</w:t>
          </w:r>
        </w:p>
      </w:tc>
    </w:tr>
    <w:tr w:rsidR="00386A38" w:rsidRPr="00066B48" w14:paraId="2AD047DF" w14:textId="77777777" w:rsidTr="007E6972">
      <w:trPr>
        <w:trHeight w:val="170"/>
      </w:trPr>
      <w:tc>
        <w:tcPr>
          <w:tcW w:w="4045" w:type="dxa"/>
        </w:tcPr>
        <w:p w14:paraId="325CBD20" w14:textId="6B2136DB" w:rsidR="00386A38" w:rsidRDefault="00386A38" w:rsidP="00386A38">
          <w:pPr>
            <w:pStyle w:val="Topptekst"/>
            <w:rPr>
              <w:rFonts w:ascii="Arial" w:hAnsi="Arial" w:cs="Arial"/>
              <w:sz w:val="16"/>
              <w:szCs w:val="16"/>
            </w:rPr>
          </w:pPr>
          <w:r w:rsidRPr="009E5067">
            <w:rPr>
              <w:rFonts w:ascii="Arial" w:hAnsi="Arial" w:cs="Arial"/>
              <w:sz w:val="16"/>
              <w:szCs w:val="16"/>
            </w:rPr>
            <w:t>Anskaffelsesnavn: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26758C">
            <w:rPr>
              <w:rFonts w:ascii="Arial" w:hAnsi="Arial" w:cs="Arial"/>
              <w:sz w:val="16"/>
              <w:szCs w:val="16"/>
            </w:rPr>
            <w:t>Innleie av bistand RAMS</w:t>
          </w:r>
        </w:p>
      </w:tc>
    </w:tr>
    <w:tr w:rsidR="00386A38" w:rsidRPr="00066B48" w14:paraId="0D4BA5CB" w14:textId="77777777" w:rsidTr="007E6972">
      <w:trPr>
        <w:trHeight w:val="102"/>
      </w:trPr>
      <w:tc>
        <w:tcPr>
          <w:tcW w:w="4045" w:type="dxa"/>
        </w:tcPr>
        <w:p w14:paraId="0E988C51" w14:textId="342DEFDC" w:rsidR="00386A38" w:rsidRPr="00066B48" w:rsidRDefault="00386A38" w:rsidP="00386A38">
          <w:pPr>
            <w:pStyle w:val="Topptekst"/>
            <w:rPr>
              <w:rFonts w:ascii="Arial" w:hAnsi="Arial" w:cs="Arial"/>
              <w:sz w:val="16"/>
              <w:szCs w:val="16"/>
            </w:rPr>
          </w:pPr>
          <w:r w:rsidRPr="009E5067">
            <w:rPr>
              <w:rFonts w:ascii="Arial" w:hAnsi="Arial" w:cs="Arial"/>
              <w:sz w:val="16"/>
              <w:szCs w:val="16"/>
            </w:rPr>
            <w:t xml:space="preserve">Anskaffelsesnummer: </w:t>
          </w:r>
          <w:r w:rsidRPr="00386A38">
            <w:rPr>
              <w:rFonts w:ascii="Arial" w:hAnsi="Arial" w:cs="Arial"/>
              <w:sz w:val="16"/>
              <w:szCs w:val="16"/>
            </w:rPr>
            <w:t>BPM000576</w:t>
          </w:r>
        </w:p>
      </w:tc>
    </w:tr>
  </w:tbl>
  <w:p w14:paraId="4AD6F683" w14:textId="77777777" w:rsidR="005A78D7" w:rsidRPr="00255446" w:rsidRDefault="005A78D7" w:rsidP="00786B2F">
    <w:pPr>
      <w:pStyle w:val="Topptekst"/>
      <w:rPr>
        <w:rFonts w:ascii="Arial" w:hAnsi="Arial" w:cs="Arial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85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CB0"/>
    <w:rsid w:val="0003279E"/>
    <w:rsid w:val="00066B48"/>
    <w:rsid w:val="000D21F4"/>
    <w:rsid w:val="00112CD2"/>
    <w:rsid w:val="001137BF"/>
    <w:rsid w:val="00164304"/>
    <w:rsid w:val="00255446"/>
    <w:rsid w:val="0030167A"/>
    <w:rsid w:val="003441E2"/>
    <w:rsid w:val="00386A38"/>
    <w:rsid w:val="00391053"/>
    <w:rsid w:val="003A48DA"/>
    <w:rsid w:val="00400788"/>
    <w:rsid w:val="004042E5"/>
    <w:rsid w:val="00447934"/>
    <w:rsid w:val="004763D8"/>
    <w:rsid w:val="00477863"/>
    <w:rsid w:val="004A4842"/>
    <w:rsid w:val="004B7A6D"/>
    <w:rsid w:val="004E4B89"/>
    <w:rsid w:val="004F3A11"/>
    <w:rsid w:val="004F51AC"/>
    <w:rsid w:val="00541554"/>
    <w:rsid w:val="00567ED7"/>
    <w:rsid w:val="00593FE4"/>
    <w:rsid w:val="005A78D7"/>
    <w:rsid w:val="00603F97"/>
    <w:rsid w:val="006656C3"/>
    <w:rsid w:val="00713202"/>
    <w:rsid w:val="0073568B"/>
    <w:rsid w:val="00780E44"/>
    <w:rsid w:val="00794A61"/>
    <w:rsid w:val="00797F35"/>
    <w:rsid w:val="007A0CB0"/>
    <w:rsid w:val="007A468D"/>
    <w:rsid w:val="00823980"/>
    <w:rsid w:val="00833762"/>
    <w:rsid w:val="008402D7"/>
    <w:rsid w:val="00847355"/>
    <w:rsid w:val="0087396D"/>
    <w:rsid w:val="008A59DC"/>
    <w:rsid w:val="008B6581"/>
    <w:rsid w:val="008B66CD"/>
    <w:rsid w:val="00921FE4"/>
    <w:rsid w:val="00983A21"/>
    <w:rsid w:val="009919A5"/>
    <w:rsid w:val="00A173A4"/>
    <w:rsid w:val="00A672B2"/>
    <w:rsid w:val="00A70184"/>
    <w:rsid w:val="00A72598"/>
    <w:rsid w:val="00AD00AB"/>
    <w:rsid w:val="00AD56AD"/>
    <w:rsid w:val="00B050FB"/>
    <w:rsid w:val="00B54A11"/>
    <w:rsid w:val="00B8318E"/>
    <w:rsid w:val="00B9684C"/>
    <w:rsid w:val="00BE6392"/>
    <w:rsid w:val="00C07FFE"/>
    <w:rsid w:val="00C21082"/>
    <w:rsid w:val="00C7492E"/>
    <w:rsid w:val="00C94CE9"/>
    <w:rsid w:val="00CA0C5B"/>
    <w:rsid w:val="00D54DD1"/>
    <w:rsid w:val="00D668C6"/>
    <w:rsid w:val="00D801D8"/>
    <w:rsid w:val="00D83E0E"/>
    <w:rsid w:val="00DE0F22"/>
    <w:rsid w:val="00E10EE4"/>
    <w:rsid w:val="00E247C9"/>
    <w:rsid w:val="00E35363"/>
    <w:rsid w:val="00E5280B"/>
    <w:rsid w:val="00EC47B6"/>
    <w:rsid w:val="00EC4E7B"/>
    <w:rsid w:val="00ED5A2D"/>
    <w:rsid w:val="00F01BA3"/>
    <w:rsid w:val="00F12733"/>
    <w:rsid w:val="00F47D29"/>
    <w:rsid w:val="00F53DF5"/>
    <w:rsid w:val="00F62979"/>
    <w:rsid w:val="00F671A5"/>
    <w:rsid w:val="00F76203"/>
    <w:rsid w:val="00FA19AE"/>
    <w:rsid w:val="00FD6D99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F3E0"/>
  <w15:chartTrackingRefBased/>
  <w15:docId w15:val="{38A7A85C-D256-4FD7-90FC-73D16A7A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ED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112CD2"/>
    <w:pPr>
      <w:keepNext/>
      <w:keepLines/>
      <w:spacing w:before="360" w:after="80" w:line="278" w:lineRule="auto"/>
      <w:jc w:val="center"/>
      <w:outlineLvl w:val="0"/>
    </w:pPr>
    <w:rPr>
      <w:rFonts w:ascii="Arial" w:eastAsiaTheme="majorEastAsia" w:hAnsi="Arial" w:cs="Arial"/>
      <w:b/>
      <w:bCs/>
      <w:color w:val="009579"/>
      <w:kern w:val="2"/>
      <w:sz w:val="44"/>
      <w:szCs w:val="44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112CD2"/>
    <w:pPr>
      <w:keepNext/>
      <w:keepLines/>
      <w:spacing w:before="160" w:after="80" w:line="278" w:lineRule="auto"/>
      <w:jc w:val="center"/>
      <w:outlineLvl w:val="1"/>
    </w:pPr>
    <w:rPr>
      <w:rFonts w:ascii="Arial" w:eastAsiaTheme="majorEastAsia" w:hAnsi="Arial" w:cs="Arial"/>
      <w:b/>
      <w:bCs/>
      <w:color w:val="009579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67E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67E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67E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67E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67E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12CD2"/>
    <w:rPr>
      <w:rFonts w:ascii="Arial" w:eastAsiaTheme="majorEastAsia" w:hAnsi="Arial" w:cs="Arial"/>
      <w:b/>
      <w:bCs/>
      <w:color w:val="009579"/>
      <w:sz w:val="44"/>
      <w:szCs w:val="4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12CD2"/>
    <w:rPr>
      <w:rFonts w:ascii="Arial" w:eastAsiaTheme="majorEastAsia" w:hAnsi="Arial" w:cs="Arial"/>
      <w:b/>
      <w:bCs/>
      <w:color w:val="009579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67E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67ED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67ED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67ED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67ED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67ED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67ED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67E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67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67E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67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67E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67ED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67E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67ED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67E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67ED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67ED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rsid w:val="00567E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567E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F12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1">
    <w:name w:val="Plain Table 1"/>
    <w:basedOn w:val="Vanligtabell"/>
    <w:uiPriority w:val="41"/>
    <w:rsid w:val="00C2108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hau\OneDrive%20-%20Vygruppen\Malprosjekt\Vy%20Mal%20Ny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0e391-cd48-47a3-88b6-3d1a1c4fb275">
      <Terms xmlns="http://schemas.microsoft.com/office/infopath/2007/PartnerControls"/>
    </lcf76f155ced4ddcb4097134ff3c332f>
    <TaxCatchAll xmlns="d09803c4-892e-4ca0-83d7-643e65abcb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318A5934127145B9189F6C657FA341" ma:contentTypeVersion="19" ma:contentTypeDescription="Opprett et nytt dokument." ma:contentTypeScope="" ma:versionID="a506f402b3883edf1408a0dcb64a1ff3">
  <xsd:schema xmlns:xsd="http://www.w3.org/2001/XMLSchema" xmlns:xs="http://www.w3.org/2001/XMLSchema" xmlns:p="http://schemas.microsoft.com/office/2006/metadata/properties" xmlns:ns2="4fd0e391-cd48-47a3-88b6-3d1a1c4fb275" xmlns:ns3="d09803c4-892e-4ca0-83d7-643e65abcb06" targetNamespace="http://schemas.microsoft.com/office/2006/metadata/properties" ma:root="true" ma:fieldsID="021c525dbf17d239ac10acbffa38fc84" ns2:_="" ns3:_="">
    <xsd:import namespace="4fd0e391-cd48-47a3-88b6-3d1a1c4fb275"/>
    <xsd:import namespace="d09803c4-892e-4ca0-83d7-643e65abc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0e391-cd48-47a3-88b6-3d1a1c4fb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2e780b95-d6fc-4a7b-974a-d2f11f4ea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803c4-892e-4ca0-83d7-643e65abcb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a957-100a-40e0-8ee1-0bcb403edbbf}" ma:internalName="TaxCatchAll" ma:showField="CatchAllData" ma:web="d09803c4-892e-4ca0-83d7-643e65abcb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C03516-CF5D-4C8A-801D-553E932168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6B469-6D34-45DE-99E9-4AB48A9E24C7}">
  <ds:schemaRefs>
    <ds:schemaRef ds:uri="http://schemas.microsoft.com/office/2006/metadata/properties"/>
    <ds:schemaRef ds:uri="http://schemas.microsoft.com/office/infopath/2007/PartnerControls"/>
    <ds:schemaRef ds:uri="4fd0e391-cd48-47a3-88b6-3d1a1c4fb275"/>
    <ds:schemaRef ds:uri="d09803c4-892e-4ca0-83d7-643e65abcb06"/>
  </ds:schemaRefs>
</ds:datastoreItem>
</file>

<file path=customXml/itemProps3.xml><?xml version="1.0" encoding="utf-8"?>
<ds:datastoreItem xmlns:ds="http://schemas.openxmlformats.org/officeDocument/2006/customXml" ds:itemID="{3DF7F8B2-D25D-4357-A189-BAF6B6E02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9DBBA-BD9F-4694-B4CA-F258F94A9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0e391-cd48-47a3-88b6-3d1a1c4fb275"/>
    <ds:schemaRef ds:uri="d09803c4-892e-4ca0-83d7-643e65abc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0b914d6-07fb-437d-bca0-7ddf833dec7a}" enabled="1" method="Privileged" siteId="{1e54cff2-6429-4a14-bb19-504b679040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Vy Mal Ny</Template>
  <TotalTime>60</TotalTime>
  <Pages>1</Pages>
  <Words>156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Kari-Anne Haugerud</dc:creator>
  <cp:keywords/>
  <dc:description/>
  <cp:lastModifiedBy>Karina Beate Stehl</cp:lastModifiedBy>
  <cp:revision>33</cp:revision>
  <dcterms:created xsi:type="dcterms:W3CDTF">2024-10-08T13:14:00Z</dcterms:created>
  <dcterms:modified xsi:type="dcterms:W3CDTF">2026-07-02T08:04:00Z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b914d6-07fb-437d-bca0-7ddf833dec7a_Enabled">
    <vt:lpwstr>true</vt:lpwstr>
  </property>
  <property fmtid="{D5CDD505-2E9C-101B-9397-08002B2CF9AE}" pid="3" name="MSIP_Label_c0b914d6-07fb-437d-bca0-7ddf833dec7a_SetDate">
    <vt:lpwstr>2024-10-16T13:48:47Z</vt:lpwstr>
  </property>
  <property fmtid="{D5CDD505-2E9C-101B-9397-08002B2CF9AE}" pid="4" name="MSIP_Label_c0b914d6-07fb-437d-bca0-7ddf833dec7a_Method">
    <vt:lpwstr>Privileged</vt:lpwstr>
  </property>
  <property fmtid="{D5CDD505-2E9C-101B-9397-08002B2CF9AE}" pid="5" name="MSIP_Label_c0b914d6-07fb-437d-bca0-7ddf833dec7a_Name">
    <vt:lpwstr>Åpen</vt:lpwstr>
  </property>
  <property fmtid="{D5CDD505-2E9C-101B-9397-08002B2CF9AE}" pid="6" name="MSIP_Label_c0b914d6-07fb-437d-bca0-7ddf833dec7a_SiteId">
    <vt:lpwstr>1e54cff2-6429-4a14-bb19-504b6790405a</vt:lpwstr>
  </property>
  <property fmtid="{D5CDD505-2E9C-101B-9397-08002B2CF9AE}" pid="7" name="MSIP_Label_c0b914d6-07fb-437d-bca0-7ddf833dec7a_ActionId">
    <vt:lpwstr>a801b3b6-e8fd-4ed7-b014-ea07ab3d6e04</vt:lpwstr>
  </property>
  <property fmtid="{D5CDD505-2E9C-101B-9397-08002B2CF9AE}" pid="8" name="MSIP_Label_c0b914d6-07fb-437d-bca0-7ddf833dec7a_ContentBits">
    <vt:lpwstr>0</vt:lpwstr>
  </property>
  <property fmtid="{D5CDD505-2E9C-101B-9397-08002B2CF9AE}" pid="9" name="ContentTypeId">
    <vt:lpwstr>0x010100ED318A5934127145B9189F6C657FA341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