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F2F3E" w14:textId="49B0D63A" w:rsidR="009D1B29" w:rsidRDefault="00BA0A9D" w:rsidP="00A23A13">
      <w:pPr>
        <w:pStyle w:val="Tittel"/>
      </w:pPr>
      <w:r>
        <w:t>Endringsprotokoll</w:t>
      </w:r>
    </w:p>
    <w:p w14:paraId="4B0B5445" w14:textId="17D28765" w:rsidR="00BA0A9D" w:rsidRPr="009D1B29" w:rsidRDefault="00CD7769" w:rsidP="009D1B29">
      <w:pPr>
        <w:pStyle w:val="Overskrift1"/>
      </w:pPr>
      <w:r w:rsidRPr="00CD7769">
        <w:t>2025/44333</w:t>
      </w:r>
      <w:r w:rsidR="00BA0A9D" w:rsidRPr="009D1B29">
        <w:t xml:space="preserve"> </w:t>
      </w:r>
      <w:r w:rsidRPr="00CD7769">
        <w:t>Selvbetjeningsautomater for Helse Vest RHF og Helse Sør-Øst RHF</w:t>
      </w:r>
      <w:r w:rsidR="00BA0A9D" w:rsidRPr="009D1B29">
        <w:t> </w:t>
      </w:r>
    </w:p>
    <w:p w14:paraId="0CACC4F2" w14:textId="77777777" w:rsidR="00BA0A9D" w:rsidRDefault="00BA0A9D" w:rsidP="00A23A13"/>
    <w:p w14:paraId="5B0C1E47" w14:textId="77777777" w:rsidR="00BA0A9D" w:rsidRDefault="00BA0A9D" w:rsidP="00A23A13">
      <w:r>
        <w:t>Endringer eller tillegg til Avtalen skal avtales skriftlig og nedtegnes fortløpende i dette bilaget.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96"/>
        <w:gridCol w:w="4314"/>
        <w:gridCol w:w="3006"/>
      </w:tblGrid>
      <w:tr w:rsidR="00BA0A9D" w14:paraId="581AA7BC" w14:textId="77777777" w:rsidTr="00BA0A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7AF263A1" w14:textId="77777777" w:rsidR="00BA0A9D" w:rsidRDefault="00BA0A9D" w:rsidP="00A23A13">
            <w:r>
              <w:t>Dato</w:t>
            </w:r>
          </w:p>
        </w:tc>
        <w:tc>
          <w:tcPr>
            <w:tcW w:w="4314" w:type="dxa"/>
          </w:tcPr>
          <w:p w14:paraId="3FE50F86" w14:textId="77777777" w:rsidR="00BA0A9D" w:rsidRDefault="00BA0A9D" w:rsidP="00A23A13">
            <w:r>
              <w:t>Endringen gjelder</w:t>
            </w:r>
          </w:p>
        </w:tc>
        <w:tc>
          <w:tcPr>
            <w:tcW w:w="3006" w:type="dxa"/>
          </w:tcPr>
          <w:p w14:paraId="51916138" w14:textId="77777777" w:rsidR="00BA0A9D" w:rsidRDefault="00BA0A9D" w:rsidP="00926C84">
            <w:r>
              <w:t>Kommentar/merknad</w:t>
            </w:r>
          </w:p>
          <w:p w14:paraId="514B7D81" w14:textId="77777777" w:rsidR="00BA0A9D" w:rsidRDefault="00BA0A9D" w:rsidP="00A23A13"/>
        </w:tc>
      </w:tr>
      <w:tr w:rsidR="00BA0A9D" w14:paraId="7C079D9D" w14:textId="77777777" w:rsidTr="00BA0A9D">
        <w:tc>
          <w:tcPr>
            <w:tcW w:w="1696" w:type="dxa"/>
          </w:tcPr>
          <w:p w14:paraId="11A1CA64" w14:textId="77777777" w:rsidR="00BA0A9D" w:rsidRPr="00DB0657" w:rsidRDefault="00BA0A9D" w:rsidP="00A23A13">
            <w:pPr>
              <w:rPr>
                <w:color w:val="0070C0"/>
              </w:rPr>
            </w:pPr>
          </w:p>
        </w:tc>
        <w:tc>
          <w:tcPr>
            <w:tcW w:w="4314" w:type="dxa"/>
          </w:tcPr>
          <w:p w14:paraId="06DE11CF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prisjustering, forlengelse, overdragelse mv.</w:t>
            </w:r>
          </w:p>
        </w:tc>
        <w:tc>
          <w:tcPr>
            <w:tcW w:w="3006" w:type="dxa"/>
          </w:tcPr>
          <w:p w14:paraId="105DDD83" w14:textId="77777777" w:rsidR="00BA0A9D" w:rsidRPr="00DB0657" w:rsidRDefault="00BA0A9D" w:rsidP="00A23A13">
            <w:pPr>
              <w:rPr>
                <w:color w:val="0070C0"/>
              </w:rPr>
            </w:pPr>
            <w:r w:rsidRPr="00BA0A9D">
              <w:rPr>
                <w:color w:val="1A588E" w:themeColor="background2" w:themeShade="80"/>
              </w:rPr>
              <w:t>f.eks. henvisning til dokument (endringsavtale) – kan også legges ved endringsprotokollen</w:t>
            </w:r>
          </w:p>
        </w:tc>
      </w:tr>
      <w:tr w:rsidR="00BA0A9D" w14:paraId="2E00255D" w14:textId="77777777" w:rsidTr="00BA0A9D">
        <w:tc>
          <w:tcPr>
            <w:tcW w:w="1696" w:type="dxa"/>
          </w:tcPr>
          <w:p w14:paraId="4B3684A0" w14:textId="77777777" w:rsidR="00BA0A9D" w:rsidRDefault="00BA0A9D" w:rsidP="00A23A13"/>
        </w:tc>
        <w:tc>
          <w:tcPr>
            <w:tcW w:w="4314" w:type="dxa"/>
          </w:tcPr>
          <w:p w14:paraId="058AB9E2" w14:textId="77777777" w:rsidR="00BA0A9D" w:rsidRDefault="00BA0A9D" w:rsidP="00A23A13"/>
        </w:tc>
        <w:tc>
          <w:tcPr>
            <w:tcW w:w="3006" w:type="dxa"/>
          </w:tcPr>
          <w:p w14:paraId="3609B8B7" w14:textId="77777777" w:rsidR="00BA0A9D" w:rsidRDefault="00BA0A9D" w:rsidP="00A23A13"/>
        </w:tc>
      </w:tr>
      <w:tr w:rsidR="00BA0A9D" w14:paraId="4CEF2254" w14:textId="77777777" w:rsidTr="00BA0A9D">
        <w:tc>
          <w:tcPr>
            <w:tcW w:w="1696" w:type="dxa"/>
          </w:tcPr>
          <w:p w14:paraId="56A6354E" w14:textId="77777777" w:rsidR="00BA0A9D" w:rsidRDefault="00BA0A9D" w:rsidP="00A23A13"/>
        </w:tc>
        <w:tc>
          <w:tcPr>
            <w:tcW w:w="4314" w:type="dxa"/>
          </w:tcPr>
          <w:p w14:paraId="4157C6FB" w14:textId="77777777" w:rsidR="00BA0A9D" w:rsidRDefault="00BA0A9D" w:rsidP="00A23A13"/>
        </w:tc>
        <w:tc>
          <w:tcPr>
            <w:tcW w:w="3006" w:type="dxa"/>
          </w:tcPr>
          <w:p w14:paraId="5F795643" w14:textId="77777777" w:rsidR="00BA0A9D" w:rsidRDefault="00BA0A9D" w:rsidP="00A23A13"/>
        </w:tc>
      </w:tr>
    </w:tbl>
    <w:p w14:paraId="0E63BDE8" w14:textId="4E65596B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A96C" w14:textId="77777777" w:rsidR="00381B79" w:rsidRDefault="00381B79" w:rsidP="008A6B54">
      <w:pPr>
        <w:spacing w:after="0" w:line="240" w:lineRule="auto"/>
      </w:pPr>
      <w:r>
        <w:separator/>
      </w:r>
    </w:p>
  </w:endnote>
  <w:endnote w:type="continuationSeparator" w:id="0">
    <w:p w14:paraId="70ACE0D5" w14:textId="77777777" w:rsidR="00381B79" w:rsidRDefault="00381B7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570B29A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3C06EA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862E82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5431C67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F808BA6" w14:textId="5420D849" w:rsidR="0001190D" w:rsidRPr="00BD5AA6" w:rsidRDefault="00BA0A9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Bilag X Endringsprotokoll, versjon 07-2023</w:t>
          </w:r>
        </w:p>
      </w:tc>
      <w:tc>
        <w:tcPr>
          <w:tcW w:w="2500" w:type="pct"/>
          <w:shd w:val="clear" w:color="auto" w:fill="auto"/>
        </w:tcPr>
        <w:p w14:paraId="217A20A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AA579AD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565364CE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3E83A5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F13669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F85E5F4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84F0448" w14:textId="6621DCD4" w:rsidR="004F084A" w:rsidRPr="00BD5AA6" w:rsidRDefault="00BA0A9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A0A9D">
            <w:rPr>
              <w:b w:val="0"/>
              <w:bCs/>
              <w:color w:val="003087" w:themeColor="text2"/>
              <w:sz w:val="18"/>
              <w:szCs w:val="18"/>
            </w:rPr>
            <w:t>Endringsprotokoll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701566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6A64290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ED38C44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50878" w14:textId="77777777" w:rsidR="00381B79" w:rsidRDefault="00381B79" w:rsidP="008A6B54">
      <w:pPr>
        <w:spacing w:after="0" w:line="240" w:lineRule="auto"/>
      </w:pPr>
      <w:r>
        <w:separator/>
      </w:r>
    </w:p>
  </w:footnote>
  <w:footnote w:type="continuationSeparator" w:id="0">
    <w:p w14:paraId="3CA919D6" w14:textId="77777777" w:rsidR="00381B79" w:rsidRDefault="00381B7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BDC5D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A7A3B7" wp14:editId="20405D1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7BF3E" w14:textId="275F234D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0407C12" wp14:editId="24E49F46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CD7769" w:rsidRPr="00CD7769">
      <w:t xml:space="preserve"> </w:t>
    </w:r>
    <w:r w:rsidR="00CD7769" w:rsidRPr="00CD7769">
      <w:rPr>
        <w:sz w:val="18"/>
        <w:szCs w:val="18"/>
      </w:rPr>
      <w:t>2025/44333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trackRevisions/>
  <w:documentProtection w:edit="trackedChanges" w:enforcement="1" w:cryptProviderType="rsaAES" w:cryptAlgorithmClass="hash" w:cryptAlgorithmType="typeAny" w:cryptAlgorithmSid="14" w:cryptSpinCount="100000" w:hash="9jg5Xy/r4ZWia3rR4/3BLHSYbbdQ6eo+kkCf1P28hcHbZq4sfeIY7FD0b5X/33eaFtu70JSGmmHLMS2O8UD0eg==" w:salt="SM47voKvMkrhYiGYJKAhL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A9D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81B79"/>
    <w:rsid w:val="003C7810"/>
    <w:rsid w:val="003D3F41"/>
    <w:rsid w:val="00400A8F"/>
    <w:rsid w:val="00402EAE"/>
    <w:rsid w:val="00421342"/>
    <w:rsid w:val="0047732F"/>
    <w:rsid w:val="00486A77"/>
    <w:rsid w:val="004876F2"/>
    <w:rsid w:val="004B54E4"/>
    <w:rsid w:val="004F084A"/>
    <w:rsid w:val="00512B3B"/>
    <w:rsid w:val="00522354"/>
    <w:rsid w:val="005703FD"/>
    <w:rsid w:val="005E3FC0"/>
    <w:rsid w:val="005E61C2"/>
    <w:rsid w:val="005F5862"/>
    <w:rsid w:val="00631B08"/>
    <w:rsid w:val="006837C3"/>
    <w:rsid w:val="006F312A"/>
    <w:rsid w:val="00701566"/>
    <w:rsid w:val="0076237F"/>
    <w:rsid w:val="00771457"/>
    <w:rsid w:val="00785231"/>
    <w:rsid w:val="007D00AD"/>
    <w:rsid w:val="007F13FF"/>
    <w:rsid w:val="0081186E"/>
    <w:rsid w:val="0082344F"/>
    <w:rsid w:val="00846F8D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D1B29"/>
    <w:rsid w:val="009F7F53"/>
    <w:rsid w:val="00A13B9A"/>
    <w:rsid w:val="00A659C6"/>
    <w:rsid w:val="00AA1652"/>
    <w:rsid w:val="00AC6ED2"/>
    <w:rsid w:val="00AE3BC9"/>
    <w:rsid w:val="00AF1EB0"/>
    <w:rsid w:val="00B03335"/>
    <w:rsid w:val="00B254A8"/>
    <w:rsid w:val="00B30A4F"/>
    <w:rsid w:val="00B656CC"/>
    <w:rsid w:val="00BA0A9D"/>
    <w:rsid w:val="00BC7511"/>
    <w:rsid w:val="00BD5AA6"/>
    <w:rsid w:val="00C37AEC"/>
    <w:rsid w:val="00C80220"/>
    <w:rsid w:val="00CB354A"/>
    <w:rsid w:val="00CC0CDA"/>
    <w:rsid w:val="00CD7769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  <w:rsid w:val="7F80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7CDBFA"/>
  <w15:chartTrackingRefBased/>
  <w15:docId w15:val="{C5B0A52E-77A6-4A58-94D3-38F870054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Revisjon">
    <w:name w:val="Revision"/>
    <w:hidden/>
    <w:uiPriority w:val="99"/>
    <w:semiHidden/>
    <w:rsid w:val="007852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39DDC7E6BDB84ABFB06DE572C0DB50" ma:contentTypeVersion="3" ma:contentTypeDescription="Create a new document." ma:contentTypeScope="" ma:versionID="76d3187925ba1f552b6302d954bbbdea">
  <xsd:schema xmlns:xsd="http://www.w3.org/2001/XMLSchema" xmlns:xs="http://www.w3.org/2001/XMLSchema" xmlns:p="http://schemas.microsoft.com/office/2006/metadata/properties" xmlns:ns2="abf3bfe4-fd94-4583-a73e-f2fd106fa9ec" targetNamespace="http://schemas.microsoft.com/office/2006/metadata/properties" ma:root="true" ma:fieldsID="4cc5f363eaf304d9a622157d197fb795" ns2:_="">
    <xsd:import namespace="abf3bfe4-fd94-4583-a73e-f2fd106fa9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3bfe4-fd94-4583-a73e-f2fd106fa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807206-D80D-4D23-AF8C-397B1739B1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16C2AB-F76C-4E05-BD87-699C5293B7C1}"/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3F6A15-3D89-443B-BF70-92AE24F7E2DC}">
  <ds:schemaRefs>
    <ds:schemaRef ds:uri="abf3bfe4-fd94-4583-a73e-f2fd106fa9ec"/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62</Words>
  <Characters>330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Mattias Kjeilen Nygaard</cp:lastModifiedBy>
  <cp:revision>6</cp:revision>
  <dcterms:created xsi:type="dcterms:W3CDTF">2023-06-30T10:59:00Z</dcterms:created>
  <dcterms:modified xsi:type="dcterms:W3CDTF">2026-07-03T12:25:00Z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0x010100CE39DDC7E6BDB84ABFB06DE572C0DB50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